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71fd9" w14:paraId="4d71fd9" w:rsidRDefault="00210EE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10EEF" w:rsidP="00210EEF" w:rsidR="00210EEF" w:rsidRPr="00210EEF">
      <w:pPr>
        <w:spacing w:after="0"/>
        <w:rPr>
          <w:rFonts w:cs="Times New Roman" w:eastAsia="Times New Roman"/>
          <w:b/>
          <w:lang w:eastAsia="hr-HR"/>
        </w:rPr>
      </w:pPr>
      <w:r w:rsidRPr="00210EEF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210EEF">
        <w:rPr>
          <w:rFonts w:cs="Times New Roman" w:eastAsia="Times New Roman"/>
          <w:b/>
          <w:lang w:eastAsia="hr-HR"/>
        </w:rPr>
        <w:t>Broj: 14. St-322/2015.</w:t>
      </w:r>
    </w:p>
    <w:p w:rsidRDefault="00210EEF" w:rsidP="00210EEF" w:rsidR="00210EEF" w:rsidRPr="00210EEF">
      <w:pPr>
        <w:spacing w:after="0"/>
        <w:rPr>
          <w:rFonts w:cs="Times New Roman" w:eastAsia="Times New Roman"/>
          <w:lang w:eastAsia="hr-HR"/>
        </w:rPr>
      </w:pPr>
      <w:r w:rsidRPr="00210EE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10EEF" w:rsidP="00210EEF" w:rsidR="00210EEF" w:rsidRPr="00210EEF">
      <w:pPr>
        <w:spacing w:after="0"/>
        <w:rPr>
          <w:rFonts w:cs="Times New Roman" w:eastAsia="Times New Roman"/>
          <w:b/>
          <w:lang w:eastAsia="hr-HR"/>
        </w:rPr>
      </w:pPr>
      <w:r w:rsidRPr="00210EE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10EEF">
        <w:rPr>
          <w:rFonts w:cs="Times New Roman" w:eastAsia="Times New Roman"/>
          <w:b/>
          <w:lang w:eastAsia="hr-HR"/>
        </w:rPr>
        <w:t>Sukoišanska</w:t>
      </w:r>
      <w:proofErr w:type="spellEnd"/>
      <w:r w:rsidRPr="00210EE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10EEF" w:rsidP="00210EEF" w:rsidR="00210EEF" w:rsidRPr="00210E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0EEF" w:rsidP="00210EEF" w:rsidR="00210EEF" w:rsidRPr="00210E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0EEF" w:rsidP="00210EEF" w:rsidR="00210EEF" w:rsidRPr="00210EE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10EEF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210EEF" w:rsidP="00210EEF" w:rsidR="00210EEF" w:rsidRPr="00210EE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10EEF" w:rsidP="00210EEF" w:rsidR="00210EEF" w:rsidRPr="00210EE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10EEF">
        <w:rPr>
          <w:rFonts w:cs="Times New Roman" w:eastAsia="Times New Roman"/>
          <w:b/>
          <w:lang w:eastAsia="hr-HR"/>
        </w:rPr>
        <w:t>R J E Š E NJ E</w:t>
      </w:r>
    </w:p>
    <w:p w:rsidRDefault="00210EEF" w:rsidP="00210EEF" w:rsidR="00210EEF" w:rsidRPr="00210EE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10EEF" w:rsidP="00210EEF" w:rsidR="00210EEF" w:rsidRPr="00210EEF">
      <w:pPr>
        <w:spacing w:after="0"/>
        <w:jc w:val="both"/>
        <w:rPr>
          <w:rFonts w:cs="Times New Roman" w:eastAsia="Times New Roman"/>
          <w:lang w:eastAsia="hr-HR"/>
        </w:rPr>
      </w:pPr>
      <w:r w:rsidRPr="00210EEF">
        <w:rPr>
          <w:rFonts w:cs="Times New Roman" w:eastAsia="Times New Roman"/>
          <w:b/>
          <w:lang w:eastAsia="hr-HR"/>
        </w:rPr>
        <w:tab/>
      </w:r>
      <w:r w:rsidRPr="00210EEF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FERONIA, d.o.o., za proizvodnju i trgovinu, Split, Slavonska ulica 12.,   OIB: 08993490799., MBS: 060206805., dana 24. ožujka 2016. godine.</w:t>
      </w:r>
    </w:p>
    <w:p w:rsidRDefault="00210EEF" w:rsidP="00210EEF" w:rsidR="00210EEF" w:rsidRPr="00210E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0EEF" w:rsidP="00210EEF" w:rsidR="00210EEF" w:rsidRPr="00210EEF">
      <w:pPr>
        <w:spacing w:after="0"/>
        <w:jc w:val="center"/>
        <w:rPr>
          <w:rFonts w:cs="Times New Roman" w:eastAsia="Times New Roman"/>
          <w:lang w:eastAsia="hr-HR"/>
        </w:rPr>
      </w:pPr>
      <w:r w:rsidRPr="00210EEF">
        <w:rPr>
          <w:rFonts w:cs="Times New Roman" w:eastAsia="Times New Roman"/>
          <w:lang w:eastAsia="hr-HR"/>
        </w:rPr>
        <w:t>r i j e š i o  j e</w:t>
      </w:r>
    </w:p>
    <w:p w:rsidRDefault="00210EEF" w:rsidP="00210EEF" w:rsidR="00210EEF" w:rsidRPr="00210EE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10EEF" w:rsidP="00210EEF" w:rsidR="00210EEF" w:rsidRPr="00210EE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10EEF">
        <w:rPr>
          <w:rFonts w:cs="Times New Roman" w:eastAsia="Times New Roman"/>
          <w:lang w:eastAsia="hr-HR"/>
        </w:rPr>
        <w:t>Otvara se skraćeni stečajni postupak nad Dužnikom: FERONIA, d.o.o., za proizvodnju i trgovinu, Split, Slavonska ulica 12., OIB: 08993490799., MBS: 060206805.,. Skraćeni stečajni postupak je otvoren dana 24. ožujka 2016. godine u 12,45 sati, kada je ovo rješenje objavljeno na mrežnoj stranici e-Oglasna ploča sudova.</w:t>
      </w:r>
    </w:p>
    <w:p w:rsidRDefault="00210EEF" w:rsidP="00210EEF" w:rsidR="00210EEF" w:rsidRPr="00210EEF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210EEF" w:rsidP="00210EEF" w:rsidR="00210EEF" w:rsidRPr="00210EE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10EEF">
        <w:rPr>
          <w:rFonts w:cs="Times New Roman" w:eastAsia="Times New Roman"/>
          <w:lang w:eastAsia="hr-HR"/>
        </w:rPr>
        <w:t xml:space="preserve">Za stečajnog upravitelja imenuje se Stjepan </w:t>
      </w:r>
      <w:proofErr w:type="spellStart"/>
      <w:r w:rsidRPr="00210EEF">
        <w:rPr>
          <w:rFonts w:cs="Times New Roman" w:eastAsia="Times New Roman"/>
          <w:lang w:eastAsia="hr-HR"/>
        </w:rPr>
        <w:t>Lović</w:t>
      </w:r>
      <w:proofErr w:type="spellEnd"/>
      <w:r w:rsidRPr="00210EEF">
        <w:rPr>
          <w:rFonts w:cs="Times New Roman" w:eastAsia="Times New Roman"/>
          <w:lang w:eastAsia="hr-HR"/>
        </w:rPr>
        <w:t xml:space="preserve">, </w:t>
      </w:r>
      <w:proofErr w:type="spellStart"/>
      <w:r w:rsidRPr="00210EEF">
        <w:rPr>
          <w:rFonts w:cs="Times New Roman" w:eastAsia="Times New Roman"/>
          <w:lang w:eastAsia="hr-HR"/>
        </w:rPr>
        <w:t>Preradovićeva</w:t>
      </w:r>
      <w:proofErr w:type="spellEnd"/>
      <w:r w:rsidRPr="00210EEF">
        <w:rPr>
          <w:rFonts w:cs="Times New Roman" w:eastAsia="Times New Roman"/>
          <w:lang w:eastAsia="hr-HR"/>
        </w:rPr>
        <w:t xml:space="preserve"> 13., Zagreb, OIB: 25964288839.</w:t>
      </w:r>
    </w:p>
    <w:p w:rsidRDefault="00210EEF" w:rsidP="00210EEF" w:rsidR="00210EEF" w:rsidRPr="00210EEF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210EEF" w:rsidP="00210EEF" w:rsidR="00210EEF" w:rsidRPr="00210EE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10EEF">
        <w:rPr>
          <w:rFonts w:cs="Times New Roman" w:eastAsia="Times New Roman"/>
          <w:lang w:eastAsia="hr-HR"/>
        </w:rPr>
        <w:t>Zaključuje se skraćeni stečajni postupak nad Dužnikom: FERONIA, d.o.o., za proizvodnju i trgovinu, Split, Slavonska ulica 12., OIB: 08993490799., MBS: 060206805.</w:t>
      </w:r>
    </w:p>
    <w:p w:rsidRDefault="00210EEF" w:rsidP="00210EEF" w:rsidR="00210EEF" w:rsidRPr="00210EEF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210EEF" w:rsidP="00210EEF" w:rsidR="00210EEF" w:rsidRPr="00210EE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10EEF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210EEF" w:rsidP="00210EEF" w:rsidR="00210EEF" w:rsidRPr="00210EEF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210EEF" w:rsidP="00210EEF" w:rsidR="00210EEF" w:rsidRPr="00210EEF">
      <w:pPr>
        <w:spacing w:after="0"/>
        <w:jc w:val="center"/>
        <w:rPr>
          <w:rFonts w:cs="Times New Roman" w:eastAsia="Times New Roman"/>
          <w:lang w:eastAsia="hr-HR"/>
        </w:rPr>
      </w:pPr>
      <w:r w:rsidRPr="00210EEF">
        <w:rPr>
          <w:rFonts w:cs="Times New Roman" w:eastAsia="Times New Roman"/>
          <w:lang w:eastAsia="hr-HR"/>
        </w:rPr>
        <w:t>Obrazloženje</w:t>
      </w:r>
    </w:p>
    <w:p w:rsidRDefault="00210EEF" w:rsidP="00210EEF" w:rsidR="00210EEF" w:rsidRPr="00210EE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10EEF" w:rsidP="00210EEF" w:rsidR="00210EEF" w:rsidRPr="00210EEF">
      <w:pPr>
        <w:spacing w:after="0"/>
        <w:jc w:val="both"/>
        <w:rPr>
          <w:rFonts w:cs="Times New Roman" w:eastAsia="Times New Roman"/>
          <w:lang w:eastAsia="hr-HR"/>
        </w:rPr>
      </w:pPr>
      <w:r w:rsidRPr="00210EEF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18. rujna 2015. godine Zahtjev za provedbu skraćenog stečajnog postupka (Zahtjev) nad Dužnikom: FERONIA, d.o.o., za proizvodnju i trgovinu, Split, Slavonska ulica 12.</w:t>
      </w:r>
    </w:p>
    <w:p w:rsidRDefault="00210EEF" w:rsidP="00210EEF" w:rsidR="00210EEF" w:rsidRPr="00210E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0EEF" w:rsidP="00210EEF" w:rsidR="00210EEF" w:rsidRPr="00210E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0EEF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1199. dana, u ukupnom iznosu od: 6.176,50 kn, kao i da prema podacima koji su dostavljeni od Hrvatskog zavoda za mirovinskog osiguranje, Dužnik nema zaposlenih.</w:t>
      </w:r>
    </w:p>
    <w:p w:rsidRDefault="00210EEF" w:rsidP="00210EEF" w:rsidR="00210E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0EEF" w:rsidP="00210EEF" w:rsidR="00210EEF" w:rsidRPr="00210E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0EEF" w:rsidP="00210EEF" w:rsidR="00210EEF" w:rsidRPr="00210EEF">
      <w:pPr>
        <w:spacing w:after="0"/>
        <w:jc w:val="both"/>
        <w:rPr>
          <w:rFonts w:cs="Times New Roman" w:eastAsia="Times New Roman"/>
          <w:lang w:eastAsia="hr-HR"/>
        </w:rPr>
      </w:pPr>
      <w:r w:rsidRPr="00210EEF">
        <w:rPr>
          <w:rFonts w:cs="Times New Roman" w:eastAsia="Times New Roman"/>
          <w:lang w:eastAsia="hr-HR"/>
        </w:rPr>
        <w:tab/>
      </w:r>
    </w:p>
    <w:p w:rsidRDefault="00210EEF" w:rsidP="00210EEF" w:rsidR="00210EEF" w:rsidRPr="00210EEF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210EEF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210EEF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210EEF">
        <w:rPr>
          <w:rFonts w:cs="Times New Roman" w:eastAsia="Times New Roman"/>
          <w:b/>
          <w:lang w:eastAsia="hr-HR" w:val="en-AU"/>
        </w:rPr>
        <w:t>Broj</w:t>
      </w:r>
      <w:proofErr w:type="spellEnd"/>
      <w:r w:rsidRPr="00210EEF">
        <w:rPr>
          <w:rFonts w:cs="Times New Roman" w:eastAsia="Times New Roman"/>
          <w:b/>
          <w:lang w:eastAsia="hr-HR" w:val="en-AU"/>
        </w:rPr>
        <w:t xml:space="preserve">: 14. </w:t>
      </w:r>
      <w:r w:rsidRPr="00210EEF">
        <w:rPr>
          <w:rFonts w:cs="Times New Roman" w:eastAsia="Times New Roman"/>
          <w:b/>
          <w:lang w:eastAsia="hr-HR"/>
        </w:rPr>
        <w:t>St-322/2015.</w:t>
      </w:r>
    </w:p>
    <w:p w:rsidRDefault="00210EEF" w:rsidP="00210EEF" w:rsidR="00210EEF" w:rsidRPr="00210E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0EEF" w:rsidP="00210EEF" w:rsidR="00210EEF" w:rsidRPr="00210E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0EEF" w:rsidP="00210EEF" w:rsidR="00210EEF" w:rsidRPr="00210E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0EEF" w:rsidP="00210EEF" w:rsidR="00210EEF" w:rsidRPr="00210E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0EEF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210EEF">
        <w:rPr>
          <w:rFonts w:cs="Times New Roman" w:eastAsia="Times New Roman"/>
          <w:i/>
          <w:lang w:eastAsia="hr-HR"/>
        </w:rPr>
        <w:t>Narodne novine</w:t>
      </w:r>
      <w:r w:rsidRPr="00210EEF">
        <w:rPr>
          <w:rFonts w:cs="Times New Roman" w:eastAsia="Times New Roman"/>
          <w:lang w:eastAsia="hr-HR"/>
        </w:rPr>
        <w:t>, broj: 71/15., dalje: SZ), ovaj Sud je 15. prosinca 2015.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210EEF" w:rsidP="00210EEF" w:rsidR="00210EEF" w:rsidRPr="00210EEF">
      <w:pPr>
        <w:spacing w:after="0"/>
        <w:jc w:val="both"/>
        <w:rPr>
          <w:rFonts w:cs="Times New Roman" w:eastAsia="Times New Roman"/>
          <w:lang w:eastAsia="hr-HR"/>
        </w:rPr>
      </w:pPr>
      <w:r w:rsidRPr="00210EEF">
        <w:rPr>
          <w:rFonts w:cs="Times New Roman" w:eastAsia="Times New Roman"/>
          <w:lang w:eastAsia="hr-HR"/>
        </w:rPr>
        <w:tab/>
      </w:r>
    </w:p>
    <w:p w:rsidRDefault="00210EEF" w:rsidP="00210EEF" w:rsidR="00210EEF" w:rsidRPr="00210E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0EEF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210EEF" w:rsidP="00210EEF" w:rsidR="00210EEF" w:rsidRPr="00210E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10EEF" w:rsidP="00210EEF" w:rsidR="00210EEF" w:rsidRPr="00210E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0EEF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210EEF" w:rsidP="00210EEF" w:rsidR="00210EEF" w:rsidRPr="00210E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10EEF" w:rsidP="00210EEF" w:rsidR="00210EEF" w:rsidRPr="00210E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0EEF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210EEF" w:rsidP="00210EEF" w:rsidR="00210EEF" w:rsidRPr="00210E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10EEF" w:rsidP="00210EEF" w:rsidR="00210EEF" w:rsidRPr="00210E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0EEF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210EEF" w:rsidP="00210EEF" w:rsidR="00210EEF" w:rsidRPr="00210E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10EEF" w:rsidP="00210EEF" w:rsidR="00210EEF" w:rsidRPr="00210EEF">
      <w:pPr>
        <w:spacing w:after="0"/>
        <w:jc w:val="both"/>
        <w:rPr>
          <w:rFonts w:cs="Times New Roman" w:eastAsia="Times New Roman"/>
          <w:lang w:eastAsia="hr-HR"/>
        </w:rPr>
      </w:pPr>
      <w:r w:rsidRPr="00210EEF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210EEF" w:rsidP="00210EEF" w:rsidR="00210EEF" w:rsidRPr="00210E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10EEF" w:rsidP="00210EEF" w:rsidR="00210EEF" w:rsidRPr="00210E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10EEF" w:rsidP="00210EEF" w:rsidR="00210EEF" w:rsidRPr="00210E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10EEF" w:rsidP="00210EEF" w:rsidR="00210EEF" w:rsidRPr="00210EE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10EEF">
        <w:rPr>
          <w:rFonts w:cs="Times New Roman" w:eastAsia="Times New Roman"/>
          <w:lang w:eastAsia="hr-HR"/>
        </w:rPr>
        <w:t>U Splitu, 24. ožujka 2016. godine</w:t>
      </w:r>
    </w:p>
    <w:p w:rsidRDefault="00210EEF" w:rsidP="00210EEF" w:rsidR="00210EEF" w:rsidRPr="00210EE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210EEF" w:rsidP="00210EEF" w:rsidR="00210EEF" w:rsidRPr="00210EE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10EEF">
        <w:rPr>
          <w:rFonts w:cs="Times New Roman" w:eastAsia="Times New Roman"/>
          <w:lang w:eastAsia="hr-HR"/>
        </w:rPr>
        <w:t>S U D A C</w:t>
      </w:r>
    </w:p>
    <w:p w:rsidRDefault="00210EEF" w:rsidP="00210EEF" w:rsidR="00210EEF" w:rsidRPr="00210EE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10EEF" w:rsidP="00210EEF" w:rsidR="00210EEF" w:rsidRPr="00210EE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10EEF">
        <w:rPr>
          <w:rFonts w:cs="Times New Roman" w:eastAsia="Times New Roman"/>
          <w:lang w:eastAsia="hr-HR"/>
        </w:rPr>
        <w:t>Jozo Ćaleta</w:t>
      </w:r>
    </w:p>
    <w:p w:rsidRDefault="00210EEF" w:rsidP="00210EEF" w:rsidR="00210EEF" w:rsidRPr="00210EE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10EEF" w:rsidP="00210EEF" w:rsidR="00210EEF" w:rsidRPr="00210EEF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210EEF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210EEF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210EEF">
        <w:rPr>
          <w:rFonts w:cs="Times New Roman" w:eastAsia="Times New Roman"/>
          <w:b/>
          <w:lang w:eastAsia="hr-HR" w:val="en-AU"/>
        </w:rPr>
        <w:t>Broj</w:t>
      </w:r>
      <w:proofErr w:type="spellEnd"/>
      <w:r w:rsidRPr="00210EEF">
        <w:rPr>
          <w:rFonts w:cs="Times New Roman" w:eastAsia="Times New Roman"/>
          <w:b/>
          <w:lang w:eastAsia="hr-HR" w:val="en-AU"/>
        </w:rPr>
        <w:t xml:space="preserve">: 14. </w:t>
      </w:r>
      <w:r w:rsidRPr="00210EEF">
        <w:rPr>
          <w:rFonts w:cs="Times New Roman" w:eastAsia="Times New Roman"/>
          <w:b/>
          <w:lang w:eastAsia="hr-HR"/>
        </w:rPr>
        <w:t>St-322/2015.</w:t>
      </w:r>
    </w:p>
    <w:p w:rsidRDefault="00210EEF" w:rsidP="00210EEF" w:rsidR="00210EEF" w:rsidRPr="00210E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0EEF" w:rsidP="00210EEF" w:rsidR="00210EEF" w:rsidRPr="00210E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0EEF" w:rsidP="00210EEF" w:rsidR="00210EEF" w:rsidRPr="00210E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0EEF" w:rsidP="00210EEF" w:rsidR="00210EEF" w:rsidRPr="00210E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0EEF" w:rsidP="00210EEF" w:rsidR="00210EEF" w:rsidRPr="00210EEF">
      <w:pPr>
        <w:spacing w:after="0"/>
        <w:jc w:val="both"/>
        <w:rPr>
          <w:rFonts w:cs="Times New Roman" w:eastAsia="Times New Roman"/>
          <w:lang w:eastAsia="hr-HR"/>
        </w:rPr>
      </w:pPr>
      <w:r w:rsidRPr="00210EEF">
        <w:rPr>
          <w:rFonts w:cs="Times New Roman" w:eastAsia="Times New Roman"/>
          <w:lang w:eastAsia="hr-HR"/>
        </w:rPr>
        <w:t>POUKA O PRAVNOM LIJEKU:</w:t>
      </w:r>
    </w:p>
    <w:p w:rsidRDefault="00210EEF" w:rsidP="00210EEF" w:rsidR="00210EEF" w:rsidRPr="00210EEF">
      <w:pPr>
        <w:spacing w:after="0"/>
        <w:jc w:val="both"/>
        <w:rPr>
          <w:rFonts w:cs="Times New Roman" w:eastAsia="Times New Roman"/>
          <w:lang w:eastAsia="hr-HR"/>
        </w:rPr>
      </w:pPr>
      <w:r w:rsidRPr="00210EEF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210EEF" w:rsidP="00210EEF" w:rsidR="00210EEF" w:rsidRPr="00210E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0EEF" w:rsidP="00210EEF" w:rsidR="00210EEF" w:rsidRPr="00210E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0EEF" w:rsidP="00210EEF" w:rsidR="00210EEF" w:rsidRPr="00210E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0EEF" w:rsidP="00210EEF" w:rsidR="00210EEF" w:rsidRPr="00210E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0EEF" w:rsidP="00210EEF" w:rsidR="00210EEF" w:rsidRPr="00210E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0EEF" w:rsidP="00210EEF" w:rsidR="00210EEF" w:rsidRPr="00210EEF">
      <w:pPr>
        <w:spacing w:after="0"/>
        <w:jc w:val="both"/>
        <w:rPr>
          <w:rFonts w:cs="Times New Roman" w:eastAsia="Times New Roman"/>
          <w:lang w:eastAsia="hr-HR"/>
        </w:rPr>
      </w:pPr>
      <w:r w:rsidRPr="00210EEF">
        <w:rPr>
          <w:rFonts w:cs="Times New Roman" w:eastAsia="Times New Roman"/>
          <w:lang w:eastAsia="hr-HR"/>
        </w:rPr>
        <w:t>DNA:</w:t>
      </w:r>
    </w:p>
    <w:p w:rsidRDefault="00210EEF" w:rsidP="00210EEF" w:rsidR="00210EEF" w:rsidRPr="00210EE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10EEF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210EEF" w:rsidP="00210EEF" w:rsidR="00210EEF" w:rsidRPr="00210EE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10EEF">
        <w:rPr>
          <w:rFonts w:cs="Times New Roman" w:eastAsia="Times New Roman"/>
          <w:lang w:eastAsia="hr-HR"/>
        </w:rPr>
        <w:t>Dužniku,</w:t>
      </w:r>
    </w:p>
    <w:p w:rsidRDefault="00210EEF" w:rsidP="00210EEF" w:rsidR="00210EEF" w:rsidRPr="00210EE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10EEF">
        <w:rPr>
          <w:rFonts w:cs="Times New Roman" w:eastAsia="Times New Roman"/>
          <w:lang w:eastAsia="hr-HR"/>
        </w:rPr>
        <w:t xml:space="preserve">stečajnom upravitelju Stjepan </w:t>
      </w:r>
      <w:proofErr w:type="spellStart"/>
      <w:r w:rsidRPr="00210EEF">
        <w:rPr>
          <w:rFonts w:cs="Times New Roman" w:eastAsia="Times New Roman"/>
          <w:lang w:eastAsia="hr-HR"/>
        </w:rPr>
        <w:t>Lović</w:t>
      </w:r>
      <w:proofErr w:type="spellEnd"/>
      <w:r w:rsidRPr="00210EEF">
        <w:rPr>
          <w:rFonts w:cs="Times New Roman" w:eastAsia="Times New Roman"/>
          <w:lang w:eastAsia="hr-HR"/>
        </w:rPr>
        <w:t xml:space="preserve">, </w:t>
      </w:r>
      <w:proofErr w:type="spellStart"/>
      <w:r w:rsidRPr="00210EEF">
        <w:rPr>
          <w:rFonts w:cs="Times New Roman" w:eastAsia="Times New Roman"/>
          <w:lang w:eastAsia="hr-HR"/>
        </w:rPr>
        <w:t>Preradovićeva</w:t>
      </w:r>
      <w:proofErr w:type="spellEnd"/>
      <w:r w:rsidRPr="00210EEF">
        <w:rPr>
          <w:rFonts w:cs="Times New Roman" w:eastAsia="Times New Roman"/>
          <w:lang w:eastAsia="hr-HR"/>
        </w:rPr>
        <w:t xml:space="preserve"> 13., Zagreb,</w:t>
      </w:r>
    </w:p>
    <w:p w:rsidRDefault="00210EEF" w:rsidP="00210EEF" w:rsidR="00210EEF" w:rsidRPr="00210EE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10EEF">
        <w:rPr>
          <w:rFonts w:cs="Times New Roman" w:eastAsia="Times New Roman"/>
          <w:lang w:eastAsia="hr-HR"/>
        </w:rPr>
        <w:t>Županijsko državno odvjetništvo Split,</w:t>
      </w:r>
    </w:p>
    <w:p w:rsidRDefault="00210EEF" w:rsidP="00210EEF" w:rsidR="00210EEF" w:rsidRPr="00210EE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10EEF">
        <w:rPr>
          <w:rFonts w:cs="Times New Roman" w:eastAsia="Times New Roman"/>
          <w:lang w:eastAsia="hr-HR"/>
        </w:rPr>
        <w:t xml:space="preserve">Porezna uprava Split, </w:t>
      </w:r>
    </w:p>
    <w:p w:rsidRDefault="00210EEF" w:rsidP="00210EEF" w:rsidR="00210EEF" w:rsidRPr="00210EE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10EEF">
        <w:rPr>
          <w:rFonts w:cs="Times New Roman" w:eastAsia="Times New Roman"/>
          <w:lang w:eastAsia="hr-HR"/>
        </w:rPr>
        <w:t>e-Oglasna ploča Suda – rok 20. dana,</w:t>
      </w:r>
    </w:p>
    <w:p w:rsidRDefault="00210EEF" w:rsidP="00210EEF" w:rsidR="00210EEF" w:rsidRPr="00210EE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10EEF">
        <w:rPr>
          <w:rFonts w:cs="Times New Roman" w:eastAsia="Times New Roman"/>
          <w:lang w:eastAsia="hr-HR"/>
        </w:rPr>
        <w:t>sudski registar – nakon pravomoćnosti</w:t>
      </w:r>
    </w:p>
    <w:p w:rsidRDefault="00210EEF" w:rsidP="00DA0242" w:rsidR="00DA0242">
      <w:pPr>
        <w:numPr>
          <w:ilvl w:val="0"/>
          <w:numId w:val="48"/>
        </w:numPr>
        <w:spacing w:after="0"/>
        <w:contextualSpacing/>
        <w:jc w:val="both"/>
      </w:pPr>
      <w:r w:rsidRPr="00210EEF">
        <w:rPr>
          <w:rFonts w:cs="Times New Roman" w:eastAsia="Times New Roman"/>
          <w:lang w:eastAsia="hr-HR"/>
        </w:rPr>
        <w:t>u spis.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0EE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11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St-322/2015-6</izvorni_sadrzaj>
    <derivirana_varijabla naziv="DomainObject.Oznaka_1">St-322/2015-6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St-322/2015</izvorni_sadrzaj>
    <derivirana_varijabla naziv="DomainObject.Predmet.OznakaBroj_1">St-322/2015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FERONIA d.o.o. za proizvodnju i trgovinu</izvorni_sadrzaj>
    <derivirana_varijabla naziv="DomainObject.Predmet.ProtustrankaFormated_1">  FERONIA d.o.o. za proizvodnju i trgovinu</derivirana_varijabla>
  </DomainObject.Predmet.ProtustrankaFormated>
  <DomainObject.Predmet.ProtustrankaFormatedOIB>
    <izvorni_sadrzaj>  FERONIA d.o.o. za proizvodnju i trgovinu, OIB 08993490799</izvorni_sadrzaj>
    <derivirana_varijabla naziv="DomainObject.Predmet.ProtustrankaFormatedOIB_1">  FERONIA d.o.o. za proizvodnju i trgovinu, OIB 08993490799</derivirana_varijabla>
  </DomainObject.Predmet.ProtustrankaFormatedOIB>
  <DomainObject.Predmet.ProtustrankaFormatedWithAdress>
    <izvorni_sadrzaj> FERONIA d.o.o. za proizvodnju i trgovinu, Slavonska ulica 12, 21000 Split</izvorni_sadrzaj>
    <derivirana_varijabla naziv="DomainObject.Predmet.ProtustrankaFormatedWithAdress_1"> FERONIA d.o.o. za proizvodnju i trgovinu, Slavonska ulica 12, 21000 Split</derivirana_varijabla>
  </DomainObject.Predmet.ProtustrankaFormatedWithAdress>
  <DomainObject.Predmet.ProtustrankaFormatedWithAdressOIB>
    <izvorni_sadrzaj> FERONIA d.o.o. za proizvodnju i trgovinu, OIB 08993490799, Slavonska ulica 12, 21000 Split</izvorni_sadrzaj>
    <derivirana_varijabla naziv="DomainObject.Predmet.ProtustrankaFormatedWithAdressOIB_1"> FERONIA d.o.o. za proizvodnju i trgovinu, OIB 08993490799, Slavonska ulica 12, 21000 Split</derivirana_varijabla>
  </DomainObject.Predmet.ProtustrankaFormatedWithAdressOIB>
  <DomainObject.Predmet.ProtustrankaWithAdress>
    <izvorni_sadrzaj>FERONIA d.o.o. za proizvodnju i trgovinu Slavonska ulica 12, 21000 Split</izvorni_sadrzaj>
    <derivirana_varijabla naziv="DomainObject.Predmet.ProtustrankaWithAdress_1">FERONIA d.o.o. za proizvodnju i trgovinu Slavonska ulica 12, 21000 Split</derivirana_varijabla>
  </DomainObject.Predmet.ProtustrankaWithAdress>
  <DomainObject.Predmet.ProtustrankaWithAdressOIB>
    <izvorni_sadrzaj>FERONIA d.o.o. za proizvodnju i trgovinu, OIB 08993490799, Slavonska ulica 12, 21000 Split</izvorni_sadrzaj>
    <derivirana_varijabla naziv="DomainObject.Predmet.ProtustrankaWithAdressOIB_1">FERONIA d.o.o. za proizvodnju i trgovinu, OIB 08993490799, Slavonska ulica 12, 21000 Split</derivirana_varijabla>
  </DomainObject.Predmet.ProtustrankaWithAdressOIB>
  <DomainObject.Predmet.ProtustrankaNazivFormated>
    <izvorni_sadrzaj>FERONIA d.o.o. za proizvodnju i trgovinu</izvorni_sadrzaj>
    <derivirana_varijabla naziv="DomainObject.Predmet.ProtustrankaNazivFormated_1">FERONIA d.o.o. za proizvodnju i trgovinu</derivirana_varijabla>
  </DomainObject.Predmet.ProtustrankaNazivFormated>
  <DomainObject.Predmet.ProtustrankaNazivFormatedOIB>
    <izvorni_sadrzaj>FERONIA d.o.o. za proizvodnju i trgovinu, OIB 08993490799</izvorni_sadrzaj>
    <derivirana_varijabla naziv="DomainObject.Predmet.ProtustrankaNazivFormatedOIB_1">FERONIA d.o.o. za proizvodnju i trgovinu, OIB 08993490799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24b, 21000 Split</izvorni_sadrzaj>
    <derivirana_varijabla naziv="DomainObject.Predmet.StrankaFormatedWithAdress_1"> FINANCIJSKA AGENCIJA, RC SPLIT, Mažur. šet. 24b, 21000 Split</derivirana_varijabla>
  </DomainObject.Predmet.StrankaFormatedWithAdress>
  <DomainObject.Predmet.StrankaFormatedWithAdressOIB>
    <izvorni_sadrzaj> FINANCIJSKA AGENCIJA, RC SPLIT, OIB 85821130368, Mažur. šet. 24b, 21000 Split</izvorni_sadrzaj>
    <derivirana_varijabla naziv="DomainObject.Predmet.StrankaFormatedWithAdressOIB_1"> FINANCIJSKA AGENCIJA, RC SPLIT, OIB 85821130368, Mažur. šet. 24b, 21000 Split</derivirana_varijabla>
  </DomainObject.Predmet.StrankaFormatedWithAdressOIB>
  <DomainObject.Predmet.StrankaWithAdress>
    <izvorni_sadrzaj>FINANCIJSKA AGENCIJA, RC SPLIT Mažur. šet. 24b,21000 Split</izvorni_sadrzaj>
    <derivirana_varijabla naziv="DomainObject.Predmet.StrankaWithAdress_1">FINANCIJSKA AGENCIJA, RC SPLIT Mažur. šet. 24b,21000 Split</derivirana_varijabla>
  </DomainObject.Predmet.StrankaWithAdress>
  <DomainObject.Predmet.StrankaWithAdressOIB>
    <izvorni_sadrzaj>FINANCIJSKA AGENCIJA, RC SPLIT, OIB 85821130368, Mažur. šet. 24b,21000 Split</izvorni_sadrzaj>
    <derivirana_varijabla naziv="DomainObject.Predmet.StrankaWithAdressOIB_1">FINANCIJSKA AGENCIJA, RC SPLIT, OIB 85821130368, Mažur. šet.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6187.20</izvorni_sadrzaj>
    <derivirana_varijabla naziv="DomainObject.Predmet.TrenutnaVrijednost_1">6187.20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24b, 21000 Split</item>
    </izvorni_sadrzaj>
    <derivirana_varijabla naziv="DomainObject.Predmet.StrankaListFormatedWithAdress_1">
      <item>FINANCIJSKA AGENCIJA, RC SPLIT, Mažur. šet. 24b, 21000 Split</item>
    </derivirana_varijabla>
  </DomainObject.Predmet.StrankaListFormatedWithAdress>
  <DomainObject.Predmet.StrankaListFormatedWithAdressOIB>
    <izvorni_sadrzaj>
      <item>FINANCIJSKA AGENCIJA, RC SPLIT, OIB 85821130368, Mažur. šet. 24b, 21000 Split</item>
    </izvorni_sadrzaj>
    <derivirana_varijabla naziv="DomainObject.Predmet.StrankaListFormatedWithAdressOIB_1">
      <item>FINANCIJSKA AGENCIJA, RC SPLIT, OIB 85821130368, Mažur. šet.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FERONIA d.o.o. za proizvodnju i trgovinu</item>
    </izvorni_sadrzaj>
    <derivirana_varijabla naziv="DomainObject.Predmet.ProtuStrankaListFormated_1">
      <item>FERONIA d.o.o. za proizvodnju i trgovinu</item>
    </derivirana_varijabla>
  </DomainObject.Predmet.ProtuStrankaListFormated>
  <DomainObject.Predmet.ProtuStrankaListFormatedOIB>
    <izvorni_sadrzaj>
      <item>FERONIA d.o.o. za proizvodnju i trgovinu, OIB 08993490799</item>
    </izvorni_sadrzaj>
    <derivirana_varijabla naziv="DomainObject.Predmet.ProtuStrankaListFormatedOIB_1">
      <item>FERONIA d.o.o. za proizvodnju i trgovinu, OIB 08993490799</item>
    </derivirana_varijabla>
  </DomainObject.Predmet.ProtuStrankaListFormatedOIB>
  <DomainObject.Predmet.ProtuStrankaListFormatedWithAdress>
    <izvorni_sadrzaj>
      <item>FERONIA d.o.o. za proizvodnju i trgovinu, Slavonska ulica 12, 21000 Split</item>
    </izvorni_sadrzaj>
    <derivirana_varijabla naziv="DomainObject.Predmet.ProtuStrankaListFormatedWithAdress_1">
      <item>FERONIA d.o.o. za proizvodnju i trgovinu, Slavonska ulica 12, 21000 Split</item>
    </derivirana_varijabla>
  </DomainObject.Predmet.ProtuStrankaListFormatedWithAdress>
  <DomainObject.Predmet.ProtuStrankaListFormatedWithAdressOIB>
    <izvorni_sadrzaj>
      <item>FERONIA d.o.o. za proizvodnju i trgovinu, OIB 08993490799, Slavonska ulica 12, 21000 Split</item>
    </izvorni_sadrzaj>
    <derivirana_varijabla naziv="DomainObject.Predmet.ProtuStrankaListFormatedWithAdressOIB_1">
      <item>FERONIA d.o.o. za proizvodnju i trgovinu, OIB 08993490799, Slavonska ulica 12, 21000 Split</item>
    </derivirana_varijabla>
  </DomainObject.Predmet.ProtuStrankaListFormatedWithAdressOIB>
  <DomainObject.Predmet.ProtuStrankaListNazivFormated>
    <izvorni_sadrzaj>
      <item>FERONIA d.o.o. za proizvodnju i trgovinu</item>
    </izvorni_sadrzaj>
    <derivirana_varijabla naziv="DomainObject.Predmet.ProtuStrankaListNazivFormated_1">
      <item>FERONIA d.o.o. za proizvodnju i trgovinu</item>
    </derivirana_varijabla>
  </DomainObject.Predmet.ProtuStrankaListNazivFormated>
  <DomainObject.Predmet.ProtuStrankaListNazivFormatedOIB>
    <izvorni_sadrzaj>
      <item>FERONIA d.o.o. za proizvodnju i trgovinu, OIB 08993490799</item>
    </izvorni_sadrzaj>
    <derivirana_varijabla naziv="DomainObject.Predmet.ProtuStrankaListNazivFormatedOIB_1">
      <item>FERONIA d.o.o. za proizvodnju i trgovinu, OIB 08993490799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St-322/2015-6</izvorni_sadrzaj>
    <derivirana_varijabla naziv="DomainObject.PoslovniBrojDokumenta_1">St-322/2015-6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FERONIA d.o.o. za proizvodnju i trgovinu</izvorni_sadrzaj>
    <derivirana_varijabla naziv="DomainObject.Predmet.ProtustrankaIDrugi_1">FERONIA d.o.o. za proizvodnju i trgovinu</derivirana_varijabla>
  </DomainObject.Predmet.ProtustrankaIDrugi>
  <DomainObject.Predmet.StrankaIDrugiAdressOIB>
    <izvorni_sadrzaj>FINANCIJSKA AGENCIJA, RC SPLIT, OIB 85821130368, Mažur. šet. 24b, 21000 Split</izvorni_sadrzaj>
    <derivirana_varijabla naziv="DomainObject.Predmet.StrankaIDrugiAdressOIB_1">FINANCIJSKA AGENCIJA, RC SPLIT, OIB 85821130368, Mažur. šet. 24b, 21000 Split</derivirana_varijabla>
  </DomainObject.Predmet.StrankaIDrugiAdressOIB>
  <DomainObject.Predmet.ProtustrankaIDrugiAdressOIB>
    <izvorni_sadrzaj>FERONIA d.o.o. za proizvodnju i trgovinu, OIB 08993490799, Slavonska ulica 12, 21000 Split</izvorni_sadrzaj>
    <derivirana_varijabla naziv="DomainObject.Predmet.ProtustrankaIDrugiAdressOIB_1">FERONIA d.o.o. za proizvodnju i trgovinu, OIB 08993490799, Slavonska ulica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FERONIA d.o.o. za proizvodnju i trgovinu</item>
    </izvorni_sadrzaj>
    <derivirana_varijabla naziv="DomainObject.Predmet.SudioniciListNaziv_1">
      <item>FINANCIJSKA AGENCIJA, RC SPLIT</item>
      <item>FERONIA d.o.o. za proizvodnju i trgovinu</item>
    </derivirana_varijabla>
  </DomainObject.Predmet.SudioniciListNaziv>
  <DomainObject.Predmet.SudioniciListAdressOIB>
    <izvorni_sadrzaj>
      <item>FINANCIJSKA AGENCIJA, RC SPLIT, OIB 85821130368, Mažur. šet. 24b,21000 Split</item>
      <item>FERONIA d.o.o. za proizvodnju i trgovinu, OIB 08993490799, Slavonska ulica 12,21000 Split</item>
    </izvorni_sadrzaj>
    <derivirana_varijabla naziv="DomainObject.Predmet.SudioniciListAdressOIB_1">
      <item>FINANCIJSKA AGENCIJA, RC SPLIT, OIB 85821130368, Mažur. šet. 24b,21000 Split</item>
      <item>FERONIA d.o.o. za proizvodnju i trgovinu, OIB 08993490799, Slavonska ulica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BE30ED-C390-4A4B-816C-3356803625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791</properties:Words>
  <properties:Characters>4234</properties:Characters>
  <properties:Lines>122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2016-03-24T11:50:00Z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St-322/2015-6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