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3932" w14:paraId="e413932" w:rsidRDefault="0002649D" w:rsidP="0002649D" w:rsidR="0002649D" w:rsidRPr="00BC3B41">
      <w:pPr>
        <w:spacing w:before="100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C3B41">
        <w:rPr>
          <w:b/>
        </w:rPr>
        <w:t>1.Stpn-59/2015</w:t>
      </w:r>
    </w:p>
    <w:p w:rsidRDefault="0002649D" w:rsidP="0002649D" w:rsidR="0002649D">
      <w:pPr>
        <w:spacing w:before="100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2649D" w:rsidP="0002649D" w:rsidR="0002649D" w:rsidRPr="00BC3B41">
      <w:pPr>
        <w:spacing w:before="100"/>
        <w:rPr>
          <w:b/>
        </w:rPr>
      </w:pPr>
      <w:r w:rsidRPr="00BC3B41">
        <w:rPr>
          <w:b/>
        </w:rPr>
        <w:t>REPUBLIKA HRVATSKA</w:t>
      </w:r>
      <w:r w:rsidRPr="00BC3B41">
        <w:rPr>
          <w:b/>
        </w:rPr>
        <w:tab/>
      </w:r>
      <w:r w:rsidRPr="00BC3B41">
        <w:rPr>
          <w:b/>
        </w:rPr>
        <w:tab/>
      </w:r>
      <w:r w:rsidRPr="00BC3B41">
        <w:rPr>
          <w:b/>
        </w:rPr>
        <w:tab/>
      </w:r>
      <w:r w:rsidRPr="00BC3B41">
        <w:rPr>
          <w:b/>
        </w:rPr>
        <w:tab/>
      </w:r>
      <w:r w:rsidRPr="00BC3B41">
        <w:rPr>
          <w:b/>
        </w:rPr>
        <w:tab/>
      </w:r>
      <w:r w:rsidRPr="00BC3B41">
        <w:rPr>
          <w:b/>
        </w:rPr>
        <w:tab/>
        <w:t xml:space="preserve">      </w:t>
      </w:r>
    </w:p>
    <w:p w:rsidRDefault="0002649D" w:rsidP="0002649D" w:rsidR="0002649D" w:rsidRPr="00BC3B4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BC3B41">
        <w:rPr>
          <w:b/>
        </w:rPr>
        <w:t>TRGOVAČKI SUD U SPLITU</w:t>
      </w:r>
    </w:p>
    <w:p w:rsidRDefault="0002649D" w:rsidP="0002649D" w:rsidR="0002649D" w:rsidRPr="00BC3B41">
      <w:pPr>
        <w:rPr>
          <w:b/>
        </w:rPr>
      </w:pPr>
      <w:r w:rsidRPr="00BC3B41">
        <w:rPr>
          <w:b/>
          <w:bCs/>
        </w:rPr>
        <w:t xml:space="preserve">Split, Sukoišanska 6    </w:t>
      </w:r>
      <w:r w:rsidRPr="00BC3B41">
        <w:rPr>
          <w:b/>
        </w:rPr>
        <w:t xml:space="preserve">                          </w:t>
      </w:r>
    </w:p>
    <w:p w:rsidRDefault="0002649D" w:rsidP="0002649D" w:rsidR="0002649D" w:rsidRPr="00BC3B41">
      <w:pPr>
        <w:pStyle w:val="Naslov1"/>
        <w:spacing w:before="200"/>
      </w:pPr>
      <w:r w:rsidRPr="00BC3B41">
        <w:t>R E P U B L I K A   H R V A T S K A</w:t>
      </w:r>
    </w:p>
    <w:p w:rsidRDefault="0002649D" w:rsidP="0002649D" w:rsidR="0002649D" w:rsidRPr="00BC3B41">
      <w:pPr>
        <w:pStyle w:val="Naslov1"/>
        <w:spacing w:before="200"/>
      </w:pPr>
      <w:r w:rsidRPr="00BC3B41">
        <w:t>R J E Š E N J E</w:t>
      </w:r>
    </w:p>
    <w:p w:rsidRDefault="0002649D" w:rsidP="0002649D" w:rsidR="0002649D">
      <w:pPr>
        <w:jc w:val="both"/>
      </w:pPr>
    </w:p>
    <w:p w:rsidRDefault="0002649D" w:rsidP="0002649D" w:rsidR="0002649D">
      <w:pPr>
        <w:ind w:firstLine="708"/>
        <w:jc w:val="both"/>
      </w:pPr>
      <w:r>
        <w:t>Trgovački sud u Splitu, po sucu Velimiru Vukoviću, kao stečajnom sucu, u postupku sklapanja predstečajne nagodbe po prijedlogu dužnika JUROSLAVA BRNIĆ-LEVADE, vlasnika obrta za poljoprivrednu proizvodnju, prijevoz, građevinarstvo i trgovinu VRAN COMPANY, Split, Težački put 13a, OIB: 61774275262, zastupanog po punomoćnici Ljubici Spajić, odvjetnici u Zagrebu, dana 26. rujna  2016. godine,</w:t>
      </w:r>
    </w:p>
    <w:p w:rsidRDefault="0002649D" w:rsidP="0002649D" w:rsidR="0002649D">
      <w:pPr>
        <w:spacing w:after="200" w:before="200"/>
        <w:jc w:val="center"/>
        <w:rPr>
          <w:bCs/>
        </w:rPr>
      </w:pPr>
      <w:r>
        <w:rPr>
          <w:bCs/>
        </w:rPr>
        <w:t>r i j e š i o   j e</w:t>
      </w:r>
    </w:p>
    <w:p w:rsidRDefault="0002649D" w:rsidP="0002649D" w:rsidR="0002649D">
      <w:pPr>
        <w:spacing w:after="200" w:before="200"/>
        <w:rPr>
          <w:bCs/>
        </w:rPr>
      </w:pPr>
      <w:r>
        <w:rPr>
          <w:bCs/>
        </w:rPr>
        <w:tab/>
        <w:t>Utvrđuje se prekid postupka u ovoj pravnoj stvari.</w:t>
      </w:r>
    </w:p>
    <w:p w:rsidRDefault="0002649D" w:rsidP="0002649D" w:rsidR="0002649D">
      <w:pPr>
        <w:spacing w:after="200" w:before="200"/>
        <w:jc w:val="center"/>
        <w:rPr>
          <w:bCs/>
        </w:rPr>
      </w:pPr>
      <w:r>
        <w:rPr>
          <w:bCs/>
        </w:rPr>
        <w:t>Obrazloženje</w:t>
      </w:r>
    </w:p>
    <w:p w:rsidRDefault="0002649D" w:rsidP="0002649D" w:rsidR="0002649D">
      <w:pPr>
        <w:spacing w:after="200" w:before="200"/>
      </w:pPr>
      <w:r>
        <w:rPr>
          <w:bCs/>
        </w:rPr>
        <w:tab/>
        <w:t xml:space="preserve">Dužnik  </w:t>
      </w:r>
      <w:r>
        <w:t>JUROSLAV BRNIĆ-LEVADA, vlasnik obrta za poljoprivrednu proizvodnju, prijevoz, građevinarstvo i trgovinu VRAN COMPANY, Split, Težački put 13a, OIB: 61774275262, kojeg zastupa punomoćnica  Ljubica Spajić, odvjetnica u Zagrebu je ovom sudu dana 15.srpnja 2015.godine podnio prijedlog  za sklapanje predstečajne nagodbe sa svojim vjerovnicima,</w:t>
      </w:r>
    </w:p>
    <w:p w:rsidRDefault="0002649D" w:rsidP="0002649D" w:rsidR="0002649D">
      <w:pPr>
        <w:spacing w:after="200" w:before="200"/>
      </w:pPr>
      <w:r>
        <w:tab/>
        <w:t>Punomoćnica dužnika je u podnesku od 23.rujna 2016.godine obavjestila sud da je dužnik JUROSLAV BRNIĆ-LEVADA u međuvremenu umro</w:t>
      </w:r>
      <w:r w:rsidR="00BC3B41">
        <w:t xml:space="preserve"> dana 12.lipnja 2016.godine</w:t>
      </w:r>
      <w:r>
        <w:t xml:space="preserve">, te u sudski spis priložila smrtni list od </w:t>
      </w:r>
      <w:r w:rsidR="00BC3B41">
        <w:t>4.srpnja.2016.godine, pa je sud na temelju čl 212 st.1 toč.1 ZPP-a odlučio kao u izreci.</w:t>
      </w:r>
    </w:p>
    <w:p w:rsidRDefault="00BC3B41" w:rsidP="0002649D" w:rsidR="00BC3B41">
      <w:pPr>
        <w:spacing w:after="200" w:before="200"/>
      </w:pPr>
      <w:r>
        <w:tab/>
      </w:r>
      <w:r>
        <w:tab/>
      </w:r>
      <w:r>
        <w:tab/>
      </w:r>
      <w:r>
        <w:tab/>
        <w:t>U Splitu, 26.rujna 2016.godine</w:t>
      </w:r>
    </w:p>
    <w:p w:rsidRDefault="00BC3B41" w:rsidP="0002649D" w:rsidR="00BC3B41">
      <w:pPr>
        <w:spacing w:after="200"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BC3B41" w:rsidP="0002649D" w:rsidR="00BC3B41">
      <w:pPr>
        <w:spacing w:after="200"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BC3B41" w:rsidP="00BC3B41" w:rsidR="00BC3B41">
      <w:pPr>
        <w:jc w:val="both"/>
      </w:pPr>
    </w:p>
    <w:p w:rsidRDefault="00BC3B41" w:rsidP="00BC3B41" w:rsidR="00BC3B41">
      <w:pPr>
        <w:jc w:val="both"/>
      </w:pPr>
      <w:r>
        <w:t xml:space="preserve">POUKA O PRAVNOM LIJEKU: </w:t>
      </w:r>
    </w:p>
    <w:p w:rsidRDefault="00BC3B41" w:rsidP="00BC3B41" w:rsidR="00BC3B41">
      <w:pPr>
        <w:jc w:val="both"/>
      </w:pPr>
      <w: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BC3B41" w:rsidP="0002649D" w:rsidR="00BC3B41">
      <w:pPr>
        <w:spacing w:after="200" w:before="200"/>
        <w:rPr>
          <w:bCs/>
        </w:rPr>
      </w:pPr>
    </w:p>
    <w:p w:rsidRDefault="00BC3B41" w:rsidP="0002649D" w:rsidR="00BC3B41">
      <w:pPr>
        <w:spacing w:after="200" w:before="200"/>
        <w:rPr>
          <w:bCs/>
        </w:rPr>
      </w:pPr>
      <w:r>
        <w:rPr>
          <w:bCs/>
        </w:rPr>
        <w:lastRenderedPageBreak/>
        <w:t>D NA:</w:t>
      </w:r>
    </w:p>
    <w:p w:rsidRDefault="00BC3B41" w:rsidP="00BC3B41" w:rsidR="00BC3B41">
      <w:pPr>
        <w:pStyle w:val="Odlomakpopisa"/>
        <w:numPr>
          <w:ilvl w:val="0"/>
          <w:numId w:val="1"/>
        </w:numPr>
        <w:spacing w:after="200" w:before="200"/>
        <w:rPr>
          <w:bCs/>
        </w:rPr>
      </w:pPr>
      <w:r>
        <w:rPr>
          <w:bCs/>
        </w:rPr>
        <w:t>pon. dužnika</w:t>
      </w:r>
    </w:p>
    <w:p w:rsidRDefault="00BC3B41" w:rsidP="00BC3B41" w:rsidR="00BC3B41" w:rsidRPr="00BC3B41">
      <w:pPr>
        <w:pStyle w:val="Odlomakpopisa"/>
        <w:numPr>
          <w:ilvl w:val="0"/>
          <w:numId w:val="1"/>
        </w:numPr>
        <w:spacing w:after="200" w:before="200"/>
        <w:rPr>
          <w:bCs/>
        </w:rPr>
      </w:pPr>
      <w:r>
        <w:rPr>
          <w:bCs/>
        </w:rPr>
        <w:t>FINA-Split</w:t>
      </w:r>
    </w:p>
    <w:p w:rsidRDefault="00BC3B41" w:rsidP="0002649D" w:rsidR="00BC3B41">
      <w:pPr>
        <w:spacing w:after="200" w:before="200"/>
        <w:rPr>
          <w:bCs/>
        </w:rPr>
      </w:pPr>
    </w:p>
    <w:p w:rsidRDefault="00F93B79" w:rsidP="0002649D" w:rsidR="00823769">
      <w:pPr>
        <w:jc w:val="center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134D3"/>
    <w:multiLevelType w:val="hybridMultilevel"/>
    <w:tmpl w:val="338004E8"/>
    <w:lvl w:tplc="477478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649D"/>
    <w:rsid w:val="000256D3"/>
    <w:rsid w:val="0002649D"/>
    <w:rsid w:val="0010074F"/>
    <w:rsid w:val="00110BE4"/>
    <w:rsid w:val="001B56D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6B50C4"/>
    <w:rsid w:val="007766AB"/>
    <w:rsid w:val="00AB6E49"/>
    <w:rsid w:val="00AC09D9"/>
    <w:rsid w:val="00B01348"/>
    <w:rsid w:val="00B40090"/>
    <w:rsid w:val="00B72C27"/>
    <w:rsid w:val="00B874FD"/>
    <w:rsid w:val="00BC3B41"/>
    <w:rsid w:val="00C655DC"/>
    <w:rsid w:val="00E72187"/>
    <w:rsid w:val="00EF5686"/>
    <w:rsid w:val="00F82D1F"/>
    <w:rsid w:val="00F9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649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2649D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2649D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64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649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3B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B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B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B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B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49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2649D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2649D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64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649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3B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B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B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B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B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117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5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Stpn-59/2015</izvorni_sadrzaj>
    <derivirana_varijabla naziv="DomainObject.Predmet.OznakaBroj_1">Stpn-59/2015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Juroslav Brnić-Levada</izvorni_sadrzaj>
    <derivirana_varijabla naziv="DomainObject.Predmet.StrankaFormated_1">  Juroslav Brnić-Levada</derivirana_varijabla>
  </DomainObject.Predmet.StrankaFormated>
  <DomainObject.Predmet.StrankaFormatedOIB>
    <izvorni_sadrzaj>  Juroslav Brnić-Levada, OIB 61774275262</izvorni_sadrzaj>
    <derivirana_varijabla naziv="DomainObject.Predmet.StrankaFormatedOIB_1">  Juroslav Brnić-Levada, OIB 61774275262</derivirana_varijabla>
  </DomainObject.Predmet.StrankaFormatedOIB>
  <DomainObject.Predmet.StrankaFormatedWithAdress>
    <izvorni_sadrzaj> Juroslav Brnić-Levada, Težački put 13a, 21000 Split</izvorni_sadrzaj>
    <derivirana_varijabla naziv="DomainObject.Predmet.StrankaFormatedWithAdress_1"> Juroslav Brnić-Levada, Težački put 13a, 21000 Split</derivirana_varijabla>
  </DomainObject.Predmet.StrankaFormatedWithAdress>
  <DomainObject.Predmet.StrankaFormatedWithAdressOIB>
    <izvorni_sadrzaj> Juroslav Brnić-Levada, OIB 61774275262, Težački put 13a, 21000 Split</izvorni_sadrzaj>
    <derivirana_varijabla naziv="DomainObject.Predmet.StrankaFormatedWithAdressOIB_1"> Juroslav Brnić-Levada, OIB 61774275262, Težački put 13a, 21000 Split</derivirana_varijabla>
  </DomainObject.Predmet.StrankaFormatedWithAdressOIB>
  <DomainObject.Predmet.StrankaWithAdress>
    <izvorni_sadrzaj>Juroslav Brnić-Levada Težački put 13a,21000 Split</izvorni_sadrzaj>
    <derivirana_varijabla naziv="DomainObject.Predmet.StrankaWithAdress_1">Juroslav Brnić-Levada Težački put 13a,21000 Split</derivirana_varijabla>
  </DomainObject.Predmet.StrankaWithAdress>
  <DomainObject.Predmet.StrankaWithAdressOIB>
    <izvorni_sadrzaj>Juroslav Brnić-Levada, OIB 61774275262, Težački put 13a,21000 Split</izvorni_sadrzaj>
    <derivirana_varijabla naziv="DomainObject.Predmet.StrankaWithAdressOIB_1">Juroslav Brnić-Levada, OIB 61774275262, Težački put 13a,21000 Split</derivirana_varijabla>
  </DomainObject.Predmet.StrankaWithAdressOIB>
  <DomainObject.Predmet.StrankaNazivFormated>
    <izvorni_sadrzaj>Juroslav Brnić-Levada</izvorni_sadrzaj>
    <derivirana_varijabla naziv="DomainObject.Predmet.StrankaNazivFormated_1">Juroslav Brnić-Levada</derivirana_varijabla>
  </DomainObject.Predmet.StrankaNazivFormated>
  <DomainObject.Predmet.StrankaNazivFormatedOIB>
    <izvorni_sadrzaj>Juroslav Brnić-Levada, OIB 61774275262</izvorni_sadrzaj>
    <derivirana_varijabla naziv="DomainObject.Predmet.StrankaNazivFormatedOIB_1">Juroslav Brnić-Levada, OIB 61774275262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Juroslav Brnić-Levada</item>
    </izvorni_sadrzaj>
    <derivirana_varijabla naziv="DomainObject.Predmet.StrankaListFormated_1">
      <item>Juroslav Brnić-Levada</item>
    </derivirana_varijabla>
  </DomainObject.Predmet.StrankaListFormated>
  <DomainObject.Predmet.StrankaListFormatedOIB>
    <izvorni_sadrzaj>
      <item>Juroslav Brnić-Levada, OIB 61774275262</item>
    </izvorni_sadrzaj>
    <derivirana_varijabla naziv="DomainObject.Predmet.StrankaListFormatedOIB_1">
      <item>Juroslav Brnić-Levada, OIB 61774275262</item>
    </derivirana_varijabla>
  </DomainObject.Predmet.StrankaListFormatedOIB>
  <DomainObject.Predmet.StrankaListFormatedWithAdress>
    <izvorni_sadrzaj>
      <item>Juroslav Brnić-Levada, Težački put 13a, 21000 Split</item>
    </izvorni_sadrzaj>
    <derivirana_varijabla naziv="DomainObject.Predmet.StrankaListFormatedWithAdress_1">
      <item>Juroslav Brnić-Levada, Težački put 13a, 21000 Split</item>
    </derivirana_varijabla>
  </DomainObject.Predmet.StrankaListFormatedWithAdress>
  <DomainObject.Predmet.StrankaListFormatedWithAdressOIB>
    <izvorni_sadrzaj>
      <item>Juroslav Brnić-Levada, OIB 61774275262, Težački put 13a, 21000 Split</item>
    </izvorni_sadrzaj>
    <derivirana_varijabla naziv="DomainObject.Predmet.StrankaListFormatedWithAdressOIB_1">
      <item>Juroslav Brnić-Levada, OIB 61774275262, Težački put 13a, 21000 Split</item>
    </derivirana_varijabla>
  </DomainObject.Predmet.StrankaListFormatedWithAdressOIB>
  <DomainObject.Predmet.StrankaListNazivFormated>
    <izvorni_sadrzaj>
      <item>Juroslav Brnić-Levada</item>
    </izvorni_sadrzaj>
    <derivirana_varijabla naziv="DomainObject.Predmet.StrankaListNazivFormated_1">
      <item>Juroslav Brnić-Levada</item>
    </derivirana_varijabla>
  </DomainObject.Predmet.StrankaListNazivFormated>
  <DomainObject.Predmet.StrankaListNazivFormatedOIB>
    <izvorni_sadrzaj>
      <item>Juroslav Brnić-Levada, OIB 61774275262</item>
    </izvorni_sadrzaj>
    <derivirana_varijabla naziv="DomainObject.Predmet.StrankaListNazivFormatedOIB_1">
      <item>Juroslav Brnić-Levada, OIB 61774275262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Ljubica Spajić</item>
    </izvorni_sadrzaj>
    <derivirana_varijabla naziv="DomainObject.Predmet.OstaliListFormated_1">
      <item>Ljubica Spajić</item>
    </derivirana_varijabla>
  </DomainObject.Predmet.OstaliListFormated>
  <DomainObject.Predmet.OstaliListFormatedOIB>
    <izvorni_sadrzaj>
      <item>Ljubica Spajić</item>
    </izvorni_sadrzaj>
    <derivirana_varijabla naziv="DomainObject.Predmet.OstaliListFormatedOIB_1">
      <item>Ljubica Spajić</item>
    </derivirana_varijabla>
  </DomainObject.Predmet.OstaliListFormatedOIB>
  <DomainObject.Predmet.OstaliListFormatedWithAdress>
    <izvorni_sadrzaj>
      <item>Ljubica Spajić, Ilica 139/I, 10000 Zagreb</item>
    </izvorni_sadrzaj>
    <derivirana_varijabla naziv="DomainObject.Predmet.OstaliListFormatedWithAdress_1">
      <item>Ljubica Spajić, Ilica 139/I, 10000 Zagreb</item>
    </derivirana_varijabla>
  </DomainObject.Predmet.OstaliListFormatedWithAdress>
  <DomainObject.Predmet.OstaliListFormatedWithAdressOIB>
    <izvorni_sadrzaj>
      <item>Ljubica Spajić, Ilica 139/I, 10000 Zagreb</item>
    </izvorni_sadrzaj>
    <derivirana_varijabla naziv="DomainObject.Predmet.OstaliListFormatedWithAdressOIB_1">
      <item>Ljubica Spajić, Ilica 139/I, 10000 Zagreb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Juroslav Brnić-Levada</izvorni_sadrzaj>
    <derivirana_varijabla naziv="DomainObject.Predmet.StrankaIDrugi_1">Juroslav Brnić-Levada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Juroslav Brnić-Levada, OIB 61774275262, Težački put 13a, 21000 Split</izvorni_sadrzaj>
    <derivirana_varijabla naziv="DomainObject.Predmet.StrankaIDrugiAdressOIB_1">Juroslav Brnić-Levada, OIB 61774275262, Težački put 13a,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Juroslav Brnić-Levada</item>
      <item>Ljubica Spajić</item>
    </izvorni_sadrzaj>
    <derivirana_varijabla naziv="DomainObject.Predmet.SudioniciListNaziv_1">
      <item>Juroslav Brnić-Levada</item>
      <item>Ljubica Spajić</item>
    </derivirana_varijabla>
  </DomainObject.Predmet.SudioniciListNaziv>
  <DomainObject.Predmet.SudioniciListAdressOIB>
    <izvorni_sadrzaj>
      <item>Juroslav Brnić-Levada, OIB 61774275262, Težački put 13a,21000 Split</item>
      <item>Ljubica Spajić, Ilica 139/I,10000 Zagreb</item>
    </izvorni_sadrzaj>
    <derivirana_varijabla naziv="DomainObject.Predmet.SudioniciListAdressOIB_1">
      <item>Juroslav Brnić-Levada, OIB 61774275262, Težački put 13a,21000 Split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61774275262</item>
      <item>, OIB null</item>
    </izvorni_sadrzaj>
    <derivirana_varijabla naziv="DomainObject.Predmet.SudioniciListNazivOIB_1">
      <item>, OIB 61774275262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258</properties:Words>
  <properties:Characters>1368</properties:Characters>
  <properties:Lines>39</properties:Lines>
  <properties:Paragraphs>20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E P U B L I K A   H R V A T S K A</vt:lpstr>
      <vt:lpstr>R J E Š E N J E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2016-09-26T05:36:00Z</dcterms:created>
  <dc:creator>Marija Elez</dc:creator>
  <cp:lastModifiedBy>Marija Elez</cp:lastModifiedBy>
  <cp:lastPrinted>2016-09-26T05:56:00Z</cp:lastPrinted>
  <dcterms:modified xmlns:xsi="http://www.w3.org/2001/XMLSchema-instance" xsi:type="dcterms:W3CDTF">2016-09-26T05:58:00Z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