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0ee31" w14:paraId="c50ee31" w:rsidRDefault="0071709B" w:rsidR="00D76C78">
      <w:pPr>
        <w15:collapsed w:val="false"/>
      </w:pPr>
      <w:bookmarkStart w:name="_GoBack" w:id="0"/>
      <w:bookmarkEnd w:id="0"/>
      <w:r>
        <w:rPr>
          <w:sz w:val="20"/>
          <w:szCs w:val="20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373C" w:rsidR="0039373C" w:rsidRPr="00BF5ED2">
      <w:r w:rsidRPr="00BF5ED2">
        <w:t>REPUBLIKA HRVATSKA</w:t>
      </w:r>
    </w:p>
    <w:p w:rsidRDefault="0039373C" w:rsidR="0039373C" w:rsidRPr="00BF5ED2">
      <w:r w:rsidRPr="00BF5ED2">
        <w:t>TRGOVAČKI SUD U ZAGREBU</w:t>
      </w:r>
    </w:p>
    <w:p w:rsidRDefault="0039373C" w:rsidP="00581B30" w:rsidR="00581B30" w:rsidRPr="00BF5ED2">
      <w:r w:rsidRPr="00BF5ED2">
        <w:t>Zagreb, Amruševa 2/II</w:t>
      </w:r>
      <w:r w:rsidRPr="00BF5ED2">
        <w:tab/>
      </w:r>
      <w:r w:rsidRPr="00BF5ED2">
        <w:tab/>
      </w:r>
      <w:r w:rsidRPr="00BF5ED2">
        <w:tab/>
      </w:r>
      <w:r w:rsidRPr="00BF5ED2">
        <w:tab/>
      </w:r>
      <w:r w:rsidRPr="00BF5ED2">
        <w:tab/>
      </w:r>
      <w:r w:rsidRPr="00BF5ED2">
        <w:tab/>
      </w:r>
      <w:r w:rsidRPr="00BF5ED2">
        <w:tab/>
      </w:r>
      <w:r w:rsidR="00411B55">
        <w:tab/>
      </w:r>
      <w:r w:rsidRPr="00BF5ED2">
        <w:t>7 St-</w:t>
      </w:r>
      <w:r w:rsidR="00242DC0">
        <w:t>854/12</w:t>
      </w:r>
    </w:p>
    <w:p w:rsidRDefault="00581B30" w:rsidP="00581B30" w:rsidR="00581B30" w:rsidRPr="00BF5ED2"/>
    <w:p w:rsidRDefault="0072317A" w:rsidP="00581B30" w:rsidR="0072317A">
      <w:pPr>
        <w:jc w:val="center"/>
      </w:pPr>
      <w:r>
        <w:t>R E P U B L I K A  H R V A T S K A</w:t>
      </w:r>
    </w:p>
    <w:p w:rsidRDefault="00581B30" w:rsidP="00581B30" w:rsidR="00581B30" w:rsidRPr="00BF5ED2">
      <w:pPr>
        <w:jc w:val="center"/>
      </w:pPr>
      <w:r w:rsidRPr="00BF5ED2">
        <w:t>R J E Š E N J E</w:t>
      </w:r>
    </w:p>
    <w:p w:rsidRDefault="00581B30" w:rsidP="00581B30" w:rsidR="00581B30" w:rsidRPr="00BF5ED2">
      <w:pPr>
        <w:jc w:val="center"/>
      </w:pPr>
    </w:p>
    <w:p w:rsidRDefault="00581B30" w:rsidP="00581B30" w:rsidR="00183D8D">
      <w:pPr>
        <w:jc w:val="both"/>
      </w:pPr>
      <w:r w:rsidRPr="00BF5ED2">
        <w:tab/>
        <w:t>TRGOVAČKI SUD U ZAGREBU po sucu pojedincu Vesni Malenica kao stečajnom sucu u stečajnom postupku nad dužnikom</w:t>
      </w:r>
      <w:r w:rsidR="00A93745">
        <w:t xml:space="preserve"> </w:t>
      </w:r>
      <w:r w:rsidR="00242DC0" w:rsidRPr="001A1C50">
        <w:t>JELEN d. d. u stečaju, Zagreb, Štefanovečka cesta 2, OIB 18484551004</w:t>
      </w:r>
      <w:r w:rsidR="007B54F5">
        <w:rPr>
          <w:lang w:val="pl-PL"/>
        </w:rPr>
        <w:t xml:space="preserve">, </w:t>
      </w:r>
      <w:r w:rsidR="00DE429D">
        <w:rPr>
          <w:lang w:val="pl-PL"/>
        </w:rPr>
        <w:t>22. travnja</w:t>
      </w:r>
      <w:r w:rsidR="00242DC0">
        <w:rPr>
          <w:lang w:val="pl-PL"/>
        </w:rPr>
        <w:t xml:space="preserve"> 2016.</w:t>
      </w:r>
    </w:p>
    <w:p w:rsidRDefault="0071709B" w:rsidP="00581B30" w:rsidR="0071709B" w:rsidRPr="00BF5ED2">
      <w:pPr>
        <w:jc w:val="both"/>
      </w:pPr>
    </w:p>
    <w:p w:rsidRDefault="00581B30" w:rsidP="00581B30" w:rsidR="00581B30" w:rsidRPr="00BF5ED2">
      <w:pPr>
        <w:jc w:val="center"/>
      </w:pPr>
      <w:r w:rsidRPr="00BF5ED2">
        <w:t>r i j e š i o  j e</w:t>
      </w:r>
    </w:p>
    <w:p w:rsidRDefault="00581B30" w:rsidP="00581B30" w:rsidR="00581B30" w:rsidRPr="00BF5ED2">
      <w:pPr>
        <w:jc w:val="center"/>
      </w:pPr>
    </w:p>
    <w:p w:rsidRDefault="00DE429D" w:rsidP="003400B4" w:rsidR="003400B4" w:rsidRPr="00D373AB">
      <w:pPr>
        <w:ind w:firstLine="708" w:right="-1"/>
        <w:jc w:val="both"/>
      </w:pPr>
      <w:r>
        <w:t>1</w:t>
      </w:r>
      <w:r w:rsidR="003400B4" w:rsidRPr="00D373AB">
        <w:t xml:space="preserve">. Stečajnom upravitelju </w:t>
      </w:r>
      <w:r w:rsidR="003400B4" w:rsidRPr="00D373AB">
        <w:rPr>
          <w:lang w:val="pl-PL"/>
        </w:rPr>
        <w:t>Peri</w:t>
      </w:r>
      <w:r w:rsidR="003400B4" w:rsidRPr="00D373AB">
        <w:t xml:space="preserve"> </w:t>
      </w:r>
      <w:r w:rsidR="003400B4" w:rsidRPr="00D373AB">
        <w:rPr>
          <w:lang w:val="pl-PL"/>
        </w:rPr>
        <w:t>Hrka</w:t>
      </w:r>
      <w:r w:rsidR="003400B4" w:rsidRPr="00D373AB">
        <w:t xml:space="preserve">ću </w:t>
      </w:r>
      <w:r w:rsidR="003400B4" w:rsidRPr="00D373AB">
        <w:rPr>
          <w:lang w:val="pl-PL"/>
        </w:rPr>
        <w:t>iz</w:t>
      </w:r>
      <w:r w:rsidR="003400B4" w:rsidRPr="00D373AB">
        <w:t xml:space="preserve"> </w:t>
      </w:r>
      <w:r w:rsidR="003400B4" w:rsidRPr="00D373AB">
        <w:rPr>
          <w:lang w:val="pl-PL"/>
        </w:rPr>
        <w:t>Zagreba</w:t>
      </w:r>
      <w:r w:rsidR="003400B4" w:rsidRPr="00D373AB">
        <w:t>, Č</w:t>
      </w:r>
      <w:r w:rsidR="003400B4" w:rsidRPr="00D373AB">
        <w:rPr>
          <w:lang w:val="pl-PL"/>
        </w:rPr>
        <w:t>iko</w:t>
      </w:r>
      <w:r w:rsidR="003400B4" w:rsidRPr="00D373AB">
        <w:t>š</w:t>
      </w:r>
      <w:r w:rsidR="003400B4" w:rsidRPr="00D373AB">
        <w:rPr>
          <w:lang w:val="pl-PL"/>
        </w:rPr>
        <w:t>eva</w:t>
      </w:r>
      <w:r w:rsidR="003400B4" w:rsidRPr="00D373AB">
        <w:t xml:space="preserve"> 5, </w:t>
      </w:r>
      <w:r w:rsidR="003400B4" w:rsidRPr="00D373AB">
        <w:rPr>
          <w:lang w:val="pl-PL"/>
        </w:rPr>
        <w:t>OIB</w:t>
      </w:r>
      <w:r w:rsidR="003400B4" w:rsidRPr="00D373AB">
        <w:t xml:space="preserve"> 15244122912, određuje se nagrada za obavljeni rad u </w:t>
      </w:r>
      <w:r w:rsidR="00BD0EF6">
        <w:t>neto</w:t>
      </w:r>
      <w:r w:rsidR="003400B4" w:rsidRPr="00D373AB">
        <w:t xml:space="preserve"> iznosu od </w:t>
      </w:r>
      <w:r w:rsidR="003D2DEB">
        <w:t>…………</w:t>
      </w:r>
      <w:r w:rsidR="003400B4" w:rsidRPr="00D373AB">
        <w:t xml:space="preserve"> kn.</w:t>
      </w:r>
    </w:p>
    <w:p w:rsidRDefault="00DE429D" w:rsidP="00DE429D" w:rsidR="00DE429D" w:rsidRPr="005157F0">
      <w:pPr>
        <w:ind w:firstLine="720" w:right="-1"/>
        <w:jc w:val="both"/>
      </w:pPr>
      <w:r>
        <w:t>2</w:t>
      </w:r>
      <w:r w:rsidR="003400B4" w:rsidRPr="00D373AB">
        <w:t xml:space="preserve">. </w:t>
      </w:r>
      <w:r w:rsidRPr="005157F0">
        <w:t>Obavijest o određivanju nagrade i naknade objavljuje se na e-oglasnoj ploči bez naznake visine iznosa, time da se u spisu može izvršiti uvid u potpuni tekst rješenja.</w:t>
      </w:r>
    </w:p>
    <w:p w:rsidRDefault="003400B4" w:rsidP="00DE429D" w:rsidR="003400B4" w:rsidRPr="00D373AB">
      <w:pPr>
        <w:ind w:firstLine="720" w:right="-1"/>
        <w:jc w:val="both"/>
      </w:pPr>
    </w:p>
    <w:p w:rsidRDefault="003400B4" w:rsidP="003400B4" w:rsidR="003400B4">
      <w:pPr>
        <w:jc w:val="center"/>
      </w:pPr>
      <w:r w:rsidRPr="00D373AB">
        <w:t>Obrazloženje</w:t>
      </w:r>
    </w:p>
    <w:p w:rsidRDefault="003400B4" w:rsidP="003400B4" w:rsidR="003400B4" w:rsidRPr="00D373AB">
      <w:pPr>
        <w:jc w:val="center"/>
      </w:pPr>
    </w:p>
    <w:p w:rsidRDefault="003400B4" w:rsidP="003400B4" w:rsidR="003400B4" w:rsidRPr="00DF416F">
      <w:pPr>
        <w:ind w:firstLine="720"/>
        <w:jc w:val="both"/>
        <w:rPr>
          <w:color w:val="000000"/>
        </w:rPr>
      </w:pPr>
      <w:r w:rsidRPr="00D373AB">
        <w:t xml:space="preserve"> </w:t>
      </w:r>
      <w:r w:rsidRPr="00DF416F">
        <w:rPr>
          <w:color w:val="000000"/>
        </w:rPr>
        <w:t>Temeljem odredbe čl. 29 Stečajnog zakona određena je nagrada stečajnom upravitelju za obavljanje poslova stečajnog upravi</w:t>
      </w:r>
      <w:r w:rsidR="000A29FF">
        <w:rPr>
          <w:color w:val="000000"/>
        </w:rPr>
        <w:t>telja u ovom stečajnom postupku, te unovčenje pokretnina u iznosu od 875.370,51 kn bez PDV-a.</w:t>
      </w:r>
    </w:p>
    <w:p w:rsidRDefault="003400B4" w:rsidP="003400B4" w:rsidR="003400B4" w:rsidRPr="0020031A">
      <w:pPr>
        <w:jc w:val="both"/>
        <w:rPr>
          <w:color w:val="000000"/>
        </w:rPr>
      </w:pPr>
      <w:r w:rsidRPr="00DF416F">
        <w:rPr>
          <w:color w:val="000000"/>
        </w:rPr>
        <w:tab/>
        <w:t>Visinu nagrade odredio je stečajni sudac uzimajući u obzir složenost i količinu poslova koje stečajni upravitelj obavlja u ovom postupku, a temeljem čl. 4 Uredbe o kriterijima i načinu obračuna plaćanja nagrada stečajnim upraviteljima.</w:t>
      </w:r>
    </w:p>
    <w:p w:rsidRDefault="003400B4" w:rsidP="003400B4" w:rsidR="003400B4" w:rsidRPr="00D373AB">
      <w:pPr>
        <w:jc w:val="center"/>
      </w:pPr>
      <w:r w:rsidRPr="00D373AB">
        <w:rPr>
          <w:lang w:val="pl-PL"/>
        </w:rPr>
        <w:t>Zagreb</w:t>
      </w:r>
      <w:r w:rsidRPr="00D373AB">
        <w:t xml:space="preserve">, </w:t>
      </w:r>
      <w:r w:rsidR="00DE429D">
        <w:t>22. travnja</w:t>
      </w:r>
      <w:r w:rsidR="0020031A">
        <w:t xml:space="preserve"> 2016.</w:t>
      </w:r>
    </w:p>
    <w:p w:rsidRDefault="003400B4" w:rsidP="003400B4" w:rsidR="003400B4" w:rsidRPr="00D373AB"/>
    <w:p w:rsidRDefault="003400B4" w:rsidP="003400B4" w:rsidR="003400B4" w:rsidRPr="00D373AB">
      <w:pPr>
        <w:jc w:val="both"/>
      </w:pPr>
      <w:r w:rsidRPr="00D373AB">
        <w:tab/>
      </w:r>
      <w:r w:rsidRPr="00D373AB">
        <w:tab/>
      </w:r>
      <w:r w:rsidRPr="00D373AB">
        <w:tab/>
      </w:r>
      <w:r w:rsidRPr="00D373AB">
        <w:tab/>
      </w:r>
      <w:r w:rsidRPr="00D373AB">
        <w:tab/>
      </w:r>
      <w:r w:rsidRPr="00D373AB">
        <w:tab/>
      </w:r>
      <w:r w:rsidRPr="00D373AB">
        <w:tab/>
      </w:r>
      <w:r w:rsidRPr="00D373AB">
        <w:tab/>
      </w:r>
      <w:r w:rsidRPr="00D373AB">
        <w:tab/>
        <w:t>SUDAC:</w:t>
      </w:r>
    </w:p>
    <w:p w:rsidRDefault="003400B4" w:rsidP="003400B4" w:rsidR="003400B4" w:rsidRPr="00D373AB">
      <w:pPr>
        <w:jc w:val="both"/>
      </w:pPr>
      <w:r w:rsidRPr="00D373AB">
        <w:tab/>
      </w:r>
      <w:r w:rsidRPr="00D373AB">
        <w:tab/>
      </w:r>
      <w:r w:rsidRPr="00D373AB">
        <w:tab/>
      </w:r>
      <w:r w:rsidRPr="00D373AB">
        <w:tab/>
      </w:r>
      <w:r w:rsidRPr="00D373AB">
        <w:tab/>
      </w:r>
      <w:r w:rsidRPr="00D373AB">
        <w:tab/>
      </w:r>
      <w:r w:rsidRPr="00D373AB">
        <w:tab/>
      </w:r>
      <w:r w:rsidRPr="00D373AB">
        <w:tab/>
      </w:r>
      <w:r w:rsidRPr="00D373AB">
        <w:tab/>
        <w:t>Vesna Malenica</w:t>
      </w:r>
      <w:r w:rsidR="005E528B">
        <w:t xml:space="preserve"> v. r. </w:t>
      </w:r>
    </w:p>
    <w:p w:rsidRDefault="003400B4" w:rsidP="003400B4" w:rsidR="003400B4" w:rsidRPr="00D373AB">
      <w:pPr>
        <w:jc w:val="both"/>
      </w:pPr>
      <w:r w:rsidRPr="00D373AB">
        <w:t>POUKA O PRAVNOM LIJEKU:</w:t>
      </w:r>
    </w:p>
    <w:p w:rsidRDefault="003400B4" w:rsidP="003400B4" w:rsidR="003400B4" w:rsidRPr="00D373AB">
      <w:pPr>
        <w:jc w:val="both"/>
        <w:rPr>
          <w:lang w:val="pl-PL"/>
        </w:rPr>
      </w:pPr>
      <w:r w:rsidRPr="00D373AB">
        <w:tab/>
        <w:t xml:space="preserve">Protiv ovog rješenja pravo na žalbu ima stečajni upravitelj, dužnik pojedinac i svaki stečajni vjerovnik. </w:t>
      </w:r>
      <w:r w:rsidRPr="00D373AB">
        <w:rPr>
          <w:lang w:val="pl-PL"/>
        </w:rPr>
        <w:t xml:space="preserve">Žalba se podnosi u roku 8 dana po dostavi rješenja, a ulaže se putem ovog Suda u 2 primjerka za Sud i po 1 za svaku protivnu stranku. </w:t>
      </w:r>
    </w:p>
    <w:p w:rsidRDefault="003400B4" w:rsidP="003400B4" w:rsidR="003400B4" w:rsidRPr="00D373AB">
      <w:pPr>
        <w:jc w:val="both"/>
      </w:pPr>
    </w:p>
    <w:p w:rsidRDefault="005E528B" w:rsidP="00AB7A2F" w:rsidR="005E528B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5E528B" w:rsidP="00995CE9" w:rsidR="005E528B">
      <w:pPr>
        <w:jc w:val="both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3D2DEB" w:rsidP="00995CE9" w:rsidR="003D2DEB">
      <w:pPr>
        <w:jc w:val="both"/>
        <w:rPr>
          <w:lang w:val="pl-PL"/>
        </w:rPr>
      </w:pPr>
    </w:p>
    <w:p w:rsidRDefault="003400B4" w:rsidP="003400B4" w:rsidR="003400B4" w:rsidRPr="00D373AB"/>
    <w:p w:rsidRDefault="00483E67" w:rsidP="003400B4" w:rsidR="00483E67" w:rsidRPr="00BF5ED2">
      <w:pPr>
        <w:ind w:firstLine="708"/>
        <w:jc w:val="both"/>
      </w:pPr>
    </w:p>
    <w:sectPr w:rsidSect="00D76C78" w:rsidR="00483E67" w:rsidRPr="00BF5ED2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62C" w:rsidR="00AD162C">
      <w:r>
        <w:separator/>
      </w:r>
    </w:p>
  </w:endnote>
  <w:endnote w:id="0" w:type="continuationSeparator">
    <w:p w:rsidRDefault="00AD162C" w:rsidR="00AD16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62C" w:rsidR="00AD162C">
      <w:r>
        <w:separator/>
      </w:r>
    </w:p>
  </w:footnote>
  <w:footnote w:id="0" w:type="continuationSeparator">
    <w:p w:rsidRDefault="00AD162C" w:rsidR="00AD16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17A" w:rsidP="00F9546B" w:rsidR="0072317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17A" w:rsidP="00F9546B" w:rsidR="0072317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17A" w:rsidP="00F9546B" w:rsidR="0072317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00B4">
      <w:rPr>
        <w:rStyle w:val="Brojstranice"/>
      </w:rPr>
      <w:t>2</w:t>
    </w:r>
    <w:r>
      <w:rPr>
        <w:rStyle w:val="Brojstranice"/>
      </w:rPr>
      <w:fldChar w:fldCharType="end"/>
    </w:r>
  </w:p>
  <w:p w:rsidRDefault="0072317A" w:rsidP="00F9546B" w:rsidR="0072317A">
    <w:pPr>
      <w:pStyle w:val="Zaglavlje"/>
      <w:ind w:right="360"/>
    </w:pPr>
    <w:r>
      <w:rPr>
        <w:rFonts w:hAnsi="Verdana" w:ascii="Verdana"/>
        <w:sz w:val="20"/>
        <w:szCs w:val="20"/>
      </w:rPr>
      <w:tab/>
      <w:t xml:space="preserve">                                                                                 </w:t>
    </w:r>
    <w:r w:rsidR="00D81627">
      <w:rPr>
        <w:rFonts w:hAnsi="Verdana" w:ascii="Verdana"/>
        <w:sz w:val="20"/>
        <w:szCs w:val="20"/>
      </w:rPr>
      <w:t xml:space="preserve">         </w:t>
    </w:r>
    <w:r w:rsidR="00543BE7">
      <w:rPr>
        <w:rFonts w:hAnsi="Verdana" w:ascii="Verdana"/>
        <w:sz w:val="20"/>
        <w:szCs w:val="20"/>
      </w:rPr>
      <w:t>7 St-</w:t>
    </w:r>
    <w:r w:rsidR="00D81627">
      <w:rPr>
        <w:rFonts w:hAnsi="Verdana" w:ascii="Verdana"/>
        <w:sz w:val="20"/>
        <w:szCs w:val="20"/>
      </w:rPr>
      <w:t>854/12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4851DB"/>
    <w:multiLevelType w:val="hybridMultilevel"/>
    <w:tmpl w:val="FAFC43A0"/>
    <w:lvl w:tplc="041A0001" w:ilvl="0">
      <w:start w:val="1"/>
      <w:numFmt w:val="bullet"/>
      <w:lvlText w:val=""/>
      <w:lvlJc w:val="left"/>
      <w:pPr>
        <w:tabs>
          <w:tab w:pos="1425" w:val="num"/>
        </w:tabs>
        <w:ind w:hanging="360" w:left="142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5" w:val="num"/>
        </w:tabs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1">
    <w:nsid w:val="3AF50553"/>
    <w:multiLevelType w:val="hybridMultilevel"/>
    <w:tmpl w:val="6068EDFC"/>
    <w:lvl w:tplc="C4E07838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320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6EC4"/>
    <w:rsid w:val="00007414"/>
    <w:rsid w:val="00007FE8"/>
    <w:rsid w:val="000108CD"/>
    <w:rsid w:val="00010F4F"/>
    <w:rsid w:val="00011D19"/>
    <w:rsid w:val="00012526"/>
    <w:rsid w:val="00013699"/>
    <w:rsid w:val="000137F3"/>
    <w:rsid w:val="00014857"/>
    <w:rsid w:val="00014A52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5AC9"/>
    <w:rsid w:val="000262D9"/>
    <w:rsid w:val="00026FF3"/>
    <w:rsid w:val="00027F9E"/>
    <w:rsid w:val="0003128C"/>
    <w:rsid w:val="00031507"/>
    <w:rsid w:val="000315F3"/>
    <w:rsid w:val="00031791"/>
    <w:rsid w:val="00031BB9"/>
    <w:rsid w:val="00031E98"/>
    <w:rsid w:val="000325A1"/>
    <w:rsid w:val="00032959"/>
    <w:rsid w:val="00032BB0"/>
    <w:rsid w:val="0003447E"/>
    <w:rsid w:val="000345D5"/>
    <w:rsid w:val="000346F0"/>
    <w:rsid w:val="00034CE4"/>
    <w:rsid w:val="00036C58"/>
    <w:rsid w:val="0003721C"/>
    <w:rsid w:val="0003721F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6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5D36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DF3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6316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5AB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9FF"/>
    <w:rsid w:val="000A2CBB"/>
    <w:rsid w:val="000A39C7"/>
    <w:rsid w:val="000A4C56"/>
    <w:rsid w:val="000A54CD"/>
    <w:rsid w:val="000A56EA"/>
    <w:rsid w:val="000A5B27"/>
    <w:rsid w:val="000A5F88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6C7E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13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71F"/>
    <w:rsid w:val="000E7C98"/>
    <w:rsid w:val="000E7FCC"/>
    <w:rsid w:val="000F00CD"/>
    <w:rsid w:val="000F0BAF"/>
    <w:rsid w:val="000F10B3"/>
    <w:rsid w:val="000F1E8B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5C77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151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A98"/>
    <w:rsid w:val="00157C5E"/>
    <w:rsid w:val="001611E2"/>
    <w:rsid w:val="00161249"/>
    <w:rsid w:val="00161FCA"/>
    <w:rsid w:val="001625DE"/>
    <w:rsid w:val="001646B8"/>
    <w:rsid w:val="00164B65"/>
    <w:rsid w:val="00164D12"/>
    <w:rsid w:val="00164DE4"/>
    <w:rsid w:val="00165680"/>
    <w:rsid w:val="00165AF2"/>
    <w:rsid w:val="00166047"/>
    <w:rsid w:val="001665B0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3D8D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96D42"/>
    <w:rsid w:val="001A025D"/>
    <w:rsid w:val="001A0AA4"/>
    <w:rsid w:val="001A1E31"/>
    <w:rsid w:val="001A2155"/>
    <w:rsid w:val="001A2B03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2C1"/>
    <w:rsid w:val="001B0364"/>
    <w:rsid w:val="001B2BC7"/>
    <w:rsid w:val="001B569C"/>
    <w:rsid w:val="001B5853"/>
    <w:rsid w:val="001B5E36"/>
    <w:rsid w:val="001B5ED6"/>
    <w:rsid w:val="001B6103"/>
    <w:rsid w:val="001B659E"/>
    <w:rsid w:val="001B6A7C"/>
    <w:rsid w:val="001B7F69"/>
    <w:rsid w:val="001C13EB"/>
    <w:rsid w:val="001C174A"/>
    <w:rsid w:val="001C18A8"/>
    <w:rsid w:val="001C19DB"/>
    <w:rsid w:val="001C5467"/>
    <w:rsid w:val="001C5C72"/>
    <w:rsid w:val="001C5F26"/>
    <w:rsid w:val="001C63B6"/>
    <w:rsid w:val="001C6760"/>
    <w:rsid w:val="001C7120"/>
    <w:rsid w:val="001C7327"/>
    <w:rsid w:val="001C77FB"/>
    <w:rsid w:val="001D03E6"/>
    <w:rsid w:val="001D0D72"/>
    <w:rsid w:val="001D151C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BCE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31A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58E2"/>
    <w:rsid w:val="002073FE"/>
    <w:rsid w:val="00207CF5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4A29"/>
    <w:rsid w:val="0022521F"/>
    <w:rsid w:val="002278E6"/>
    <w:rsid w:val="0023074B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2DC0"/>
    <w:rsid w:val="0024357C"/>
    <w:rsid w:val="00243C58"/>
    <w:rsid w:val="00243E34"/>
    <w:rsid w:val="00244ABC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A6A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01AE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412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599E"/>
    <w:rsid w:val="0029616D"/>
    <w:rsid w:val="002961DD"/>
    <w:rsid w:val="0029668A"/>
    <w:rsid w:val="0029689D"/>
    <w:rsid w:val="00296D43"/>
    <w:rsid w:val="00297167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2EB5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687"/>
    <w:rsid w:val="002C078F"/>
    <w:rsid w:val="002C13A3"/>
    <w:rsid w:val="002C15AF"/>
    <w:rsid w:val="002C1EEF"/>
    <w:rsid w:val="002C2747"/>
    <w:rsid w:val="002C2B33"/>
    <w:rsid w:val="002C3381"/>
    <w:rsid w:val="002C37A5"/>
    <w:rsid w:val="002C37F1"/>
    <w:rsid w:val="002C38B8"/>
    <w:rsid w:val="002C41B7"/>
    <w:rsid w:val="002C4877"/>
    <w:rsid w:val="002C4B4D"/>
    <w:rsid w:val="002C4BD1"/>
    <w:rsid w:val="002C4EEF"/>
    <w:rsid w:val="002C5EBC"/>
    <w:rsid w:val="002C7BC3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1F8F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36096"/>
    <w:rsid w:val="003400B4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0F1"/>
    <w:rsid w:val="00352567"/>
    <w:rsid w:val="00352945"/>
    <w:rsid w:val="003538F4"/>
    <w:rsid w:val="00353A6D"/>
    <w:rsid w:val="00355BA7"/>
    <w:rsid w:val="00355E33"/>
    <w:rsid w:val="003575C4"/>
    <w:rsid w:val="00357CB7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4B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73C"/>
    <w:rsid w:val="003938BE"/>
    <w:rsid w:val="00393BC9"/>
    <w:rsid w:val="00394911"/>
    <w:rsid w:val="00394F0F"/>
    <w:rsid w:val="00395B79"/>
    <w:rsid w:val="00395DA8"/>
    <w:rsid w:val="0039699F"/>
    <w:rsid w:val="003A0F15"/>
    <w:rsid w:val="003A131D"/>
    <w:rsid w:val="003A1322"/>
    <w:rsid w:val="003A1F3B"/>
    <w:rsid w:val="003A1FDB"/>
    <w:rsid w:val="003A24B0"/>
    <w:rsid w:val="003A2E51"/>
    <w:rsid w:val="003A4882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A1B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2DEB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1B55"/>
    <w:rsid w:val="00412235"/>
    <w:rsid w:val="0041253E"/>
    <w:rsid w:val="00412EF7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774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3ED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4E7"/>
    <w:rsid w:val="00482844"/>
    <w:rsid w:val="00482908"/>
    <w:rsid w:val="00482C50"/>
    <w:rsid w:val="0048335F"/>
    <w:rsid w:val="00483898"/>
    <w:rsid w:val="00483E67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0E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0160"/>
    <w:rsid w:val="004B1677"/>
    <w:rsid w:val="004B2AC2"/>
    <w:rsid w:val="004B358E"/>
    <w:rsid w:val="004B385D"/>
    <w:rsid w:val="004B3B6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4C16"/>
    <w:rsid w:val="004C5910"/>
    <w:rsid w:val="004C66CD"/>
    <w:rsid w:val="004C7C84"/>
    <w:rsid w:val="004C7EB6"/>
    <w:rsid w:val="004D09F5"/>
    <w:rsid w:val="004D112C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60F0"/>
    <w:rsid w:val="004E69FE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9EB"/>
    <w:rsid w:val="00504B3F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4F67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5DC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3BE7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66B5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6E1B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59FC"/>
    <w:rsid w:val="005763F7"/>
    <w:rsid w:val="00576588"/>
    <w:rsid w:val="00576C78"/>
    <w:rsid w:val="0057791F"/>
    <w:rsid w:val="00580DCF"/>
    <w:rsid w:val="00580EFD"/>
    <w:rsid w:val="00581730"/>
    <w:rsid w:val="00581B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151"/>
    <w:rsid w:val="0058755C"/>
    <w:rsid w:val="005878AD"/>
    <w:rsid w:val="00587F0E"/>
    <w:rsid w:val="00590077"/>
    <w:rsid w:val="00590179"/>
    <w:rsid w:val="0059093F"/>
    <w:rsid w:val="005909C9"/>
    <w:rsid w:val="0059150E"/>
    <w:rsid w:val="00591A25"/>
    <w:rsid w:val="00591F43"/>
    <w:rsid w:val="00591F4A"/>
    <w:rsid w:val="00592CCC"/>
    <w:rsid w:val="00593580"/>
    <w:rsid w:val="00593667"/>
    <w:rsid w:val="0059369E"/>
    <w:rsid w:val="00594062"/>
    <w:rsid w:val="00594509"/>
    <w:rsid w:val="00594DFD"/>
    <w:rsid w:val="00595FD5"/>
    <w:rsid w:val="005963EC"/>
    <w:rsid w:val="00596500"/>
    <w:rsid w:val="0059784B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4D79"/>
    <w:rsid w:val="005C5097"/>
    <w:rsid w:val="005D0CE4"/>
    <w:rsid w:val="005D0DE9"/>
    <w:rsid w:val="005D109E"/>
    <w:rsid w:val="005D13C6"/>
    <w:rsid w:val="005D17B2"/>
    <w:rsid w:val="005D2A67"/>
    <w:rsid w:val="005D303A"/>
    <w:rsid w:val="005D30CA"/>
    <w:rsid w:val="005D3C8D"/>
    <w:rsid w:val="005D3FA6"/>
    <w:rsid w:val="005D43BA"/>
    <w:rsid w:val="005D4FC0"/>
    <w:rsid w:val="005D6173"/>
    <w:rsid w:val="005D71BB"/>
    <w:rsid w:val="005D7CBF"/>
    <w:rsid w:val="005D7EE0"/>
    <w:rsid w:val="005E0B33"/>
    <w:rsid w:val="005E0C29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28B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3368"/>
    <w:rsid w:val="005F425A"/>
    <w:rsid w:val="005F467D"/>
    <w:rsid w:val="005F4996"/>
    <w:rsid w:val="005F4B7F"/>
    <w:rsid w:val="005F50F0"/>
    <w:rsid w:val="005F5181"/>
    <w:rsid w:val="005F76A4"/>
    <w:rsid w:val="005F7884"/>
    <w:rsid w:val="005F7AB6"/>
    <w:rsid w:val="00600C96"/>
    <w:rsid w:val="006012E7"/>
    <w:rsid w:val="006013D1"/>
    <w:rsid w:val="00601F23"/>
    <w:rsid w:val="006020E8"/>
    <w:rsid w:val="006024AA"/>
    <w:rsid w:val="0060317A"/>
    <w:rsid w:val="0060419A"/>
    <w:rsid w:val="006041C7"/>
    <w:rsid w:val="00604ECE"/>
    <w:rsid w:val="00605D5A"/>
    <w:rsid w:val="00605E32"/>
    <w:rsid w:val="006067E1"/>
    <w:rsid w:val="00606841"/>
    <w:rsid w:val="00606B0D"/>
    <w:rsid w:val="00606C90"/>
    <w:rsid w:val="00606EA3"/>
    <w:rsid w:val="00606EE8"/>
    <w:rsid w:val="00607196"/>
    <w:rsid w:val="00607245"/>
    <w:rsid w:val="006072B3"/>
    <w:rsid w:val="00607806"/>
    <w:rsid w:val="00607A55"/>
    <w:rsid w:val="006102A2"/>
    <w:rsid w:val="006104A9"/>
    <w:rsid w:val="0061076B"/>
    <w:rsid w:val="00610F53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1CC0"/>
    <w:rsid w:val="00642DCC"/>
    <w:rsid w:val="006439F9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000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359"/>
    <w:rsid w:val="006715CA"/>
    <w:rsid w:val="006719A1"/>
    <w:rsid w:val="00671EBD"/>
    <w:rsid w:val="006730AD"/>
    <w:rsid w:val="00673A0E"/>
    <w:rsid w:val="00673DD2"/>
    <w:rsid w:val="00674455"/>
    <w:rsid w:val="006748F2"/>
    <w:rsid w:val="00675B01"/>
    <w:rsid w:val="00675C3F"/>
    <w:rsid w:val="00676D6B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025"/>
    <w:rsid w:val="006B57B0"/>
    <w:rsid w:val="006B57F4"/>
    <w:rsid w:val="006B5F0B"/>
    <w:rsid w:val="006B7A1B"/>
    <w:rsid w:val="006C0445"/>
    <w:rsid w:val="006C06C9"/>
    <w:rsid w:val="006C22BC"/>
    <w:rsid w:val="006C2D59"/>
    <w:rsid w:val="006C5238"/>
    <w:rsid w:val="006C5975"/>
    <w:rsid w:val="006C7951"/>
    <w:rsid w:val="006C7BC8"/>
    <w:rsid w:val="006D1A60"/>
    <w:rsid w:val="006D1DC0"/>
    <w:rsid w:val="006D1F55"/>
    <w:rsid w:val="006D23D9"/>
    <w:rsid w:val="006D2EC9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1FD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59E1"/>
    <w:rsid w:val="00716204"/>
    <w:rsid w:val="007167C8"/>
    <w:rsid w:val="0071709B"/>
    <w:rsid w:val="007217FF"/>
    <w:rsid w:val="007220B4"/>
    <w:rsid w:val="00722404"/>
    <w:rsid w:val="00722E9E"/>
    <w:rsid w:val="0072317A"/>
    <w:rsid w:val="0072396E"/>
    <w:rsid w:val="00724B18"/>
    <w:rsid w:val="00724F11"/>
    <w:rsid w:val="00725793"/>
    <w:rsid w:val="00726350"/>
    <w:rsid w:val="007265C0"/>
    <w:rsid w:val="00726A18"/>
    <w:rsid w:val="0073086C"/>
    <w:rsid w:val="007311B9"/>
    <w:rsid w:val="007323DA"/>
    <w:rsid w:val="00732960"/>
    <w:rsid w:val="00732DDC"/>
    <w:rsid w:val="00733095"/>
    <w:rsid w:val="00733324"/>
    <w:rsid w:val="00733973"/>
    <w:rsid w:val="00733DD8"/>
    <w:rsid w:val="00734A8F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3F55"/>
    <w:rsid w:val="007643DA"/>
    <w:rsid w:val="007644CF"/>
    <w:rsid w:val="0076478F"/>
    <w:rsid w:val="00764AB8"/>
    <w:rsid w:val="007651A1"/>
    <w:rsid w:val="0076535A"/>
    <w:rsid w:val="007661F2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775DB"/>
    <w:rsid w:val="00777611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200"/>
    <w:rsid w:val="0079638E"/>
    <w:rsid w:val="007963DB"/>
    <w:rsid w:val="00797017"/>
    <w:rsid w:val="007972CC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022"/>
    <w:rsid w:val="007B1282"/>
    <w:rsid w:val="007B29B2"/>
    <w:rsid w:val="007B317B"/>
    <w:rsid w:val="007B3D0A"/>
    <w:rsid w:val="007B3D1A"/>
    <w:rsid w:val="007B4958"/>
    <w:rsid w:val="007B54F5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064"/>
    <w:rsid w:val="007D2742"/>
    <w:rsid w:val="007D2A26"/>
    <w:rsid w:val="007D2C10"/>
    <w:rsid w:val="007D398D"/>
    <w:rsid w:val="007D4105"/>
    <w:rsid w:val="007D41DB"/>
    <w:rsid w:val="007D42D2"/>
    <w:rsid w:val="007D43E0"/>
    <w:rsid w:val="007D49C2"/>
    <w:rsid w:val="007D4A3F"/>
    <w:rsid w:val="007D503A"/>
    <w:rsid w:val="007D6574"/>
    <w:rsid w:val="007D6AF8"/>
    <w:rsid w:val="007D7C21"/>
    <w:rsid w:val="007E0B64"/>
    <w:rsid w:val="007E1F02"/>
    <w:rsid w:val="007E2841"/>
    <w:rsid w:val="007E28C6"/>
    <w:rsid w:val="007E36E6"/>
    <w:rsid w:val="007E410A"/>
    <w:rsid w:val="007E43CF"/>
    <w:rsid w:val="007E5BC7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241"/>
    <w:rsid w:val="007F6AEC"/>
    <w:rsid w:val="007F7019"/>
    <w:rsid w:val="007F758A"/>
    <w:rsid w:val="00802DBA"/>
    <w:rsid w:val="008031D7"/>
    <w:rsid w:val="008033AE"/>
    <w:rsid w:val="00803733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2837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741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6F6B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40C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787"/>
    <w:rsid w:val="00865CD2"/>
    <w:rsid w:val="0086639E"/>
    <w:rsid w:val="00866511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2CA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1B6F"/>
    <w:rsid w:val="0088223C"/>
    <w:rsid w:val="008823E5"/>
    <w:rsid w:val="0088245D"/>
    <w:rsid w:val="00882B01"/>
    <w:rsid w:val="008835FE"/>
    <w:rsid w:val="008845B2"/>
    <w:rsid w:val="00885BE3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DC1"/>
    <w:rsid w:val="008A0E3F"/>
    <w:rsid w:val="008A1F16"/>
    <w:rsid w:val="008A2C85"/>
    <w:rsid w:val="008A337B"/>
    <w:rsid w:val="008A395C"/>
    <w:rsid w:val="008A3F3B"/>
    <w:rsid w:val="008A473D"/>
    <w:rsid w:val="008A4C4C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B7DF9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0A"/>
    <w:rsid w:val="008D5ECC"/>
    <w:rsid w:val="008D63CA"/>
    <w:rsid w:val="008D65FA"/>
    <w:rsid w:val="008D6ABC"/>
    <w:rsid w:val="008D6B0D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34B"/>
    <w:rsid w:val="008E2A90"/>
    <w:rsid w:val="008E2AD6"/>
    <w:rsid w:val="008E31E7"/>
    <w:rsid w:val="008E33DF"/>
    <w:rsid w:val="008E34C6"/>
    <w:rsid w:val="008E3555"/>
    <w:rsid w:val="008E3A22"/>
    <w:rsid w:val="008E3A7E"/>
    <w:rsid w:val="008E40AD"/>
    <w:rsid w:val="008E503D"/>
    <w:rsid w:val="008E5623"/>
    <w:rsid w:val="008E589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8F659A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64BD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71A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296"/>
    <w:rsid w:val="009564CB"/>
    <w:rsid w:val="00957B5D"/>
    <w:rsid w:val="0096047B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46D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6FD6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36AB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255"/>
    <w:rsid w:val="00993438"/>
    <w:rsid w:val="00993538"/>
    <w:rsid w:val="00994161"/>
    <w:rsid w:val="00994B87"/>
    <w:rsid w:val="0099565A"/>
    <w:rsid w:val="009956F6"/>
    <w:rsid w:val="00995A78"/>
    <w:rsid w:val="00995B71"/>
    <w:rsid w:val="00996D01"/>
    <w:rsid w:val="00996EBA"/>
    <w:rsid w:val="009971B6"/>
    <w:rsid w:val="009972DC"/>
    <w:rsid w:val="00997BFB"/>
    <w:rsid w:val="00997EE6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892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B7B4D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2E63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49A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758"/>
    <w:rsid w:val="009F3FBE"/>
    <w:rsid w:val="009F420C"/>
    <w:rsid w:val="009F433C"/>
    <w:rsid w:val="009F461D"/>
    <w:rsid w:val="009F5B5F"/>
    <w:rsid w:val="009F6A20"/>
    <w:rsid w:val="009F721B"/>
    <w:rsid w:val="009F7451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078F6"/>
    <w:rsid w:val="00A1005F"/>
    <w:rsid w:val="00A1223E"/>
    <w:rsid w:val="00A1238D"/>
    <w:rsid w:val="00A12490"/>
    <w:rsid w:val="00A12D88"/>
    <w:rsid w:val="00A136FD"/>
    <w:rsid w:val="00A13A56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1906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3EB"/>
    <w:rsid w:val="00A77B1A"/>
    <w:rsid w:val="00A80265"/>
    <w:rsid w:val="00A80988"/>
    <w:rsid w:val="00A81941"/>
    <w:rsid w:val="00A81AF6"/>
    <w:rsid w:val="00A81FD1"/>
    <w:rsid w:val="00A84163"/>
    <w:rsid w:val="00A84703"/>
    <w:rsid w:val="00A852D7"/>
    <w:rsid w:val="00A852DC"/>
    <w:rsid w:val="00A85436"/>
    <w:rsid w:val="00A85552"/>
    <w:rsid w:val="00A859D8"/>
    <w:rsid w:val="00A85B29"/>
    <w:rsid w:val="00A86515"/>
    <w:rsid w:val="00A86D11"/>
    <w:rsid w:val="00A87DC5"/>
    <w:rsid w:val="00A87E9E"/>
    <w:rsid w:val="00A9055B"/>
    <w:rsid w:val="00A905BF"/>
    <w:rsid w:val="00A90996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74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2F50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2C"/>
    <w:rsid w:val="00AD16AD"/>
    <w:rsid w:val="00AD197E"/>
    <w:rsid w:val="00AD220C"/>
    <w:rsid w:val="00AD2430"/>
    <w:rsid w:val="00AD34BD"/>
    <w:rsid w:val="00AD3AD9"/>
    <w:rsid w:val="00AD47E2"/>
    <w:rsid w:val="00AD4AFE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53E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2A45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1C3"/>
    <w:rsid w:val="00B05968"/>
    <w:rsid w:val="00B05ADA"/>
    <w:rsid w:val="00B0625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75D"/>
    <w:rsid w:val="00B1580B"/>
    <w:rsid w:val="00B15E0D"/>
    <w:rsid w:val="00B173D8"/>
    <w:rsid w:val="00B20960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182"/>
    <w:rsid w:val="00B27653"/>
    <w:rsid w:val="00B27919"/>
    <w:rsid w:val="00B30B85"/>
    <w:rsid w:val="00B311E1"/>
    <w:rsid w:val="00B3134E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3E8"/>
    <w:rsid w:val="00B61B11"/>
    <w:rsid w:val="00B62540"/>
    <w:rsid w:val="00B6280B"/>
    <w:rsid w:val="00B63EA6"/>
    <w:rsid w:val="00B63EDB"/>
    <w:rsid w:val="00B640DC"/>
    <w:rsid w:val="00B641F8"/>
    <w:rsid w:val="00B64DC1"/>
    <w:rsid w:val="00B654BD"/>
    <w:rsid w:val="00B659A3"/>
    <w:rsid w:val="00B67293"/>
    <w:rsid w:val="00B70042"/>
    <w:rsid w:val="00B70CCD"/>
    <w:rsid w:val="00B71F66"/>
    <w:rsid w:val="00B720EA"/>
    <w:rsid w:val="00B72CD3"/>
    <w:rsid w:val="00B732DE"/>
    <w:rsid w:val="00B733CC"/>
    <w:rsid w:val="00B7352E"/>
    <w:rsid w:val="00B738B5"/>
    <w:rsid w:val="00B739B5"/>
    <w:rsid w:val="00B73A35"/>
    <w:rsid w:val="00B73EFB"/>
    <w:rsid w:val="00B74BD3"/>
    <w:rsid w:val="00B74C4B"/>
    <w:rsid w:val="00B75E0E"/>
    <w:rsid w:val="00B774E7"/>
    <w:rsid w:val="00B7798D"/>
    <w:rsid w:val="00B800ED"/>
    <w:rsid w:val="00B80168"/>
    <w:rsid w:val="00B81658"/>
    <w:rsid w:val="00B827FD"/>
    <w:rsid w:val="00B82A10"/>
    <w:rsid w:val="00B82E9D"/>
    <w:rsid w:val="00B83246"/>
    <w:rsid w:val="00B8387E"/>
    <w:rsid w:val="00B84192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326"/>
    <w:rsid w:val="00B9262C"/>
    <w:rsid w:val="00B92DB5"/>
    <w:rsid w:val="00B93367"/>
    <w:rsid w:val="00B93D2E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0E98"/>
    <w:rsid w:val="00BB1202"/>
    <w:rsid w:val="00BB1981"/>
    <w:rsid w:val="00BB1F80"/>
    <w:rsid w:val="00BB245A"/>
    <w:rsid w:val="00BB25F1"/>
    <w:rsid w:val="00BB2EC1"/>
    <w:rsid w:val="00BB3318"/>
    <w:rsid w:val="00BB33A2"/>
    <w:rsid w:val="00BB6125"/>
    <w:rsid w:val="00BB6E42"/>
    <w:rsid w:val="00BB6E5B"/>
    <w:rsid w:val="00BB6F9F"/>
    <w:rsid w:val="00BB741B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60B0"/>
    <w:rsid w:val="00BC713A"/>
    <w:rsid w:val="00BC71E3"/>
    <w:rsid w:val="00BC7425"/>
    <w:rsid w:val="00BC7579"/>
    <w:rsid w:val="00BC7585"/>
    <w:rsid w:val="00BD0EF6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9EA"/>
    <w:rsid w:val="00BF4A25"/>
    <w:rsid w:val="00BF4AFF"/>
    <w:rsid w:val="00BF5081"/>
    <w:rsid w:val="00BF5819"/>
    <w:rsid w:val="00BF5B9E"/>
    <w:rsid w:val="00BF5ED2"/>
    <w:rsid w:val="00BF65BB"/>
    <w:rsid w:val="00BF7999"/>
    <w:rsid w:val="00BF7C11"/>
    <w:rsid w:val="00C007BE"/>
    <w:rsid w:val="00C0087B"/>
    <w:rsid w:val="00C009CA"/>
    <w:rsid w:val="00C013BA"/>
    <w:rsid w:val="00C01952"/>
    <w:rsid w:val="00C02BB2"/>
    <w:rsid w:val="00C02F67"/>
    <w:rsid w:val="00C03996"/>
    <w:rsid w:val="00C03A34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5E28"/>
    <w:rsid w:val="00C16400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283"/>
    <w:rsid w:val="00C275E9"/>
    <w:rsid w:val="00C27AE6"/>
    <w:rsid w:val="00C27DC7"/>
    <w:rsid w:val="00C27E92"/>
    <w:rsid w:val="00C30A09"/>
    <w:rsid w:val="00C30CFF"/>
    <w:rsid w:val="00C3163C"/>
    <w:rsid w:val="00C31FE6"/>
    <w:rsid w:val="00C325FE"/>
    <w:rsid w:val="00C32B09"/>
    <w:rsid w:val="00C32DAE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4C13"/>
    <w:rsid w:val="00C46708"/>
    <w:rsid w:val="00C46B16"/>
    <w:rsid w:val="00C47815"/>
    <w:rsid w:val="00C4793D"/>
    <w:rsid w:val="00C47CBF"/>
    <w:rsid w:val="00C47F18"/>
    <w:rsid w:val="00C50F61"/>
    <w:rsid w:val="00C5104F"/>
    <w:rsid w:val="00C51899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4004"/>
    <w:rsid w:val="00C653FC"/>
    <w:rsid w:val="00C67591"/>
    <w:rsid w:val="00C700EA"/>
    <w:rsid w:val="00C70999"/>
    <w:rsid w:val="00C70EBC"/>
    <w:rsid w:val="00C71125"/>
    <w:rsid w:val="00C71578"/>
    <w:rsid w:val="00C71E0E"/>
    <w:rsid w:val="00C723E4"/>
    <w:rsid w:val="00C729C2"/>
    <w:rsid w:val="00C73143"/>
    <w:rsid w:val="00C740A6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877E9"/>
    <w:rsid w:val="00C90D4C"/>
    <w:rsid w:val="00C910F1"/>
    <w:rsid w:val="00C9160B"/>
    <w:rsid w:val="00C91E72"/>
    <w:rsid w:val="00C923B8"/>
    <w:rsid w:val="00C92489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2444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496B"/>
    <w:rsid w:val="00CB516B"/>
    <w:rsid w:val="00CB58F0"/>
    <w:rsid w:val="00CB5A61"/>
    <w:rsid w:val="00CB5EE2"/>
    <w:rsid w:val="00CB616D"/>
    <w:rsid w:val="00CB71AE"/>
    <w:rsid w:val="00CB750A"/>
    <w:rsid w:val="00CB7BAD"/>
    <w:rsid w:val="00CC024B"/>
    <w:rsid w:val="00CC0942"/>
    <w:rsid w:val="00CC154B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E75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E7076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1835"/>
    <w:rsid w:val="00D31B43"/>
    <w:rsid w:val="00D31D80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D2E"/>
    <w:rsid w:val="00D44FD4"/>
    <w:rsid w:val="00D45243"/>
    <w:rsid w:val="00D45BC4"/>
    <w:rsid w:val="00D46292"/>
    <w:rsid w:val="00D46692"/>
    <w:rsid w:val="00D4673C"/>
    <w:rsid w:val="00D46889"/>
    <w:rsid w:val="00D46BF8"/>
    <w:rsid w:val="00D46F0E"/>
    <w:rsid w:val="00D47221"/>
    <w:rsid w:val="00D47985"/>
    <w:rsid w:val="00D47F7A"/>
    <w:rsid w:val="00D516FE"/>
    <w:rsid w:val="00D51B7B"/>
    <w:rsid w:val="00D51BD2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60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C78"/>
    <w:rsid w:val="00D76E0A"/>
    <w:rsid w:val="00D77422"/>
    <w:rsid w:val="00D7749B"/>
    <w:rsid w:val="00D77D2D"/>
    <w:rsid w:val="00D80B47"/>
    <w:rsid w:val="00D80DF5"/>
    <w:rsid w:val="00D8112B"/>
    <w:rsid w:val="00D81627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143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78A"/>
    <w:rsid w:val="00DA1B16"/>
    <w:rsid w:val="00DA23F8"/>
    <w:rsid w:val="00DA2455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37AA"/>
    <w:rsid w:val="00DB4192"/>
    <w:rsid w:val="00DB45BD"/>
    <w:rsid w:val="00DB4ED1"/>
    <w:rsid w:val="00DB55B8"/>
    <w:rsid w:val="00DB56B1"/>
    <w:rsid w:val="00DB586B"/>
    <w:rsid w:val="00DB6734"/>
    <w:rsid w:val="00DC1835"/>
    <w:rsid w:val="00DC3C51"/>
    <w:rsid w:val="00DC430D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C7672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46DC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29D"/>
    <w:rsid w:val="00DE4418"/>
    <w:rsid w:val="00DE44E3"/>
    <w:rsid w:val="00DE55D9"/>
    <w:rsid w:val="00DE5D66"/>
    <w:rsid w:val="00DE632E"/>
    <w:rsid w:val="00DE6FED"/>
    <w:rsid w:val="00DE7065"/>
    <w:rsid w:val="00DE71EC"/>
    <w:rsid w:val="00DE79B7"/>
    <w:rsid w:val="00DE7B82"/>
    <w:rsid w:val="00DF02EF"/>
    <w:rsid w:val="00DF092B"/>
    <w:rsid w:val="00DF0CCD"/>
    <w:rsid w:val="00DF114E"/>
    <w:rsid w:val="00DF198C"/>
    <w:rsid w:val="00DF2689"/>
    <w:rsid w:val="00DF2756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86F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5CA2"/>
    <w:rsid w:val="00E462D0"/>
    <w:rsid w:val="00E4653D"/>
    <w:rsid w:val="00E46DBD"/>
    <w:rsid w:val="00E47444"/>
    <w:rsid w:val="00E4771E"/>
    <w:rsid w:val="00E50397"/>
    <w:rsid w:val="00E505F6"/>
    <w:rsid w:val="00E506FE"/>
    <w:rsid w:val="00E50B6F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5CD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4EDB"/>
    <w:rsid w:val="00E75415"/>
    <w:rsid w:val="00E76A7D"/>
    <w:rsid w:val="00E771F9"/>
    <w:rsid w:val="00E80002"/>
    <w:rsid w:val="00E80941"/>
    <w:rsid w:val="00E80A8B"/>
    <w:rsid w:val="00E80ED6"/>
    <w:rsid w:val="00E80F6B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2A8"/>
    <w:rsid w:val="00E937D4"/>
    <w:rsid w:val="00E9480E"/>
    <w:rsid w:val="00E94921"/>
    <w:rsid w:val="00E94F96"/>
    <w:rsid w:val="00E95DE7"/>
    <w:rsid w:val="00E95EDD"/>
    <w:rsid w:val="00E969F1"/>
    <w:rsid w:val="00E9719F"/>
    <w:rsid w:val="00E97244"/>
    <w:rsid w:val="00E97E1B"/>
    <w:rsid w:val="00EA04E3"/>
    <w:rsid w:val="00EA1196"/>
    <w:rsid w:val="00EA1ABD"/>
    <w:rsid w:val="00EA2593"/>
    <w:rsid w:val="00EA25DE"/>
    <w:rsid w:val="00EA26A3"/>
    <w:rsid w:val="00EA3188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0E8"/>
    <w:rsid w:val="00EB058E"/>
    <w:rsid w:val="00EB09DC"/>
    <w:rsid w:val="00EB126C"/>
    <w:rsid w:val="00EB192D"/>
    <w:rsid w:val="00EB2B46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144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6EB6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3CA2"/>
    <w:rsid w:val="00EE5022"/>
    <w:rsid w:val="00EE5CDC"/>
    <w:rsid w:val="00EE61DD"/>
    <w:rsid w:val="00EE634B"/>
    <w:rsid w:val="00EE7A65"/>
    <w:rsid w:val="00EF08EA"/>
    <w:rsid w:val="00EF1AFD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697F"/>
    <w:rsid w:val="00EF7494"/>
    <w:rsid w:val="00EF7598"/>
    <w:rsid w:val="00EF7882"/>
    <w:rsid w:val="00F006D0"/>
    <w:rsid w:val="00F00DDD"/>
    <w:rsid w:val="00F018F5"/>
    <w:rsid w:val="00F023DC"/>
    <w:rsid w:val="00F02C15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4EBB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27C16"/>
    <w:rsid w:val="00F301EB"/>
    <w:rsid w:val="00F30680"/>
    <w:rsid w:val="00F306C4"/>
    <w:rsid w:val="00F31E24"/>
    <w:rsid w:val="00F327C1"/>
    <w:rsid w:val="00F33891"/>
    <w:rsid w:val="00F34099"/>
    <w:rsid w:val="00F340D0"/>
    <w:rsid w:val="00F3419C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0678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545"/>
    <w:rsid w:val="00F529E4"/>
    <w:rsid w:val="00F542F3"/>
    <w:rsid w:val="00F54938"/>
    <w:rsid w:val="00F54E89"/>
    <w:rsid w:val="00F55A27"/>
    <w:rsid w:val="00F55B06"/>
    <w:rsid w:val="00F5760A"/>
    <w:rsid w:val="00F577F4"/>
    <w:rsid w:val="00F57B3B"/>
    <w:rsid w:val="00F60709"/>
    <w:rsid w:val="00F61C3E"/>
    <w:rsid w:val="00F639DA"/>
    <w:rsid w:val="00F63DE6"/>
    <w:rsid w:val="00F64C02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20C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546B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1B5F"/>
    <w:rsid w:val="00FC3008"/>
    <w:rsid w:val="00FC434B"/>
    <w:rsid w:val="00FC484B"/>
    <w:rsid w:val="00FC543C"/>
    <w:rsid w:val="00FC67C7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5ECA"/>
    <w:rsid w:val="00FE6DF4"/>
    <w:rsid w:val="00FE6ED9"/>
    <w:rsid w:val="00FF011D"/>
    <w:rsid w:val="00FF04FB"/>
    <w:rsid w:val="00FF0524"/>
    <w:rsid w:val="00FF4082"/>
    <w:rsid w:val="00FF4301"/>
    <w:rsid w:val="00FF4EB9"/>
    <w:rsid w:val="00FF51F1"/>
    <w:rsid w:val="00FF571E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1B30"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9546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954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546B"/>
  </w:style>
  <w:style w:styleId="Tekstbalonia" w:type="paragraph">
    <w:name w:val="Balloon Text"/>
    <w:basedOn w:val="Normal"/>
    <w:link w:val="TekstbaloniaChar"/>
    <w:rsid w:val="00007FE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07FE8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7F758A"/>
    <w:pPr>
      <w:ind w:left="720"/>
      <w:contextualSpacing/>
    </w:pPr>
    <w:rPr>
      <w:noProof w:val="false"/>
      <w:szCs w:val="22"/>
    </w:rPr>
  </w:style>
  <w:style w:styleId="Tekstrezerviranogmjesta" w:type="character">
    <w:name w:val="Placeholder Text"/>
    <w:basedOn w:val="Zadanifontodlomka"/>
    <w:uiPriority w:val="99"/>
    <w:semiHidden/>
    <w:rsid w:val="005E52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52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52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52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52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1B30"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9546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954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546B"/>
  </w:style>
  <w:style w:styleId="Tekstbalonia" w:type="paragraph">
    <w:name w:val="Balloon Text"/>
    <w:basedOn w:val="Normal"/>
    <w:link w:val="TekstbaloniaChar"/>
    <w:rsid w:val="00007FE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07FE8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7F758A"/>
    <w:pPr>
      <w:ind w:left="720"/>
      <w:contextualSpacing/>
    </w:pPr>
    <w:rPr>
      <w:noProof w:val="0"/>
      <w:szCs w:val="22"/>
    </w:rPr>
  </w:style>
  <w:style w:styleId="Tekstrezerviranogmjesta" w:type="character">
    <w:name w:val="Placeholder Text"/>
    <w:basedOn w:val="Zadanifontodlomka"/>
    <w:uiPriority w:val="99"/>
    <w:semiHidden/>
    <w:rsid w:val="005E52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52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52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52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52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Nastalo zbog anonimizacija odluke/dopisa "St-854/2012-169".</izvorni_sadrzaj>
    <derivirana_varijabla naziv="DomainObject.Primjedba_1">Nastalo zbog anonimizacija odluke/dopisa "St-854/2012-169".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2012.</izvorni_sadrzaj>
    <derivirana_varijabla naziv="DomainObject.Predmet.DatumOsnivanja_1">30.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12.St-848/12
40.St-849/12
40.St-853/12
12.St-855/12
40.St-937/12
40.St-938/12</izvorni_sadrzaj>
    <derivirana_varijabla naziv="DomainObject.Predmet.Opis_1">Prijedlog za otvaranje stečajnog postupka
12.St-848/12
40.St-849/12
40.St-853/12
12.St-855/12
40.St-937/12
40.St-938/12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St-854/2012</izvorni_sadrzaj>
    <derivirana_varijabla naziv="DomainObject.Predmet.OznakaBroj_1">St-854/2012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20.St-620/12
47.St-623/12
53.St-628/12
31.St-646/12
47.St-705/12
47.St-715/12
20.St-722/12
53.St-742/12
53.St-749/12
40.St-757/12
40.St-761/12
53.St-762/12
31.St-788/12
72.St-789/12
40.St-790/12
66.St-813/12
12.St-814/12
66.St-844/12
12.St-845/12</izvorni_sadrzaj>
    <derivirana_varijabla naziv="DomainObject.Predmet.PrimjedbaSuca_1">20.St-620/12
47.St-623/12
53.St-628/12
31.St-646/12
47.St-705/12
47.St-715/12
20.St-722/12
53.St-742/12
53.St-749/12
40.St-757/12
40.St-761/12
53.St-762/12
31.St-788/12
72.St-789/12
40.St-790/12
66.St-813/12
12.St-814/12
66.St-844/12
12.St-845/12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JELEN dioničko društvo za preradu plastike, metala i trgovinu - u stečaju</izvorni_sadrzaj>
    <derivirana_varijabla naziv="DomainObject.Predmet.ProtustrankaFormated_1">  JELEN dioničko društvo za preradu plastike, metala i trgovinu - u stečaju</derivirana_varijabla>
  </DomainObject.Predmet.ProtustrankaFormated>
  <DomainObject.Predmet.ProtustrankaFormatedOIB>
    <izvorni_sadrzaj>  JELEN dioničko društvo za preradu plastike, metala i trgovinu - u stečaju, OIB 18484551004</izvorni_sadrzaj>
    <derivirana_varijabla naziv="DomainObject.Predmet.ProtustrankaFormatedOIB_1">  JELEN dioničko društvo za preradu plastike, metala i trgovinu - u stečaju, OIB 18484551004</derivirana_varijabla>
  </DomainObject.Predmet.ProtustrankaFormatedOIB>
  <DomainObject.Predmet.ProtustrankaFormatedWithAdress>
    <izvorni_sadrzaj> JELEN dioničko društvo za preradu plastike, metala i trgovinu - u stečaju, ŠTEFANOVEČKA CESTA 2, 10000 Zagreb</izvorni_sadrzaj>
    <derivirana_varijabla naziv="DomainObject.Predmet.ProtustrankaFormatedWithAdress_1"> JELEN dioničko društvo za preradu plastike, metala i trgovinu - u stečaju, ŠTEFANOVEČKA CESTA 2, 10000 Zagreb</derivirana_varijabla>
  </DomainObject.Predmet.ProtustrankaFormatedWithAdress>
  <DomainObject.Predmet.ProtustrankaFormatedWithAdressOIB>
    <izvorni_sadrzaj> JELEN dioničko društvo za preradu plastike, metala i trgovinu - u stečaju, OIB 18484551004, ŠTEFANOVEČKA CESTA 2, 10000 Zagreb</izvorni_sadrzaj>
    <derivirana_varijabla naziv="DomainObject.Predmet.ProtustrankaFormatedWithAdressOIB_1"> JELEN dioničko društvo za preradu plastike, metala i trgovinu - u stečaju, OIB 18484551004, ŠTEFANOVEČKA CESTA 2, 10000 Zagreb</derivirana_varijabla>
  </DomainObject.Predmet.ProtustrankaFormatedWithAdressOIB>
  <DomainObject.Predmet.ProtustrankaWithAdress>
    <izvorni_sadrzaj>JELEN dioničko društvo za preradu plastike, metala i trgovinu - u stečaju ŠTEFANOVEČKA CESTA 2, 10000 Zagreb</izvorni_sadrzaj>
    <derivirana_varijabla naziv="DomainObject.Predmet.ProtustrankaWithAdress_1">JELEN dioničko društvo za preradu plastike, metala i trgovinu - u stečaju ŠTEFANOVEČKA CESTA 2, 10000 Zagreb</derivirana_varijabla>
  </DomainObject.Predmet.ProtustrankaWithAdress>
  <DomainObject.Predmet.ProtustrankaWithAdressOIB>
    <izvorni_sadrzaj>JELEN dioničko društvo za preradu plastike, metala i trgovinu - u stečaju, OIB 18484551004, ŠTEFANOVEČKA CESTA 2, 10000 Zagreb</izvorni_sadrzaj>
    <derivirana_varijabla naziv="DomainObject.Predmet.ProtustrankaWithAdressOIB_1">JELEN dioničko društvo za preradu plastike, metala i trgovinu - u stečaju, OIB 18484551004, ŠTEFANOVEČKA CESTA 2, 10000 Zagreb</derivirana_varijabla>
  </DomainObject.Predmet.ProtustrankaWithAdressOIB>
  <DomainObject.Predmet.ProtustrankaNazivFormated>
    <izvorni_sadrzaj>JELEN dioničko društvo za preradu plastike, metala i trgovinu - u stečaju</izvorni_sadrzaj>
    <derivirana_varijabla naziv="DomainObject.Predmet.ProtustrankaNazivFormated_1">JELEN dioničko društvo za preradu plastike, metala i trgovinu - u stečaju</derivirana_varijabla>
  </DomainObject.Predmet.ProtustrankaNazivFormated>
  <DomainObject.Predmet.ProtustrankaNazivFormatedOIB>
    <izvorni_sadrzaj>JELEN dioničko društvo za preradu plastike, metala i trgovinu - u stečaju, OIB 18484551004</izvorni_sadrzaj>
    <derivirana_varijabla naziv="DomainObject.Predmet.ProtustrankaNazivFormatedOIB_1">JELEN dioničko društvo za preradu plastike, metala i trgovinu - u stečaju, OIB 18484551004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Štaglan; TB PRODUKT društvo s ograničenom odgovornošću za usluge, trgovinu i građenje</izvorni_sadrzaj>
    <derivirana_varijabla naziv="DomainObject.Predmet.StrankaFormated_1">  Željko Štaglan; TB PRODUKT društvo s ograničenom odgovornošću za usluge, trgovinu i građenje</derivirana_varijabla>
  </DomainObject.Predmet.StrankaFormated>
  <DomainObject.Predmet.StrankaFormatedOIB>
    <izvorni_sadrzaj>  Željko Štaglan, OIB 28547750371; TB PRODUKT društvo s ograničenom odgovornošću za usluge, trgovinu i građenje, OIB 67990042348</izvorni_sadrzaj>
    <derivirana_varijabla naziv="DomainObject.Predmet.StrankaFormatedOIB_1">  Željko Štaglan, OIB 28547750371; TB PRODUKT društvo s ograničenom odgovornošću za usluge, trgovinu i građenje, OIB 67990042348</derivirana_varijabla>
  </DomainObject.Predmet.StrankaFormatedOIB>
  <DomainObject.Predmet.StrankaFormatedWithAdress>
    <izvorni_sadrzaj> Željko Štaglan, Banje Selo 37, 10382 Banje Selo; TB PRODUKT društvo s ograničenom odgovornošću za usluge, trgovinu i građenje, D. Domjanića 62, 10360 Sesvete</izvorni_sadrzaj>
    <derivirana_varijabla naziv="DomainObject.Predmet.StrankaFormatedWithAdress_1"> Željko Štaglan, Banje Selo 37, 10382 Banje Selo; TB PRODUKT društvo s ograničenom odgovornošću za usluge, trgovinu i građenje, D. Domjanića 62, 10360 Sesvete</derivirana_varijabla>
  </DomainObject.Predmet.StrankaFormatedWithAdress>
  <DomainObject.Predmet.StrankaFormatedWithAdressOIB>
    <izvorni_sadrzaj> Željko Štaglan, OIB 28547750371, Banje Selo 37, 10382 Banje Selo; TB PRODUKT društvo s ograničenom odgovornošću za usluge, trgovinu i građenje, OIB 67990042348, D. Domjanića 62, 10360 Sesvete</izvorni_sadrzaj>
    <derivirana_varijabla naziv="DomainObject.Predmet.StrankaFormatedWithAdressOIB_1"> Željko Štaglan, OIB 28547750371, Banje Selo 37, 10382 Banje Selo; TB PRODUKT društvo s ograničenom odgovornošću za usluge, trgovinu i građenje, OIB 67990042348, D. Domjanića 62, 10360 Sesvete</derivirana_varijabla>
  </DomainObject.Predmet.StrankaFormatedWithAdressOIB>
  <DomainObject.Predmet.StrankaWithAdress>
    <izvorni_sadrzaj>Željko Štaglan Banje Selo 37,10382 Banje Selo,TB PRODUKT društvo s ograničenom odgovornošću za usluge, trgovinu i građenje D. Domjanića 62,10360 Sesvete</izvorni_sadrzaj>
    <derivirana_varijabla naziv="DomainObject.Predmet.StrankaWithAdress_1">Željko Štaglan Banje Selo 37,10382 Banje Selo,TB PRODUKT društvo s ograničenom odgovornošću za usluge, trgovinu i građenje D. Domjanića 62,10360 Sesvete</derivirana_varijabla>
  </DomainObject.Predmet.StrankaWithAdress>
  <DomainObject.Predmet.StrankaWithAdressOIB>
    <izvorni_sadrzaj>Željko Štaglan, OIB 28547750371, Banje Selo 37,10382 Banje Selo,TB PRODUKT društvo s ograničenom odgovornošću za usluge, trgovinu i građenje, OIB 67990042348, D. Domjanića 62,10360 Sesvete</izvorni_sadrzaj>
    <derivirana_varijabla naziv="DomainObject.Predmet.StrankaWithAdressOIB_1">Željko Štaglan, OIB 28547750371, Banje Selo 37,10382 Banje Selo,TB PRODUKT društvo s ograničenom odgovornošću za usluge, trgovinu i građenje, OIB 67990042348, D. Domjanića 62,10360 Sesvete</derivirana_varijabla>
  </DomainObject.Predmet.StrankaWithAdressOIB>
  <DomainObject.Predmet.StrankaNazivFormated>
    <izvorni_sadrzaj>Željko Štaglan,TB PRODUKT društvo s ograničenom odgovornošću za usluge, trgovinu i građenje</izvorni_sadrzaj>
    <derivirana_varijabla naziv="DomainObject.Predmet.StrankaNazivFormated_1">Željko Štaglan,TB PRODUKT društvo s ograničenom odgovornošću za usluge, trgovinu i građenje</derivirana_varijabla>
  </DomainObject.Predmet.StrankaNazivFormated>
  <DomainObject.Predmet.StrankaNazivFormatedOIB>
    <izvorni_sadrzaj>Željko Štaglan, OIB 28547750371,TB PRODUKT društvo s ograničenom odgovornošću za usluge, trgovinu i građenje, OIB 67990042348</izvorni_sadrzaj>
    <derivirana_varijabla naziv="DomainObject.Predmet.StrankaNazivFormatedOIB_1">Željko Štaglan, OIB 28547750371,TB PRODUKT društvo s ograničenom odgovornošću za usluge, trgovinu i građenje, OIB 67990042348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Željko Štaglan</item>
      <item>TB PRODUKT društvo s ograničenom odgovornošću za usluge, trgovinu i građenje</item>
    </izvorni_sadrzaj>
    <derivirana_varijabla naziv="DomainObject.Predmet.StrankaListFormated_1">
      <item>Željko Štaglan</item>
      <item>TB PRODUKT društvo s ograničenom odgovornošću za usluge, trgovinu i građenje</item>
    </derivirana_varijabla>
  </DomainObject.Predmet.StrankaListFormated>
  <DomainObject.Predmet.StrankaListFormatedOIB>
    <izvorni_sadrzaj>
      <item>Željko Štaglan, OIB 28547750371</item>
      <item>TB PRODUKT društvo s ograničenom odgovornošću za usluge, trgovinu i građenje, OIB 67990042348</item>
    </izvorni_sadrzaj>
    <derivirana_varijabla naziv="DomainObject.Predmet.StrankaListFormatedOIB_1">
      <item>Željko Štaglan, OIB 28547750371</item>
      <item>TB PRODUKT društvo s ograničenom odgovornošću za usluge, trgovinu i građenje, OIB 67990042348</item>
    </derivirana_varijabla>
  </DomainObject.Predmet.StrankaListFormatedOIB>
  <DomainObject.Predmet.StrankaListFormatedWithAdress>
    <izvorni_sadrzaj>
      <item>Željko Štaglan, Banje Selo 37, 10382 Banje Selo</item>
      <item>TB PRODUKT društvo s ograničenom odgovornošću za usluge, trgovinu i građenje, D. Domjanića 62, 10360 Sesvete</item>
    </izvorni_sadrzaj>
    <derivirana_varijabla naziv="DomainObject.Predmet.StrankaListFormatedWithAdress_1">
      <item>Željko Štaglan, Banje Selo 37, 10382 Banje Selo</item>
      <item>TB PRODUKT društvo s ograničenom odgovornošću za usluge, trgovinu i građenje, D. Domjanića 62, 10360 Sesvete</item>
    </derivirana_varijabla>
  </DomainObject.Predmet.StrankaListFormatedWithAdress>
  <DomainObject.Predmet.StrankaListFormatedWithAdressOIB>
    <izvorni_sadrzaj>
      <item>Željko Štaglan, OIB 28547750371, Banje Selo 37, 10382 Banje Selo</item>
      <item>TB PRODUKT društvo s ograničenom odgovornošću za usluge, trgovinu i građenje, OIB 67990042348, D. Domjanića 62, 10360 Sesvete</item>
    </izvorni_sadrzaj>
    <derivirana_varijabla naziv="DomainObject.Predmet.StrankaListFormatedWithAdressOIB_1">
      <item>Željko Štaglan, OIB 28547750371, Banje Selo 37, 10382 Banje Selo</item>
      <item>TB PRODUKT društvo s ograničenom odgovornošću za usluge, trgovinu i građenje, OIB 67990042348, D. Domjanića 62, 10360 Sesvete</item>
    </derivirana_varijabla>
  </DomainObject.Predmet.StrankaListFormatedWithAdressOIB>
  <DomainObject.Predmet.StrankaListNazivFormated>
    <izvorni_sadrzaj>
      <item>Željko Štaglan</item>
      <item>TB PRODUKT društvo s ograničenom odgovornošću za usluge, trgovinu i građenje</item>
    </izvorni_sadrzaj>
    <derivirana_varijabla naziv="DomainObject.Predmet.StrankaListNazivFormated_1">
      <item>Željko Štaglan</item>
      <item>TB PRODUKT društvo s ograničenom odgovornošću za usluge, trgovinu i građenje</item>
    </derivirana_varijabla>
  </DomainObject.Predmet.StrankaListNazivFormated>
  <DomainObject.Predmet.StrankaListNazivFormatedOIB>
    <izvorni_sadrzaj>
      <item>Željko Štaglan, OIB 28547750371</item>
      <item>TB PRODUKT društvo s ograničenom odgovornošću za usluge, trgovinu i građenje, OIB 67990042348</item>
    </izvorni_sadrzaj>
    <derivirana_varijabla naziv="DomainObject.Predmet.StrankaListNazivFormatedOIB_1">
      <item>Željko Štaglan, OIB 28547750371</item>
      <item>TB PRODUKT društvo s ograničenom odgovornošću za usluge, trgovinu i građenje, OIB 67990042348</item>
    </derivirana_varijabla>
  </DomainObject.Predmet.StrankaListNazivFormatedOIB>
  <DomainObject.Predmet.ProtuStrankaListFormated>
    <izvorni_sadrzaj>
      <item>JELEN dioničko društvo za preradu plastike, metala i trgovinu - u stečaju</item>
    </izvorni_sadrzaj>
    <derivirana_varijabla naziv="DomainObject.Predmet.ProtuStrankaListFormated_1">
      <item>JELEN dioničko društvo za preradu plastike, metala i trgovinu - u stečaju</item>
    </derivirana_varijabla>
  </DomainObject.Predmet.ProtuStrankaListFormated>
  <DomainObject.Predmet.ProtuStrankaListFormatedOIB>
    <izvorni_sadrzaj>
      <item>JELEN dioničko društvo za preradu plastike, metala i trgovinu - u stečaju, OIB 18484551004</item>
    </izvorni_sadrzaj>
    <derivirana_varijabla naziv="DomainObject.Predmet.ProtuStrankaListFormatedOIB_1">
      <item>JELEN dioničko društvo za preradu plastike, metala i trgovinu - u stečaju, OIB 18484551004</item>
    </derivirana_varijabla>
  </DomainObject.Predmet.ProtuStrankaListFormatedOIB>
  <DomainObject.Predmet.ProtuStrankaListFormatedWithAdress>
    <izvorni_sadrzaj>
      <item>JELEN dioničko društvo za preradu plastike, metala i trgovinu - u stečaju, ŠTEFANOVEČKA CESTA 2, 10000 Zagreb</item>
    </izvorni_sadrzaj>
    <derivirana_varijabla naziv="DomainObject.Predmet.ProtuStrankaListFormatedWithAdress_1">
      <item>JELEN dioničko društvo za preradu plastike, metala i trgovinu - u stečaju, ŠTEFANOVEČKA CESTA 2, 10000 Zagreb</item>
    </derivirana_varijabla>
  </DomainObject.Predmet.ProtuStrankaListFormatedWithAdress>
  <DomainObject.Predmet.ProtuStrankaListFormatedWithAdressOIB>
    <izvorni_sadrzaj>
      <item>JELEN dioničko društvo za preradu plastike, metala i trgovinu - u stečaju, OIB 18484551004, ŠTEFANOVEČKA CESTA 2, 10000 Zagreb</item>
    </izvorni_sadrzaj>
    <derivirana_varijabla naziv="DomainObject.Predmet.ProtuStrankaListFormatedWithAdressOIB_1">
      <item>JELEN dioničko društvo za preradu plastike, metala i trgovinu - u stečaju, OIB 18484551004, ŠTEFANOVEČKA CESTA 2, 10000 Zagreb</item>
    </derivirana_varijabla>
  </DomainObject.Predmet.ProtuStrankaListFormatedWithAdressOIB>
  <DomainObject.Predmet.ProtuStrankaListNazivFormated>
    <izvorni_sadrzaj>
      <item>JELEN dioničko društvo za preradu plastike, metala i trgovinu - u stečaju</item>
    </izvorni_sadrzaj>
    <derivirana_varijabla naziv="DomainObject.Predmet.ProtuStrankaListNazivFormated_1">
      <item>JELEN dioničko društvo za preradu plastike, metala i trgovinu - u stečaju</item>
    </derivirana_varijabla>
  </DomainObject.Predmet.ProtuStrankaListNazivFormated>
  <DomainObject.Predmet.ProtuStrankaListNazivFormatedOIB>
    <izvorni_sadrzaj>
      <item>JELEN dioničko društvo za preradu plastike, metala i trgovinu - u stečaju, OIB 18484551004</item>
    </izvorni_sadrzaj>
    <derivirana_varijabla naziv="DomainObject.Predmet.ProtuStrankaListNazivFormatedOIB_1">
      <item>JELEN dioničko društvo za preradu plastike, metala i trgovinu - u stečaju, OIB 18484551004</item>
    </derivirana_varijabla>
  </DomainObject.Predmet.ProtuStrankaListNazivFormatedOIB>
  <DomainObject.Predmet.OstaliListFormated>
    <izvorni_sadrzaj>
      <item>FINANCIJSKA AGENCIJA</item>
      <item>Janja Ćosić</item>
      <item>Pero Hrkać</item>
      <item>ZAGREBAČKA BANKA DIONIČKO DRUŠTVO</item>
    </izvorni_sadrzaj>
    <derivirana_varijabla naziv="DomainObject.Predmet.OstaliListFormated_1">
      <item>FINANCIJSKA AGENCIJA</item>
      <item>Janja Ćosić</item>
      <item>Pero Hrkać</item>
      <item>ZAGREBAČKA BANKA DIONIČKO DRUŠTVO</item>
    </derivirana_varijabla>
  </DomainObject.Predmet.OstaliListFormated>
  <DomainObject.Predmet.OstaliListFormatedOIB>
    <izvorni_sadrzaj>
      <item>FINANCIJSKA AGENCIJA</item>
      <item>Janja Ćosić, OIB 63998879521</item>
      <item>Pero Hrkać, OIB 15244122912</item>
      <item>ZAGREBAČKA BANKA DIONIČKO DRUŠTVO, OIB 92963223473</item>
    </izvorni_sadrzaj>
    <derivirana_varijabla naziv="DomainObject.Predmet.OstaliListFormatedOIB_1">
      <item>FINANCIJSKA AGENCIJA</item>
      <item>Janja Ćosić, OIB 63998879521</item>
      <item>Pero Hrkać, OIB 15244122912</item>
      <item>ZAGREBAČKA BANKA DIONIČKO DRUŠTVO, OIB 92963223473</item>
    </derivirana_varijabla>
  </DomainObject.Predmet.OstaliListFormatedOIB>
  <DomainObject.Predmet.OstaliListFormatedWithAdress>
    <izvorni_sadrzaj>
      <item>FINANCIJSKA AGENCIJA, 10000 Zagreb</item>
      <item>Janja Ćosić, 3. Laz 8, 10000 Zagreb</item>
      <item>Pero Hrkać, Čikoševa 5, 10000 Zagreb</item>
      <item>ZAGREBAČKA BANKA DIONIČKO DRUŠTVO, Paromlinska 2, 10000 Zagreb</item>
    </izvorni_sadrzaj>
    <derivirana_varijabla naziv="DomainObject.Predmet.OstaliListFormatedWithAdress_1">
      <item>FINANCIJSKA AGENCIJA, 10000 Zagreb</item>
      <item>Janja Ćosić, 3. Laz 8, 10000 Zagreb</item>
      <item>Pero Hrkać, Čikoševa 5, 10000 Zagreb</item>
      <item>ZAGREBAČKA BANKA DIONIČKO DRUŠTVO, Paromlinska 2, 10000 Zagreb</item>
    </derivirana_varijabla>
  </DomainObject.Predmet.OstaliListFormatedWithAdress>
  <DomainObject.Predmet.OstaliListFormatedWithAdressOIB>
    <izvorni_sadrzaj>
      <item>FINANCIJSKA AGENCIJA, 10000 Zagreb</item>
      <item>Janja Ćosić, OIB 63998879521, 3. Laz 8, 10000 Zagreb</item>
      <item>Pero Hrkać, OIB 15244122912, Čikoševa 5, 10000 Zagreb</item>
      <item>ZAGREBAČKA BANKA DIONIČKO DRUŠTVO, OIB 92963223473, Paromlinska 2, 10000 Zagreb</item>
    </izvorni_sadrzaj>
    <derivirana_varijabla naziv="DomainObject.Predmet.OstaliListFormatedWithAdressOIB_1">
      <item>FINANCIJSKA AGENCIJA, 10000 Zagreb</item>
      <item>Janja Ćosić, OIB 63998879521, 3. Laz 8, 10000 Zagreb</item>
      <item>Pero Hrkać, OIB 15244122912, Čikoševa 5, 10000 Zagreb</item>
      <item>ZAGREBAČKA BANKA DIONIČKO DRUŠTVO, OIB 92963223473, Paromlinska 2, 10000 Zagreb</item>
    </derivirana_varijabla>
  </DomainObject.Predmet.OstaliListFormatedWithAdressOIB>
  <DomainObject.Predmet.OstaliListNazivFormated>
    <izvorni_sadrzaj>
      <item>FINANCIJSKA AGENCIJA</item>
      <item>Janja Ćosić</item>
      <item>Pero Hrkać</item>
      <item>ZAGREBAČKA BANKA DIONIČKO DRUŠTVO</item>
    </izvorni_sadrzaj>
    <derivirana_varijabla naziv="DomainObject.Predmet.OstaliListNazivFormated_1">
      <item>FINANCIJSKA AGENCIJA</item>
      <item>Janja Ćosić</item>
      <item>Pero Hrkać</item>
      <item>ZAGREBAČKA BANKA DIONIČKO DRUŠTVO</item>
    </derivirana_varijabla>
  </DomainObject.Predmet.OstaliListNazivFormated>
  <DomainObject.Predmet.OstaliListNazivFormatedOIB>
    <izvorni_sadrzaj>
      <item>FINANCIJSKA AGENCIJA</item>
      <item>Janja Ćosić, OIB 63998879521</item>
      <item>Pero Hrkać, OIB 15244122912</item>
      <item>ZAGREBAČKA BANKA DIONIČKO DRUŠTVO, OIB 92963223473</item>
    </izvorni_sadrzaj>
    <derivirana_varijabla naziv="DomainObject.Predmet.OstaliListNazivFormatedOIB_1">
      <item>FINANCIJSKA AGENCIJA</item>
      <item>Janja Ćosić, OIB 63998879521</item>
      <item>Pero Hrkać, OIB 15244122912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Štaglan i dr.</izvorni_sadrzaj>
    <derivirana_varijabla naziv="DomainObject.Predmet.StrankaIDrugi_1">Željko Štaglan i dr.</derivirana_varijabla>
  </DomainObject.Predmet.StrankaIDrugi>
  <DomainObject.Predmet.ProtustrankaIDrugi>
    <izvorni_sadrzaj>JELEN dioničko društvo za preradu plastike, metala i trgovinu - u stečaju</izvorni_sadrzaj>
    <derivirana_varijabla naziv="DomainObject.Predmet.ProtustrankaIDrugi_1">JELEN dioničko društvo za preradu plastike, metala i trgovinu - u stečaju</derivirana_varijabla>
  </DomainObject.Predmet.ProtustrankaIDrugi>
  <DomainObject.Predmet.StrankaIDrugiAdressOIB>
    <izvorni_sadrzaj>Željko Štaglan, OIB 28547750371, Banje Selo 37, 10382 Banje Selo i dr.</izvorni_sadrzaj>
    <derivirana_varijabla naziv="DomainObject.Predmet.StrankaIDrugiAdressOIB_1">Željko Štaglan, OIB 28547750371, Banje Selo 37, 10382 Banje Selo i dr.</derivirana_varijabla>
  </DomainObject.Predmet.StrankaIDrugiAdressOIB>
  <DomainObject.Predmet.ProtustrankaIDrugiAdressOIB>
    <izvorni_sadrzaj>JELEN dioničko društvo za preradu plastike, metala i trgovinu - u stečaju, OIB 18484551004, ŠTEFANOVEČKA CESTA 2, 10000 Zagreb</izvorni_sadrzaj>
    <derivirana_varijabla naziv="DomainObject.Predmet.ProtustrankaIDrugiAdressOIB_1">JELEN dioničko društvo za preradu plastike, metala i trgovinu - u stečaju, OIB 18484551004, ŠTEFANOVEČKA CESTA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JELEN dioničko društvo za preradu plastike, metala i trgovinu - u stečaju</item>
      <item>Željko Štaglan</item>
      <item>FINANCIJSKA AGENCIJA</item>
      <item>Janja Ćosić</item>
      <item>Pero Hrkać</item>
      <item>ZAGREBAČKA BANKA DIONIČKO DRUŠTVO</item>
      <item>TB PRODUKT društvo s ograničenom odgovornošću za usluge, trgovinu i građenje</item>
    </izvorni_sadrzaj>
    <derivirana_varijabla naziv="DomainObject.Predmet.SudioniciListNaziv_1">
      <item>JELEN dioničko društvo za preradu plastike, metala i trgovinu - u stečaju</item>
      <item>Željko Štaglan</item>
      <item>FINANCIJSKA AGENCIJA</item>
      <item>Janja Ćosić</item>
      <item>Pero Hrkać</item>
      <item>ZAGREBAČKA BANKA DIONIČKO DRUŠTVO</item>
      <item>TB PRODUKT društvo s ograničenom odgovornošću za usluge, trgovinu i građenje</item>
    </derivirana_varijabla>
  </DomainObject.Predmet.SudioniciListNaziv>
  <DomainObject.Predmet.SudioniciListAdressOIB>
    <izvorni_sadrzaj>
      <item>JELEN dioničko društvo za preradu plastike, metala i trgovinu - u stečaju, OIB 18484551004, ŠTEFANOVEČKA CESTA 2,10000 Zagreb</item>
      <item>Željko Štaglan, OIB 28547750371, Banje Selo 37,10382 Banje Selo</item>
      <item>FINANCIJSKA AGENCIJA, 10000 Zagreb</item>
      <item>Janja Ćosić, OIB 63998879521, 3. Laz 8,10000 Zagreb</item>
      <item>Pero Hrkać, OIB 15244122912, Čikoševa 5,10000 Zagreb</item>
      <item>ZAGREBAČKA BANKA DIONIČKO DRUŠTVO, OIB 92963223473, Paromlinska 2,10000 Zagreb</item>
      <item>TB PRODUKT društvo s ograničenom odgovornošću za usluge, trgovinu i građenje, OIB 67990042348, D. Domjanića 62,10360 Sesvete</item>
    </izvorni_sadrzaj>
    <derivirana_varijabla naziv="DomainObject.Predmet.SudioniciListAdressOIB_1">
      <item>JELEN dioničko društvo za preradu plastike, metala i trgovinu - u stečaju, OIB 18484551004, ŠTEFANOVEČKA CESTA 2,10000 Zagreb</item>
      <item>Željko Štaglan, OIB 28547750371, Banje Selo 37,10382 Banje Selo</item>
      <item>FINANCIJSKA AGENCIJA, 10000 Zagreb</item>
      <item>Janja Ćosić, OIB 63998879521, 3. Laz 8,10000 Zagreb</item>
      <item>Pero Hrkać, OIB 15244122912, Čikoševa 5,10000 Zagreb</item>
      <item>ZAGREBAČKA BANKA DIONIČKO DRUŠTVO, OIB 92963223473, Paromlinska 2,10000 Zagreb</item>
      <item>TB PRODUKT društvo s ograničenom odgovornošću za usluge, trgovinu i građenje, OIB 67990042348, D. Domjanića 62,10360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18484551004</item>
      <item>, OIB 28547750371</item>
      <item>, OIB null</item>
      <item>, OIB 63998879521</item>
      <item>, OIB 15244122912</item>
      <item>, OIB 92963223473</item>
      <item>, OIB 67990042348</item>
    </izvorni_sadrzaj>
    <derivirana_varijabla naziv="DomainObject.Predmet.SudioniciListNazivOIB_1">
      <item>, OIB 18484551004</item>
      <item>, OIB 28547750371</item>
      <item>, OIB null</item>
      <item>, OIB 63998879521</item>
      <item>, OIB 15244122912</item>
      <item>, OIB 92963223473</item>
      <item>, OIB 67990042348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Pero Hrkać, OIB 15244122912, Lipovečka 1 Zagreb</item>
    </izvorni_sadrzaj>
    <derivirana_varijabla naziv="DomainObject.Predmet.StecajniUpraviteljiListAddressOIB_1">
      <item>Pero Hrkać, OIB 15244122912, Lipovečka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255</properties:Words>
  <properties:Characters>1234</properties:Characters>
  <properties:Lines>40</properties:Lines>
  <properties:Paragraphs>19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2016-04-22T09:04:00Z</dcterms:created>
  <dc:creator>malenicav</dc:creator>
  <cp:lastModifiedBy>Kristina Švajger</cp:lastModifiedBy>
  <cp:lastPrinted>2016-04-22T09:41:00Z</cp:lastPrinted>
  <dcterms:modified xmlns:xsi="http://www.w3.org/2001/XMLSchema-instance" xsi:type="dcterms:W3CDTF">2016-04-22T09:43:00Z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