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ab81" w14:paraId="f4bab81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dužnikom </w:t>
      </w:r>
      <w:r w:rsidR="00407499">
        <w:t>BABIĆ DISTRIBUCIJA j.d.o.o., Bračka ulica 39, Biograd Na Moru, OIB: 50395684207</w:t>
      </w:r>
      <w:r>
        <w:t xml:space="preserve">, </w:t>
      </w:r>
      <w:r w:rsidR="00A02728">
        <w:t>15</w:t>
      </w:r>
      <w:r w:rsidR="00841E1E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407499">
        <w:t>BABIĆ DISTRIBUCIJA j.d.o.o., Bračka ulica 39, Biograd Na Moru, OIB: 50395684207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440C98">
        <w:t>5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 xml:space="preserve">U propisanom roku vjerovnik </w:t>
      </w:r>
      <w:r w:rsidR="00ED66D0">
        <w:t>GRAD BIOGRAD NA MORU, Trg kralja Tomislava 5, Biograd Na Moru, OIB: 95603491861</w:t>
      </w:r>
      <w:r>
        <w:t xml:space="preserve"> je </w:t>
      </w:r>
      <w:r w:rsidR="00ED66D0">
        <w:t>19. svibnja 2017. dostavio</w:t>
      </w:r>
      <w:r>
        <w:t xml:space="preserve"> ovom sudu prijedlog za otvaranje stečajnoga postupka nad dužnikom navodeći da prema istom ima dospjelu novčanu tražbinu u iznosu od </w:t>
      </w:r>
      <w:r w:rsidR="00ED66D0">
        <w:t>1</w:t>
      </w:r>
      <w:r w:rsidR="00BE4536">
        <w:t>.</w:t>
      </w:r>
      <w:r w:rsidR="00440C98">
        <w:t>715,38</w:t>
      </w:r>
      <w:r>
        <w:t xml:space="preserve"> kn </w:t>
      </w:r>
      <w:r w:rsidR="00ED66D0">
        <w:t xml:space="preserve">uvećano za zakonsku zateznu kamatu od dana dospijeća </w:t>
      </w:r>
      <w:r>
        <w:t xml:space="preserve">koja se temelji na </w:t>
      </w:r>
      <w:r w:rsidR="00ED66D0">
        <w:t>rješenju o utvrđivanju porezne obveze, KLASA: UP/I-410-23/16-01/</w:t>
      </w:r>
      <w:r w:rsidR="00407499">
        <w:t>160</w:t>
      </w:r>
      <w:r w:rsidR="00ED66D0">
        <w:t xml:space="preserve">, Ur. br.: 2198/16-03-01/03-16-1 od 7. srpnja 2016. </w:t>
      </w:r>
      <w:r w:rsidR="00440C98">
        <w:t>i rješenju o ovrsi, KLASA: UP/I-410-02/16-02/</w:t>
      </w:r>
      <w:r w:rsidR="00407499">
        <w:t>33</w:t>
      </w:r>
      <w:r w:rsidR="00440C98">
        <w:t>, Ur. br.: 2198/16-03/1-16-1 od 6. rujna 2016.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1D0628" w:rsidP="00811D39" w:rsidR="001D0628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A02728">
        <w:t>15</w:t>
      </w:r>
      <w:r w:rsidR="00841E1E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D0598B" w:rsidP="00D0598B" w:rsidR="00D0598B">
      <w:r>
        <w:t>Za točnost otpravka – ovlaštena službenica                                                 Sudac</w:t>
      </w:r>
    </w:p>
    <w:p w:rsidRDefault="00D0598B" w:rsidP="00D0598B" w:rsidR="00D0598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598B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2B12FB">
          <w:t>12</w:t>
        </w:r>
        <w:r w:rsidR="00407499">
          <w:t>4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407499">
      <w:t>124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D0628"/>
    <w:rsid w:val="002B12FB"/>
    <w:rsid w:val="003500F1"/>
    <w:rsid w:val="00407499"/>
    <w:rsid w:val="00440C98"/>
    <w:rsid w:val="006C3686"/>
    <w:rsid w:val="00811D39"/>
    <w:rsid w:val="00841E1E"/>
    <w:rsid w:val="0087715B"/>
    <w:rsid w:val="00A02728"/>
    <w:rsid w:val="00A502C8"/>
    <w:rsid w:val="00B357BB"/>
    <w:rsid w:val="00BB1274"/>
    <w:rsid w:val="00BE4536"/>
    <w:rsid w:val="00D0598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52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37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BABIĆ DISTRIBUCIJA jednostavno društvo s ograničenom odgovornošću za trgovinu i usluge</item>
    </izvorni_sadrzaj>
    <derivirana_varijabla naziv="DomainObject.Predmet.SudioniciListNaziv_1">
      <item>FINA</item>
      <item>BABIĆ DISTRIBUCIJA jednostavno društvo s ograničenom odgovornošću za trgovinu i usluge</item>
    </derivirana_varijabla>
  </DomainObject.Predmet.SudioniciListNaziv>
  <DomainObject.Predmet.SudioniciListAdressOIB>
    <izvorni_sadrzaj>
      <item>FINA, OIB 85821130368</item>
      <item>BABIĆ DISTRIBUCIJA jednostavno društvo s ograničenom odgovornošću za trgovinu i usluge, OIB 50395684207, Bračka ulica 39,23210 Biograd Na Moru</item>
    </izvorni_sadrzaj>
    <derivirana_varijabla naziv="DomainObject.Predmet.SudioniciListAdressOIB_1">
      <item>FINA, OIB 85821130368</item>
      <item>BABIĆ DISTRIBUCIJA jednostavno društvo s ograničenom odgovornošću za trgovinu i usluge, OIB 50395684207, Bračka ulica 39,23210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50395684207</item>
    </izvorni_sadrzaj>
    <derivirana_varijabla naziv="DomainObject.Predmet.SudioniciListNazivOIB_1">
      <item>, OIB 85821130368</item>
      <item>, OIB 50395684207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2816</properties:Characters>
  <properties:Lines>80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2017-11-13T07:21:00Z</dcterms:created>
  <dc:creator>Anamarija Kovačić Milković</dc:creator>
  <cp:lastModifiedBy>Martina Kalmeta</cp:lastModifiedBy>
  <cp:lastPrinted>2017-11-15T10:36:00Z</cp:lastPrinted>
  <dcterms:modified xmlns:xsi="http://www.w3.org/2001/XMLSchema-instance" xsi:type="dcterms:W3CDTF">2017-11-15T10:38:00Z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