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f5b9" w14:paraId="6fff5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5D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5D13" w:rsidP="006B5D13" w:rsidR="006B5D13">
      <w:pPr>
        <w:pStyle w:val="Bezproreda"/>
      </w:pPr>
      <w:r>
        <w:t>1 St-320/2016-8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  <w:jc w:val="center"/>
      </w:pPr>
      <w:r>
        <w:t>U    I M E    R E P U B L I K E     H R V A T S K E</w:t>
      </w:r>
    </w:p>
    <w:p w:rsidRDefault="006B5D13" w:rsidP="006B5D13" w:rsidR="006B5D13">
      <w:pPr>
        <w:pStyle w:val="Bezproreda"/>
        <w:jc w:val="center"/>
      </w:pPr>
    </w:p>
    <w:p w:rsidRDefault="006B5D13" w:rsidP="006B5D13" w:rsidR="006B5D13">
      <w:pPr>
        <w:pStyle w:val="Bezproreda"/>
        <w:jc w:val="center"/>
      </w:pPr>
      <w:r>
        <w:t>R J E Š E NJ E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ab/>
        <w:t xml:space="preserve">Trgovački sud u Bjelovaru, po sucu toga suda Branki Pleskalt, kao stečajnom sucu, u stečajnom predmetu povodom prijedloga predlagatelja Financijske agencije, Regionalni centar Zagreb, Podružnica Bjelovar, za otvaranje stečajnog postupka nad dužnikom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01644840973, dana 14. srpnja 2016.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  <w:jc w:val="center"/>
      </w:pPr>
      <w:r>
        <w:t>r i j e š i o    j e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 xml:space="preserve">Obustavlja se postupak za otvaranje stečajnog postupka nad dužnikom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  <w:jc w:val="center"/>
      </w:pPr>
      <w:r>
        <w:t>Obrazloženje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 xml:space="preserve">Financijska agencija je 19. travnja 2016. podnijela ovome sudu prijedlog za otvaranje stečajnog postupka, navodeći da dužnik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01644840973, ima evidentirane neizvršene osnove za plaćanje u neprekinutom razdoblju od 120 dana, u ukupnom iznosu od 6.364,61 kuna.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 xml:space="preserve">Podneskom od 14. srpnja 2016. godine dužnik PUB j. d.o.o. za ugostiteljstvo </w:t>
      </w:r>
      <w:proofErr w:type="spellStart"/>
      <w:r>
        <w:t>Trojstveni</w:t>
      </w:r>
      <w:proofErr w:type="spellEnd"/>
      <w:r>
        <w:t xml:space="preserve"> Markovac, Franje </w:t>
      </w:r>
      <w:proofErr w:type="spellStart"/>
      <w:r>
        <w:t>Klvanje</w:t>
      </w:r>
      <w:proofErr w:type="spellEnd"/>
      <w:r>
        <w:t xml:space="preserve"> 3/A, OIB: 01644840973, je obavijestio sud da nije više  nesposoban za plaćanje i da nema nepodmirene obveze na dan 14. srpnja 2016. godine, a što proizlazi i iz Potvrde Fine Bjelovar (list 12 spisa).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>U Bjelovaru, 14. srpnja 2016.</w:t>
      </w:r>
      <w:r>
        <w:tab/>
      </w:r>
      <w:r>
        <w:tab/>
      </w:r>
      <w:r>
        <w:tab/>
      </w:r>
    </w:p>
    <w:p w:rsidRDefault="006B5D13" w:rsidP="006B5D13" w:rsidR="006B5D1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 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B5D13" w:rsidP="006B5D13" w:rsidR="006B5D13">
      <w:pPr>
        <w:pStyle w:val="Bezproreda"/>
      </w:pPr>
      <w:r>
        <w:t>Dna: dužniku  – putem e-oglasne ploče suda</w:t>
      </w:r>
    </w:p>
    <w:p w:rsidRDefault="006B5D13" w:rsidP="006B5D13" w:rsidR="006B5D13">
      <w:pPr>
        <w:pStyle w:val="Bezproreda"/>
      </w:pPr>
      <w:r>
        <w:t xml:space="preserve">          </w:t>
      </w:r>
      <w:proofErr w:type="spellStart"/>
      <w:r>
        <w:t>z.z</w:t>
      </w:r>
      <w:proofErr w:type="spellEnd"/>
      <w:r>
        <w:t>. dužniku</w:t>
      </w:r>
    </w:p>
    <w:p w:rsidRDefault="006B5D13" w:rsidP="006B5D13" w:rsidR="006B5D13">
      <w:pPr>
        <w:pStyle w:val="Bezproreda"/>
      </w:pPr>
      <w:r>
        <w:t>Financijskoj agenciji Zagreb, Podružnica Bjelovar-putem e-oglasne ploče</w:t>
      </w:r>
    </w:p>
    <w:p w:rsidRDefault="006B5D13" w:rsidP="006B5D13" w:rsidR="006B5D13">
      <w:pPr>
        <w:pStyle w:val="Bezproreda"/>
      </w:pPr>
      <w:r>
        <w:t>kal. pravomoćnost</w:t>
      </w:r>
    </w:p>
    <w:p w:rsidRDefault="006B5D13" w:rsidP="006B5D13" w:rsidR="006B5D13">
      <w:pPr>
        <w:pStyle w:val="Bezproreda"/>
      </w:pPr>
      <w:r>
        <w:t>Bjelovar, 14. 07. 2016.</w:t>
      </w: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pStyle w:val="Bezproreda"/>
      </w:pPr>
    </w:p>
    <w:p w:rsidRDefault="006B5D13" w:rsidP="006B5D13" w:rsidR="006B5D13">
      <w:pPr>
        <w:jc w:val="both"/>
      </w:pPr>
    </w:p>
    <w:p w:rsidRDefault="006B5D13" w:rsidP="006B5D13" w:rsidR="006B5D13">
      <w:pPr>
        <w:jc w:val="both"/>
      </w:pPr>
    </w:p>
    <w:p w:rsidRDefault="006B5D13" w:rsidP="006B5D13" w:rsidR="006B5D13"/>
    <w:p w:rsidRDefault="006B5D13" w:rsidP="006B5D13" w:rsidR="006B5D1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5D13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St-320/2016-8</izvorni_sadrzaj>
    <derivirana_varijabla naziv="DomainObject.Oznaka_1">St-320/2016-8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jednostavno društvo s ograničenom odgovornošću za ugostiteljstvo</izvorni_sadrzaj>
    <derivirana_varijabla naziv="DomainObject.Predmet.ProtustrankaFormated_1">  PUB jednostavno društvo s ograničenom odgovornošću za ugostiteljstvo</derivirana_varijabla>
  </DomainObject.Predmet.ProtustrankaFormated>
  <DomainObject.Predmet.ProtustrankaFormatedOIB>
    <izvorni_sadrzaj>  PUB jednostavno društvo s ograničenom odgovornošću za ugostiteljstvo, OIB 01644840973</izvorni_sadrzaj>
    <derivirana_varijabla naziv="DomainObject.Predmet.ProtustrankaFormatedOIB_1">  PUB jednostavno društvo s ograničenom odgovornošću za ugostiteljstvo, OIB 01644840973</derivirana_varijabla>
  </DomainObject.Predmet.ProtustrankaFormatedOIB>
  <DomainObject.Predmet.ProtustrankaFormatedWithAdress>
    <izvorni_sadrzaj> PUB jednostavno društvo s ograničenom odgovornošću za ugostiteljstvo, Franje Klvanje 3/A, 43000 Trojstveni Markovac</izvorni_sadrzaj>
    <derivirana_varijabla naziv="DomainObject.Predmet.ProtustrankaFormatedWithAdress_1"> PUB jednostavno društvo s ograničenom odgovornošću za ugostiteljstvo, Franje Klvanje 3/A, 43000 Trojstveni Markovac</derivirana_varijabla>
  </DomainObject.Predmet.ProtustrankaFormatedWithAdress>
  <DomainObject.Predmet.ProtustrankaFormatedWithAdressOIB>
    <izvorni_sadrzaj> PUB jednostavno društvo s ograničenom odgovornošću za ugostiteljstvo, OIB 01644840973, Franje Klvanje 3/A, 43000 Trojstveni Markovac</izvorni_sadrzaj>
    <derivirana_varijabla naziv="DomainObject.Predmet.ProtustrankaFormatedWithAdressOIB_1"> PUB jednostavno društvo s ograničenom odgovornošću za ugostiteljstvo, OIB 01644840973, Franje Klvanje 3/A, 43000 Trojstveni Markovac</derivirana_varijabla>
  </DomainObject.Predmet.ProtustrankaFormatedWithAdressOIB>
  <DomainObject.Predmet.ProtustrankaWithAdress>
    <izvorni_sadrzaj>PUB jednostavno društvo s ograničenom odgovornošću za ugostiteljstvo Franje Klvanje 3/A, 43000 Trojstveni Markovac</izvorni_sadrzaj>
    <derivirana_varijabla naziv="DomainObject.Predmet.ProtustrankaWithAdress_1">PUB jednostavno društvo s ograničenom odgovornošću za ugostiteljstvo Franje Klvanje 3/A, 43000 Trojstveni Markovac</derivirana_varijabla>
  </DomainObject.Predmet.ProtustrankaWithAdress>
  <DomainObject.Predmet.ProtustrankaWithAdressOIB>
    <izvorni_sadrzaj>PUB jednostavno društvo s ograničenom odgovornošću za ugostiteljstvo, OIB 01644840973, Franje Klvanje 3/A, 43000 Trojstveni Markovac</izvorni_sadrzaj>
    <derivirana_varijabla naziv="DomainObject.Predmet.ProtustrankaWithAdressOIB_1">PUB jednostavno društvo s ograničenom odgovornošću za ugostiteljstvo, OIB 01644840973, Franje Klvanje 3/A, 43000 Trojstveni Markovac</derivirana_varijabla>
  </DomainObject.Predmet.ProtustrankaWithAdressOIB>
  <DomainObject.Predmet.ProtustrankaNazivFormated>
    <izvorni_sadrzaj>PUB jednostavno društvo s ograničenom odgovornošću za ugostiteljstvo</izvorni_sadrzaj>
    <derivirana_varijabla naziv="DomainObject.Predmet.ProtustrankaNazivFormated_1">PUB jednostavno društvo s ograničenom odgovornošću za ugostiteljstvo</derivirana_varijabla>
  </DomainObject.Predmet.ProtustrankaNazivFormated>
  <DomainObject.Predmet.ProtustrankaNazivFormatedOIB>
    <izvorni_sadrzaj>PUB jednostavno društvo s ograničenom odgovornošću za ugostiteljstvo, OIB 01644840973</izvorni_sadrzaj>
    <derivirana_varijabla naziv="DomainObject.Predmet.ProtustrankaNazivFormatedOIB_1">PUB jednostavno društvo s ograničenom odgovornošću za ugostiteljstvo, OIB 01644840973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PUB jednostavno društvo s ograničenom odgovornošću za ugostiteljstvo</item>
    </izvorni_sadrzaj>
    <derivirana_varijabla naziv="DomainObject.Predmet.ProtuStrankaListFormated_1">
      <item>PUB jednostavno društvo s ograničenom odgovornošću za ugostiteljstvo</item>
    </derivirana_varijabla>
  </DomainObject.Predmet.ProtuStrankaListFormated>
  <DomainObject.Predmet.ProtuStrankaListFormatedOIB>
    <izvorni_sadrzaj>
      <item>PUB jednostavno društvo s ograničenom odgovornošću za ugostiteljstvo, OIB 01644840973</item>
    </izvorni_sadrzaj>
    <derivirana_varijabla naziv="DomainObject.Predmet.ProtuStrankaListFormatedOIB_1">
      <item>PUB jednostavno društvo s ograničenom odgovornošću za ugostiteljstvo, OIB 01644840973</item>
    </derivirana_varijabla>
  </DomainObject.Predmet.ProtuStrankaListFormatedOIB>
  <DomainObject.Predmet.ProtuStrankaListFormatedWithAdress>
    <izvorni_sadrzaj>
      <item>PUB jednostavno društvo s ograničenom odgovornošću za ugostiteljstvo, Franje Klvanje 3/A, 43000 Trojstveni Markovac</item>
    </izvorni_sadrzaj>
    <derivirana_varijabla naziv="DomainObject.Predmet.ProtuStrankaListFormatedWithAdress_1">
      <item>PUB jednostavno društvo s ograničenom odgovornošću za ugostiteljstvo, Franje Klvanje 3/A, 43000 Trojstveni Markovac</item>
    </derivirana_varijabla>
  </DomainObject.Predmet.ProtuStrankaListFormatedWithAdress>
  <DomainObject.Predmet.ProtuStrankaListFormatedWithAdressOIB>
    <izvorni_sadrzaj>
      <item>PUB jednostavno društvo s ograničenom odgovornošću za ugostiteljstvo, OIB 01644840973, Franje Klvanje 3/A, 43000 Trojstveni Markovac</item>
    </izvorni_sadrzaj>
    <derivirana_varijabla naziv="DomainObject.Predmet.ProtuStrankaListFormatedWithAdressOIB_1">
      <item>PUB jednostavno društvo s ograničenom odgovornošću za ugostiteljstvo, OIB 01644840973, Franje Klvanje 3/A, 43000 Trojstveni Markovac</item>
    </derivirana_varijabla>
  </DomainObject.Predmet.ProtuStrankaListFormatedWithAdressOIB>
  <DomainObject.Predmet.ProtuStrankaListNazivFormated>
    <izvorni_sadrzaj>
      <item>PUB jednostavno društvo s ograničenom odgovornošću za ugostiteljstvo</item>
    </izvorni_sadrzaj>
    <derivirana_varijabla naziv="DomainObject.Predmet.ProtuStrankaListNazivFormated_1">
      <item>PUB jednostavno društvo s ograničenom odgovornošću za ugostiteljstvo</item>
    </derivirana_varijabla>
  </DomainObject.Predmet.ProtuStrankaListNazivFormated>
  <DomainObject.Predmet.ProtuStrankaListNazivFormatedOIB>
    <izvorni_sadrzaj>
      <item>PUB jednostavno društvo s ograničenom odgovornošću za ugostiteljstvo, OIB 01644840973</item>
    </izvorni_sadrzaj>
    <derivirana_varijabla naziv="DomainObject.Predmet.ProtuStrankaListNazivFormatedOIB_1">
      <item>PUB jednostavno društvo s ograničenom odgovornošću za ugostiteljstvo, OIB 01644840973</item>
    </derivirana_varijabla>
  </DomainObject.Predmet.ProtuStrankaListNazivFormatedOIB>
  <DomainObject.Predmet.OstaliListFormated>
    <izvorni_sadrzaj>
      <item>Stevo Golubović</item>
    </izvorni_sadrzaj>
    <derivirana_varijabla naziv="DomainObject.Predmet.OstaliListFormated_1">
      <item>Stevo Golubović</item>
    </derivirana_varijabla>
  </DomainObject.Predmet.OstaliListFormated>
  <DomainObject.Predmet.OstaliListFormatedOIB>
    <izvorni_sadrzaj>
      <item>Stevo Golubović, OIB 65164573008</item>
    </izvorni_sadrzaj>
    <derivirana_varijabla naziv="DomainObject.Predmet.OstaliListFormatedOIB_1">
      <item>Stevo Golubović, OIB 65164573008</item>
    </derivirana_varijabla>
  </DomainObject.Predmet.OstaliListFormatedOIB>
  <DomainObject.Predmet.OstaliListFormatedWithAdress>
    <izvorni_sadrzaj>
      <item>Stevo Golubović, F. Klvanje 3/A, 43000 Trojstveni Markovac</item>
    </izvorni_sadrzaj>
    <derivirana_varijabla naziv="DomainObject.Predmet.OstaliListFormatedWithAdress_1">
      <item>Stevo Golubović, F. Klvanje 3/A, 43000 Trojstveni Markovac</item>
    </derivirana_varijabla>
  </DomainObject.Predmet.OstaliListFormatedWithAdress>
  <DomainObject.Predmet.OstaliListFormatedWithAdressOIB>
    <izvorni_sadrzaj>
      <item>Stevo Golubović, OIB 65164573008, F. Klvanje 3/A, 43000 Trojstveni Markovac</item>
    </izvorni_sadrzaj>
    <derivirana_varijabla naziv="DomainObject.Predmet.OstaliListFormatedWithAdressOIB_1">
      <item>Stevo Golubović, OIB 65164573008, F. Klvanje 3/A, 43000 Trojstveni Markovac</item>
    </derivirana_varijabla>
  </DomainObject.Predmet.OstaliListFormatedWithAdressOIB>
  <DomainObject.Predmet.OstaliListNazivFormated>
    <izvorni_sadrzaj>
      <item>Stevo Golubović</item>
    </izvorni_sadrzaj>
    <derivirana_varijabla naziv="DomainObject.Predmet.OstaliListNazivFormated_1">
      <item>Stevo Golubović</item>
    </derivirana_varijabla>
  </DomainObject.Predmet.OstaliListNazivFormated>
  <DomainObject.Predmet.OstaliListNazivFormatedOIB>
    <izvorni_sadrzaj>
      <item>Stevo Golubović, OIB 65164573008</item>
    </izvorni_sadrzaj>
    <derivirana_varijabla naziv="DomainObject.Predmet.OstaliListNazivFormatedOIB_1">
      <item>Stevo Golubović, OIB 65164573008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St-320/2016-8</izvorni_sadrzaj>
    <derivirana_varijabla naziv="DomainObject.PoslovniBrojDokumenta_1">St-320/2016-8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PUB jednostavno društvo s ograničenom odgovornošću za ugostiteljstvo</izvorni_sadrzaj>
    <derivirana_varijabla naziv="DomainObject.Predmet.ProtustrankaIDrugi_1">PUB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PUB jednostavno društvo s ograničenom odgovornošću za ugostiteljstvo, OIB 01644840973, Franje Klvanje 3/A, 43000 Trojstveni Markovac</izvorni_sadrzaj>
    <derivirana_varijabla naziv="DomainObject.Predmet.ProtustrankaIDrugiAdressOIB_1">PUB jednostavno društvo s ograničenom odgovornošću za ugostiteljstvo, OIB 01644840973, Franje Klvanje 3/A,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PUB jednostavno društvo s ograničenom odgovornošću za ugostiteljstvo</item>
      <item>Stevo Golubović</item>
    </izvorni_sadrzaj>
    <derivirana_varijabla naziv="DomainObject.Predmet.SudioniciListNaziv_1">
      <item>FINA, RC ZAGREB, Podružnica Bjelovar</item>
      <item>PUB jednostavno društvo s ograničenom odgovornošću za ugostiteljstvo</item>
      <item>Stevo Golubović</item>
    </derivirana_varijabla>
  </DomainObject.Predmet.SudioniciListNaziv>
  <DomainObject.Predmet.SudioniciListAdressOIB>
    <izvorni_sadrzaj>
      <item>FINA,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F. Klvanje 3/A,43000 Trojstveni Markovac</item>
    </izvorni_sadrzaj>
    <derivirana_varijabla naziv="DomainObject.Predmet.SudioniciListAdressOIB_1">
      <item>FINA, RC ZAGREB, Podružnica Bjelovar, OIB 85821130368, F. Supila 4,43000 Bjelovar</item>
      <item>PUB jednostavno društvo s ograničenom odgovornošću za ugostiteljstvo, OIB 01644840973, Franje Klvanje 3/A,43000 Trojstveni Markovac</item>
      <item>Stevo Golubović, OIB 65164573008, F. Klvanje 3/A,43000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9926D-DBB7-4C03-B093-7C0192C9F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1675</properties:Characters>
  <properties:Lines>70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2016-07-14T11:59:00Z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St-320/2016-8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