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73a6" w14:paraId="b1173a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B841C6">
        <w:rPr>
          <w:rFonts w:hAnsi="Times New Roman" w:ascii="Times New Roman"/>
        </w:rPr>
        <w:t xml:space="preserve">'NUBIJA' </w:t>
      </w:r>
      <w:proofErr w:type="spellStart"/>
      <w:r w:rsidR="00B841C6">
        <w:rPr>
          <w:rFonts w:hAnsi="Times New Roman" w:ascii="Times New Roman"/>
        </w:rPr>
        <w:t>d.o.o</w:t>
      </w:r>
      <w:proofErr w:type="spellEnd"/>
      <w:r w:rsidR="00B841C6">
        <w:rPr>
          <w:rFonts w:hAnsi="Times New Roman" w:ascii="Times New Roman"/>
        </w:rPr>
        <w:t xml:space="preserve">. ZA UNUTARNJU I VANJSKU TRGOVINU, PROMET ROBA I USLUGA, Zagreb, </w:t>
      </w:r>
      <w:proofErr w:type="spellStart"/>
      <w:r w:rsidR="00B841C6">
        <w:rPr>
          <w:rFonts w:hAnsi="Times New Roman" w:ascii="Times New Roman"/>
        </w:rPr>
        <w:t>Domagojeva</w:t>
      </w:r>
      <w:proofErr w:type="spellEnd"/>
      <w:r w:rsidR="00B841C6">
        <w:rPr>
          <w:rFonts w:hAnsi="Times New Roman" w:ascii="Times New Roman"/>
        </w:rPr>
        <w:t xml:space="preserve"> 6, OIB: 15616555346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2C1BB9">
        <w:rPr>
          <w:rFonts w:hAnsi="Times New Roman" w:ascii="Times New Roman"/>
          <w:szCs w:val="24"/>
          <w:lang w:val="hr-HR"/>
        </w:rPr>
        <w:t>0</w:t>
      </w:r>
      <w:r w:rsidR="00A2563D">
        <w:rPr>
          <w:rFonts w:hAnsi="Times New Roman" w:ascii="Times New Roman"/>
          <w:szCs w:val="24"/>
          <w:lang w:val="hr-HR"/>
        </w:rPr>
        <w:t>9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B841C6">
        <w:rPr>
          <w:rFonts w:hAnsi="Times New Roman" w:ascii="Times New Roman"/>
        </w:rPr>
        <w:t>'NUBIJA' d.o.o. ZA UNUTARNJU I VANJSKU TRGOVINU, PROMET ROBA I USLUGA, Zagreb, Domagojeva 6, OIB: 15616555346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</w:t>
      </w:r>
      <w:r w:rsidR="00A2563D">
        <w:rPr>
          <w:rFonts w:hAnsi="Times New Roman" w:ascii="Times New Roman"/>
          <w:szCs w:val="24"/>
        </w:rPr>
        <w:t>9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667DFD">
        <w:rPr>
          <w:rFonts w:hAnsi="Times New Roman" w:ascii="Times New Roman"/>
          <w:szCs w:val="24"/>
        </w:rPr>
        <w:t>1</w:t>
      </w:r>
      <w:r w:rsidR="0005157B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23CD2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224075">
        <w:rPr>
          <w:rFonts w:hAnsi="Times New Roman" w:ascii="Times New Roman"/>
          <w:szCs w:val="24"/>
        </w:rPr>
        <w:t xml:space="preserve">Dušanka Ivančević, Zagreb, B. </w:t>
      </w:r>
      <w:proofErr w:type="spellStart"/>
      <w:r w:rsidR="00224075">
        <w:rPr>
          <w:rFonts w:hAnsi="Times New Roman" w:ascii="Times New Roman"/>
          <w:szCs w:val="24"/>
        </w:rPr>
        <w:t>Bernardija</w:t>
      </w:r>
      <w:proofErr w:type="spellEnd"/>
      <w:r w:rsidR="00224075">
        <w:rPr>
          <w:rFonts w:hAnsi="Times New Roman" w:ascii="Times New Roman"/>
          <w:szCs w:val="24"/>
        </w:rPr>
        <w:t xml:space="preserve"> 1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B841C6">
        <w:rPr>
          <w:rFonts w:hAnsi="Times New Roman" w:ascii="Times New Roman"/>
        </w:rPr>
        <w:t xml:space="preserve">'NUBIJA' </w:t>
      </w:r>
      <w:proofErr w:type="spellStart"/>
      <w:r w:rsidR="00B841C6">
        <w:rPr>
          <w:rFonts w:hAnsi="Times New Roman" w:ascii="Times New Roman"/>
        </w:rPr>
        <w:t>d.o.o</w:t>
      </w:r>
      <w:proofErr w:type="spellEnd"/>
      <w:r w:rsidR="00B841C6">
        <w:rPr>
          <w:rFonts w:hAnsi="Times New Roman" w:ascii="Times New Roman"/>
        </w:rPr>
        <w:t xml:space="preserve">. ZA UNUTARNJU I VANJSKU TRGOVINU, PROMET ROBA I USLUGA, Zagreb, </w:t>
      </w:r>
      <w:proofErr w:type="spellStart"/>
      <w:r w:rsidR="00B841C6">
        <w:rPr>
          <w:rFonts w:hAnsi="Times New Roman" w:ascii="Times New Roman"/>
        </w:rPr>
        <w:t>Domagojeva</w:t>
      </w:r>
      <w:proofErr w:type="spellEnd"/>
      <w:r w:rsidR="00B841C6">
        <w:rPr>
          <w:rFonts w:hAnsi="Times New Roman" w:ascii="Times New Roman"/>
        </w:rPr>
        <w:t xml:space="preserve"> 6, OIB: 15616555346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B841C6">
        <w:rPr>
          <w:rFonts w:hAnsi="Times New Roman" w:ascii="Times New Roman"/>
          <w:lang w:val="hr-HR"/>
        </w:rPr>
        <w:t>21</w:t>
      </w:r>
      <w:r w:rsidR="00917D72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A2EAC">
        <w:rPr>
          <w:rFonts w:hAnsi="Times New Roman" w:ascii="Times New Roman"/>
          <w:lang w:val="hr-HR"/>
        </w:rPr>
        <w:t>0</w:t>
      </w:r>
      <w:r w:rsidR="00A2563D">
        <w:rPr>
          <w:rFonts w:hAnsi="Times New Roman" w:ascii="Times New Roman"/>
          <w:lang w:val="hr-HR"/>
        </w:rPr>
        <w:t>9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116" w:rsidP="00DB4528" w:rsidR="00BA4116">
      <w:r>
        <w:separator/>
      </w:r>
    </w:p>
  </w:endnote>
  <w:endnote w:id="0" w:type="continuationSeparator">
    <w:p w:rsidRDefault="00BA4116" w:rsidP="00DB4528" w:rsidR="00BA41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116" w:rsidP="00DB4528" w:rsidR="00BA4116">
      <w:r>
        <w:separator/>
      </w:r>
    </w:p>
  </w:footnote>
  <w:footnote w:id="0" w:type="continuationSeparator">
    <w:p w:rsidRDefault="00BA4116" w:rsidP="00DB4528" w:rsidR="00BA41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B841C6">
          <w:rPr>
            <w:rFonts w:hAnsi="Times New Roman" w:ascii="Times New Roman"/>
          </w:rPr>
          <w:t>4409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B841C6">
      <w:rPr>
        <w:rFonts w:hAnsi="Times New Roman" w:ascii="Times New Roman"/>
        <w:lang w:val="hr-HR"/>
      </w:rPr>
      <w:t>4409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1590"/>
    <w:rsid w:val="00023951"/>
    <w:rsid w:val="0005157B"/>
    <w:rsid w:val="000519C6"/>
    <w:rsid w:val="000718AE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12BE"/>
    <w:rsid w:val="00206F3C"/>
    <w:rsid w:val="00224075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5D0D"/>
    <w:rsid w:val="002A7D60"/>
    <w:rsid w:val="002C1BB9"/>
    <w:rsid w:val="002F18BF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34F8F"/>
    <w:rsid w:val="00447566"/>
    <w:rsid w:val="00453A0B"/>
    <w:rsid w:val="00464684"/>
    <w:rsid w:val="00466C68"/>
    <w:rsid w:val="00484AE9"/>
    <w:rsid w:val="0048609B"/>
    <w:rsid w:val="00496FE4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4618D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83E63"/>
    <w:rsid w:val="006957C3"/>
    <w:rsid w:val="006B41C7"/>
    <w:rsid w:val="006C00BF"/>
    <w:rsid w:val="006E5368"/>
    <w:rsid w:val="00701796"/>
    <w:rsid w:val="00707469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A2EAC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43E7"/>
    <w:rsid w:val="00867F16"/>
    <w:rsid w:val="00877BE1"/>
    <w:rsid w:val="00891E53"/>
    <w:rsid w:val="008940FF"/>
    <w:rsid w:val="008964CC"/>
    <w:rsid w:val="008A4110"/>
    <w:rsid w:val="008B2190"/>
    <w:rsid w:val="008D46CD"/>
    <w:rsid w:val="008E202F"/>
    <w:rsid w:val="008E7881"/>
    <w:rsid w:val="009129B8"/>
    <w:rsid w:val="00917D72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2563D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24FF"/>
    <w:rsid w:val="00AF40B4"/>
    <w:rsid w:val="00B03169"/>
    <w:rsid w:val="00B042BA"/>
    <w:rsid w:val="00B15B60"/>
    <w:rsid w:val="00B2463B"/>
    <w:rsid w:val="00B3307C"/>
    <w:rsid w:val="00B55130"/>
    <w:rsid w:val="00B648C8"/>
    <w:rsid w:val="00B76F2D"/>
    <w:rsid w:val="00B841C6"/>
    <w:rsid w:val="00B85FBE"/>
    <w:rsid w:val="00B93230"/>
    <w:rsid w:val="00BA4116"/>
    <w:rsid w:val="00BB6A99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7DF0"/>
    <w:rsid w:val="00CD1ED9"/>
    <w:rsid w:val="00CD6124"/>
    <w:rsid w:val="00CE1BBE"/>
    <w:rsid w:val="00CE4423"/>
    <w:rsid w:val="00CF2190"/>
    <w:rsid w:val="00CF2939"/>
    <w:rsid w:val="00D11A72"/>
    <w:rsid w:val="00D132F0"/>
    <w:rsid w:val="00D23CD2"/>
    <w:rsid w:val="00D3189B"/>
    <w:rsid w:val="00D4086D"/>
    <w:rsid w:val="00D44D4F"/>
    <w:rsid w:val="00D4772D"/>
    <w:rsid w:val="00D535AF"/>
    <w:rsid w:val="00D67A3D"/>
    <w:rsid w:val="00D95224"/>
    <w:rsid w:val="00D955F3"/>
    <w:rsid w:val="00DA548F"/>
    <w:rsid w:val="00DA54F2"/>
    <w:rsid w:val="00DA5C20"/>
    <w:rsid w:val="00DB1908"/>
    <w:rsid w:val="00DB29D2"/>
    <w:rsid w:val="00DB4528"/>
    <w:rsid w:val="00DD2EE4"/>
    <w:rsid w:val="00DF21FF"/>
    <w:rsid w:val="00E02C88"/>
    <w:rsid w:val="00E2301F"/>
    <w:rsid w:val="00E5059D"/>
    <w:rsid w:val="00E570B9"/>
    <w:rsid w:val="00E625C0"/>
    <w:rsid w:val="00E9161E"/>
    <w:rsid w:val="00E9593E"/>
    <w:rsid w:val="00EB63C7"/>
    <w:rsid w:val="00EC1A61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74AD3"/>
    <w:rsid w:val="00F803CE"/>
    <w:rsid w:val="00F82A2A"/>
    <w:rsid w:val="00F85796"/>
    <w:rsid w:val="00F86B12"/>
    <w:rsid w:val="00FA0062"/>
    <w:rsid w:val="00FC0C4E"/>
    <w:rsid w:val="00FD2422"/>
    <w:rsid w:val="00FE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2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4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4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4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4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2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4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4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4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4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4409</izvorni_sadrzaj>
    <derivirana_varijabla naziv="DomainObject.Predmet.Broj_1">4409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St-4409/2015</izvorni_sadrzaj>
    <derivirana_varijabla naziv="DomainObject.Predmet.OznakaBroj_1">St-4409/2015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nije pronađen u sudskom registru
Podatak o OIB-u upisan iz zahtjeva</izvorni_sadrzaj>
    <derivirana_varijabla naziv="DomainObject.Predmet.PrimjedbaSuca_1">Dužnik nije pronađen u sudskom registru
Podatak o OIB-u upisan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NUBIJA d.o.o. zastupanog po punomoćniku Ahmed Mohamed Ahmed Abdelrahim</izvorni_sadrzaj>
    <derivirana_varijabla naziv="DomainObject.Predmet.ProtustrankaFormated_1">  NUBIJA d.o.o. zastupanog po punomoćniku Ahmed Mohamed Ahmed Abdelrahim</derivirana_varijabla>
  </DomainObject.Predmet.ProtustrankaFormated>
  <DomainObject.Predmet.ProtustrankaFormatedOIB>
    <izvorni_sadrzaj>  NUBIJA d.o.o., OIB 15616555346 zastupanog po punomoćniku Ahmed Mohamed Ahmed Abdelrahim</izvorni_sadrzaj>
    <derivirana_varijabla naziv="DomainObject.Predmet.ProtustrankaFormatedOIB_1">  NUBIJA d.o.o., OIB 15616555346 zastupanog po punomoćniku Ahmed Mohamed Ahmed Abdelrahim</derivirana_varijabla>
  </DomainObject.Predmet.ProtustrankaFormatedOIB>
  <DomainObject.Predmet.ProtustrankaFormatedWithAdress>
    <izvorni_sadrzaj> NUBIJA d.o.o., Domagojeva 6, 10000 Zagreb zastupanog po punomoćniku Ahmed Mohamed Ahmed Abdelrahim</izvorni_sadrzaj>
    <derivirana_varijabla naziv="DomainObject.Predmet.ProtustrankaFormatedWithAdress_1"> NUBIJA d.o.o., Domagojeva 6, 10000 Zagreb zastupanog po punomoćniku Ahmed Mohamed Ahmed Abdelrahim</derivirana_varijabla>
  </DomainObject.Predmet.ProtustrankaFormatedWithAdress>
  <DomainObject.Predmet.ProtustrankaFormatedWithAdressOIB>
    <izvorni_sadrzaj> NUBIJA d.o.o., OIB 15616555346, Domagojeva 6, 10000 Zagreb zastupanog po punomoćniku Ahmed Mohamed Ahmed Abdelrahim</izvorni_sadrzaj>
    <derivirana_varijabla naziv="DomainObject.Predmet.ProtustrankaFormatedWithAdressOIB_1"> NUBIJA d.o.o., OIB 15616555346, Domagojeva 6, 10000 Zagreb zastupanog po punomoćniku Ahmed Mohamed Ahmed Abdelrahim</derivirana_varijabla>
  </DomainObject.Predmet.ProtustrankaFormatedWithAdressOIB>
  <DomainObject.Predmet.ProtustrankaWithAdress>
    <izvorni_sadrzaj>NUBIJA d.o.o. Domagojeva 6, 10000 Zagreb</izvorni_sadrzaj>
    <derivirana_varijabla naziv="DomainObject.Predmet.ProtustrankaWithAdress_1">NUBIJA d.o.o. Domagojeva 6, 10000 Zagreb</derivirana_varijabla>
  </DomainObject.Predmet.ProtustrankaWithAdress>
  <DomainObject.Predmet.ProtustrankaWithAdressOIB>
    <izvorni_sadrzaj>NUBIJA d.o.o., OIB 15616555346, Domagojeva 6, 10000 Zagreb</izvorni_sadrzaj>
    <derivirana_varijabla naziv="DomainObject.Predmet.ProtustrankaWithAdressOIB_1">NUBIJA d.o.o., OIB 15616555346, Domagojeva 6, 10000 Zagreb</derivirana_varijabla>
  </DomainObject.Predmet.ProtustrankaWithAdressOIB>
  <DomainObject.Predmet.ProtustrankaNazivFormated>
    <izvorni_sadrzaj>NUBIJA d.o.o.</izvorni_sadrzaj>
    <derivirana_varijabla naziv="DomainObject.Predmet.ProtustrankaNazivFormated_1">NUBIJA d.o.o.</derivirana_varijabla>
  </DomainObject.Predmet.ProtustrankaNazivFormated>
  <DomainObject.Predmet.ProtustrankaNazivFormatedOIB>
    <izvorni_sadrzaj>NUBIJA d.o.o., OIB 15616555346</izvorni_sadrzaj>
    <derivirana_varijabla naziv="DomainObject.Predmet.ProtustrankaNazivFormatedOIB_1">NUBIJA d.o.o., OIB 15616555346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NUBIJA d.o.o. zastupanog po punomoćniku Ahmed Mohamed Ahmed Abdelrahim</item>
    </izvorni_sadrzaj>
    <derivirana_varijabla naziv="DomainObject.Predmet.ProtuStrankaListFormated_1">
      <item>NUBIJA d.o.o. zastupanog po punomoćniku Ahmed Mohamed Ahmed Abdelrahim</item>
    </derivirana_varijabla>
  </DomainObject.Predmet.ProtuStrankaListFormated>
  <DomainObject.Predmet.ProtuStrankaListFormatedOIB>
    <izvorni_sadrzaj>
      <item>NUBIJA d.o.o., OIB 15616555346 zastupanog po punomoćniku Ahmed Mohamed Ahmed Abdelrahim</item>
    </izvorni_sadrzaj>
    <derivirana_varijabla naziv="DomainObject.Predmet.ProtuStrankaListFormatedOIB_1">
      <item>NUBIJA d.o.o., OIB 15616555346 zastupanog po punomoćniku Ahmed Mohamed Ahmed Abdelrahim</item>
    </derivirana_varijabla>
  </DomainObject.Predmet.ProtuStrankaListFormatedOIB>
  <DomainObject.Predmet.ProtuStrankaListFormatedWithAdress>
    <izvorni_sadrzaj>
      <item>NUBIJA d.o.o., Domagojeva 6, 10000 Zagreb zastupanog po punomoćniku Ahmed Mohamed Ahmed Abdelrahim</item>
    </izvorni_sadrzaj>
    <derivirana_varijabla naziv="DomainObject.Predmet.ProtuStrankaListFormatedWithAdress_1">
      <item>NUBIJA d.o.o., Domagojeva 6, 10000 Zagreb zastupanog po punomoćniku Ahmed Mohamed Ahmed Abdelrahim</item>
    </derivirana_varijabla>
  </DomainObject.Predmet.ProtuStrankaListFormatedWithAdress>
  <DomainObject.Predmet.ProtuStrankaListFormatedWithAdressOIB>
    <izvorni_sadrzaj>
      <item>NUBIJA d.o.o., OIB 15616555346, Domagojeva 6, 10000 Zagreb zastupanog po punomoćniku Ahmed Mohamed Ahmed Abdelrahim</item>
    </izvorni_sadrzaj>
    <derivirana_varijabla naziv="DomainObject.Predmet.ProtuStrankaListFormatedWithAdressOIB_1">
      <item>NUBIJA d.o.o., OIB 15616555346, Domagojeva 6, 10000 Zagreb zastupanog po punomoćniku Ahmed Mohamed Ahmed Abdelrahim</item>
    </derivirana_varijabla>
  </DomainObject.Predmet.ProtuStrankaListFormatedWithAdressOIB>
  <DomainObject.Predmet.ProtuStrankaListNazivFormated>
    <izvorni_sadrzaj>
      <item>NUBIJA d.o.o.</item>
    </izvorni_sadrzaj>
    <derivirana_varijabla naziv="DomainObject.Predmet.ProtuStrankaListNazivFormated_1">
      <item>NUBIJA d.o.o.</item>
    </derivirana_varijabla>
  </DomainObject.Predmet.ProtuStrankaListNazivFormated>
  <DomainObject.Predmet.ProtuStrankaListNazivFormatedOIB>
    <izvorni_sadrzaj>
      <item>NUBIJA d.o.o., OIB 15616555346</item>
    </izvorni_sadrzaj>
    <derivirana_varijabla naziv="DomainObject.Predmet.ProtuStrankaListNazivFormatedOIB_1">
      <item>NUBIJA d.o.o., OIB 15616555346</item>
    </derivirana_varijabla>
  </DomainObject.Predmet.ProtuStrankaListNazivFormatedOIB>
  <DomainObject.Predmet.OstaliListFormated>
    <izvorni_sadrzaj>
      <item>Ahmed Mohamed Ahmed Abdelrahim punomoćnik sudionika u postupku NUBIJA d.o.o.</item>
    </izvorni_sadrzaj>
    <derivirana_varijabla naziv="DomainObject.Predmet.OstaliListFormated_1">
      <item>Ahmed Mohamed Ahmed Abdelrahim punomoćnik sudionika u postupku NUBIJA d.o.o.</item>
    </derivirana_varijabla>
  </DomainObject.Predmet.OstaliListFormated>
  <DomainObject.Predmet.OstaliListFormatedOIB>
    <izvorni_sadrzaj>
      <item>Ahmed Mohamed Ahmed Abdelrahim punomoćnik sudionika u postupku NUBIJA d.o.o.</item>
    </izvorni_sadrzaj>
    <derivirana_varijabla naziv="DomainObject.Predmet.OstaliListFormatedOIB_1">
      <item>Ahmed Mohamed Ahmed Abdelrahim punomoćnik sudionika u postupku NUBIJA d.o.o.</item>
    </derivirana_varijabla>
  </DomainObject.Predmet.OstaliListFormatedOIB>
  <DomainObject.Predmet.OstaliListFormatedWithAdress>
    <izvorni_sadrzaj>
      <item>Ahmed Mohamed Ahmed Abdelrahim punomoćnik sudionika u postupku NUBIJA d.o.o.</item>
    </izvorni_sadrzaj>
    <derivirana_varijabla naziv="DomainObject.Predmet.OstaliListFormatedWithAdress_1">
      <item>Ahmed Mohamed Ahmed Abdelrahim punomoćnik sudionika u postupku NUBIJA d.o.o.</item>
    </derivirana_varijabla>
  </DomainObject.Predmet.OstaliListFormatedWithAdress>
  <DomainObject.Predmet.OstaliListFormatedWithAdressOIB>
    <izvorni_sadrzaj>
      <item>Ahmed Mohamed Ahmed Abdelrahim punomoćnik sudionika u postupku NUBIJA d.o.o.</item>
    </izvorni_sadrzaj>
    <derivirana_varijabla naziv="DomainObject.Predmet.OstaliListFormatedWithAdressOIB_1">
      <item>Ahmed Mohamed Ahmed Abdelrahim punomoćnik sudionika u postupku NUBIJA d.o.o.</item>
    </derivirana_varijabla>
  </DomainObject.Predmet.OstaliListFormatedWithAdressOIB>
  <DomainObject.Predmet.OstaliListNazivFormated>
    <izvorni_sadrzaj>
      <item>Ahmed Mohamed Ahmed Abdelrahim</item>
    </izvorni_sadrzaj>
    <derivirana_varijabla naziv="DomainObject.Predmet.OstaliListNazivFormated_1">
      <item>Ahmed Mohamed Ahmed Abdelrahim</item>
    </derivirana_varijabla>
  </DomainObject.Predmet.OstaliListNazivFormated>
  <DomainObject.Predmet.OstaliListNazivFormatedOIB>
    <izvorni_sadrzaj>
      <item>Ahmed Mohamed Ahmed Abdelrahim</item>
    </izvorni_sadrzaj>
    <derivirana_varijabla naziv="DomainObject.Predmet.OstaliListNazivFormatedOIB_1">
      <item>Ahmed Mohamed Ahmed Abdelrahim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NUBIJA d.o.o.</izvorni_sadrzaj>
    <derivirana_varijabla naziv="DomainObject.Predmet.ProtustrankaIDrugi_1">NUBIJA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NUBIJA d.o.o., OIB 15616555346, Domagojeva 6, 10000 Zagreb</izvorni_sadrzaj>
    <derivirana_varijabla naziv="DomainObject.Predmet.ProtustrankaIDrugiAdressOIB_1">NUBIJA d.o.o., OIB 15616555346, Domagojeva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NUBIJA d.o.o.</item>
      <item>FINA Regionalni centar Zagreb</item>
      <item>Ahmed Mohamed Ahmed Abdelrahim</item>
    </izvorni_sadrzaj>
    <derivirana_varijabla naziv="DomainObject.Predmet.SudioniciListNaziv_1">
      <item>NUBIJA d.o.o.</item>
      <item>FINA Regionalni centar Zagreb</item>
      <item>Ahmed Mohamed Ahmed Abdelrahim</item>
    </derivirana_varijabla>
  </DomainObject.Predmet.SudioniciListNaziv>
  <DomainObject.Predmet.SudioniciListAdressOIB>
    <izvorni_sadrzaj>
      <item>NUBIJA d.o.o., OIB 15616555346, Domagojeva 6,10000 Zagreb</item>
      <item>FINA Regionalni centar Zagreb, OIB 85821130368, Trg svibanjskih žrtava 1995. br.1,10000 Zagreb</item>
      <item>Ahmed Mohamed Ahmed Abdelrahim</item>
    </izvorni_sadrzaj>
    <derivirana_varijabla naziv="DomainObject.Predmet.SudioniciListAdressOIB_1">
      <item>NUBIJA d.o.o., OIB 15616555346, Domagojeva 6,10000 Zagreb</item>
      <item>FINA Regionalni centar Zagreb, OIB 85821130368, Trg svibanjskih žrtava 1995. br.1,10000 Zagreb</item>
      <item>Ahmed Mohamed Ahmed Abdelrahim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15616555346</item>
      <item>, OIB 85821130368</item>
      <item>, OIB null</item>
    </izvorni_sadrzaj>
    <derivirana_varijabla naziv="DomainObject.Predmet.SudioniciListNazivOIB_1">
      <item>, OIB 15616555346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DC3F97-EDE2-4DC1-B05B-62273780B1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433</properties:Words>
  <properties:Characters>2240</properties:Characters>
  <properties:Lines>67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2016-03-07T12:39:00Z</dcterms:created>
  <dc:creator>Sudsko vijeæe</dc:creator>
  <cp:lastModifiedBy>Nikolina Krunić</cp:lastModifiedBy>
  <cp:lastPrinted>2016-02-03T06:55:00Z</cp:lastPrinted>
  <dcterms:modified xmlns:xsi="http://www.w3.org/2001/XMLSchema-instance" xsi:type="dcterms:W3CDTF">2016-03-09T09:27:00Z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