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ba89" w14:paraId="a98ba89" w:rsidRDefault="005E6F2C" w:rsidP="005E6F2C" w:rsidR="005E6F2C" w:rsidRPr="00901A9D">
      <w:pPr>
        <w:tabs>
          <w:tab w:pos="5940" w:val="left"/>
        </w:tabs>
        <w:spacing w:lineRule="atLeast" w:line="240"/>
        <w15:collapsed w:val="false"/>
        <w:rPr>
          <w:spacing w:val="8"/>
        </w:rPr>
      </w:pPr>
      <w:bookmarkStart w:name="_GoBack" w:id="0"/>
      <w:bookmarkEnd w:id="0"/>
      <w:r w:rsidRPr="00901A9D">
        <w:t xml:space="preserve">REPUBLIKA HRVATSKA </w:t>
      </w:r>
      <w:r w:rsidRPr="00901A9D">
        <w:tab/>
      </w:r>
      <w:r w:rsidRPr="00901A9D">
        <w:tab/>
      </w:r>
      <w:r w:rsidRPr="00901A9D">
        <w:tab/>
      </w:r>
      <w:r>
        <w:t xml:space="preserve">     2 St-152</w:t>
      </w:r>
      <w:r w:rsidRPr="00901A9D">
        <w:t>/201</w:t>
      </w:r>
      <w:r>
        <w:t>7</w:t>
      </w:r>
      <w:r w:rsidRPr="00901A9D">
        <w:t>-</w:t>
      </w:r>
      <w:r w:rsidR="00031F60">
        <w:t>67</w:t>
      </w:r>
    </w:p>
    <w:p w:rsidRDefault="005E6F2C" w:rsidP="005E6F2C" w:rsidR="005E6F2C" w:rsidRPr="00901A9D">
      <w:pPr>
        <w:spacing w:lineRule="atLeast" w:line="240"/>
      </w:pPr>
      <w:r w:rsidRPr="00901A9D">
        <w:t>TRGOVAČKI SUD U PAZINU</w:t>
      </w:r>
      <w:r w:rsidRPr="00901A9D">
        <w:tab/>
      </w:r>
      <w:r w:rsidRPr="00901A9D">
        <w:tab/>
      </w:r>
      <w:r w:rsidRPr="00901A9D">
        <w:tab/>
      </w:r>
      <w:r w:rsidRPr="00901A9D">
        <w:tab/>
      </w:r>
      <w:r w:rsidRPr="00901A9D">
        <w:tab/>
      </w:r>
      <w:r w:rsidRPr="00901A9D">
        <w:tab/>
      </w:r>
    </w:p>
    <w:p w:rsidRDefault="005E6F2C" w:rsidP="005E6F2C" w:rsidR="005E6F2C" w:rsidRPr="00901A9D">
      <w:pPr>
        <w:spacing w:lineRule="atLeast" w:line="240"/>
      </w:pPr>
      <w:r w:rsidRPr="00901A9D">
        <w:t xml:space="preserve">52000 PAZIN, Dršćevka 1 </w:t>
      </w:r>
      <w:r w:rsidRPr="00901A9D">
        <w:tab/>
      </w:r>
      <w:r w:rsidRPr="00901A9D">
        <w:tab/>
      </w:r>
      <w:r w:rsidRPr="00901A9D">
        <w:tab/>
      </w:r>
      <w:r w:rsidRPr="00901A9D">
        <w:tab/>
      </w:r>
      <w:r w:rsidRPr="00901A9D">
        <w:tab/>
      </w:r>
      <w:r w:rsidRPr="00901A9D">
        <w:tab/>
        <w:t xml:space="preserve">     </w:t>
      </w:r>
      <w:r>
        <w:t xml:space="preserve">   </w:t>
      </w:r>
      <w:r w:rsidRPr="00901A9D">
        <w:br/>
      </w:r>
      <w:r w:rsidRPr="00901A9D">
        <w:tab/>
      </w:r>
      <w:r w:rsidRPr="00901A9D">
        <w:tab/>
      </w:r>
      <w:r w:rsidRPr="00901A9D">
        <w:tab/>
      </w:r>
      <w:r w:rsidRPr="00901A9D">
        <w:tab/>
      </w:r>
      <w:r w:rsidRPr="00901A9D">
        <w:tab/>
      </w:r>
      <w:r w:rsidRPr="00901A9D">
        <w:tab/>
      </w:r>
      <w:r w:rsidRPr="00901A9D">
        <w:tab/>
      </w:r>
    </w:p>
    <w:p w:rsidRDefault="005E6F2C" w:rsidP="005E6F2C" w:rsidR="005E6F2C" w:rsidRPr="00901A9D">
      <w:pPr>
        <w:spacing w:lineRule="atLeast" w:line="240"/>
      </w:pPr>
      <w:r w:rsidRPr="00901A9D">
        <w:tab/>
      </w:r>
      <w:r w:rsidRPr="00901A9D">
        <w:tab/>
      </w:r>
      <w:r w:rsidRPr="00901A9D">
        <w:tab/>
      </w:r>
    </w:p>
    <w:p w:rsidRDefault="005E6F2C" w:rsidP="005E6F2C" w:rsidR="005E6F2C" w:rsidRPr="00901A9D">
      <w:pPr>
        <w:spacing w:lineRule="atLeast" w:line="240"/>
        <w:jc w:val="center"/>
      </w:pPr>
      <w:r w:rsidRPr="00901A9D">
        <w:t>Z A P I S N I K</w:t>
      </w:r>
    </w:p>
    <w:p w:rsidRDefault="005E6F2C" w:rsidP="005E6F2C" w:rsidR="005E6F2C" w:rsidRPr="00901A9D">
      <w:pPr>
        <w:spacing w:lineRule="atLeast" w:line="240"/>
        <w:jc w:val="center"/>
      </w:pPr>
      <w:r>
        <w:t>Od 15. lipnja</w:t>
      </w:r>
      <w:r w:rsidRPr="00901A9D">
        <w:t xml:space="preserve"> 2018.</w:t>
      </w:r>
    </w:p>
    <w:p w:rsidRDefault="005E6F2C" w:rsidP="005E6F2C" w:rsidR="005E6F2C" w:rsidRPr="00901A9D">
      <w:pPr>
        <w:jc w:val="center"/>
      </w:pPr>
      <w:r w:rsidRPr="00901A9D">
        <w:t xml:space="preserve">Sastavljen kod Trgovačkog suda u Pazinu </w:t>
      </w:r>
    </w:p>
    <w:p w:rsidRDefault="005E6F2C" w:rsidP="005E6F2C" w:rsidR="005E6F2C" w:rsidRPr="00901A9D">
      <w:pPr>
        <w:jc w:val="center"/>
      </w:pPr>
      <w:r w:rsidRPr="00901A9D">
        <w:t xml:space="preserve">o ročištu za </w:t>
      </w:r>
      <w:r>
        <w:t>objavu odluke</w:t>
      </w:r>
      <w:r w:rsidRPr="00901A9D">
        <w:t xml:space="preserve"> </w:t>
      </w:r>
    </w:p>
    <w:p w:rsidRDefault="005E6F2C" w:rsidP="005E6F2C" w:rsidR="005E6F2C" w:rsidRPr="00901A9D">
      <w:pPr>
        <w:jc w:val="center"/>
      </w:pPr>
      <w:r w:rsidRPr="00901A9D">
        <w:t>u stečajnom postupku nad dužnikom</w:t>
      </w:r>
    </w:p>
    <w:p w:rsidRDefault="005E6F2C" w:rsidP="005E6F2C" w:rsidR="005E6F2C" w:rsidRPr="00901A9D">
      <w:pPr>
        <w:jc w:val="center"/>
      </w:pPr>
      <w:r w:rsidRPr="00901A9D">
        <w:rPr>
          <w:color w:themeTint="80" w:themeColor="text1" w:val="7F7F7F"/>
        </w:rPr>
        <w:t xml:space="preserve"> </w:t>
      </w:r>
      <w:r w:rsidRPr="0018115F">
        <w:t>PŠRD DELFIN PULA u stečaju, Pula, Verudella 1, OIB: 80287715643</w:t>
      </w:r>
    </w:p>
    <w:p w:rsidRDefault="005E6F2C" w:rsidP="005E6F2C" w:rsidR="005E6F2C" w:rsidRPr="00901A9D">
      <w:pPr>
        <w:jc w:val="center"/>
      </w:pPr>
    </w:p>
    <w:p w:rsidRDefault="005E6F2C" w:rsidP="005E6F2C" w:rsidR="005E6F2C" w:rsidRPr="00901A9D">
      <w:pPr>
        <w:spacing w:lineRule="atLeast" w:line="240"/>
        <w:ind w:firstLine="720"/>
        <w:jc w:val="center"/>
      </w:pPr>
      <w:r w:rsidRPr="00901A9D">
        <w:t xml:space="preserve">  </w:t>
      </w:r>
    </w:p>
    <w:p w:rsidRDefault="005E6F2C" w:rsidP="005E6F2C" w:rsidR="005E6F2C" w:rsidRPr="00901A9D">
      <w:pPr>
        <w:spacing w:lineRule="atLeast" w:line="240"/>
        <w:jc w:val="both"/>
      </w:pPr>
      <w:r w:rsidRPr="00901A9D">
        <w:t>OD SUDA NAZOČNI:</w:t>
      </w:r>
    </w:p>
    <w:p w:rsidRDefault="005E6F2C" w:rsidP="005E6F2C" w:rsidR="005E6F2C" w:rsidRPr="00901A9D">
      <w:pPr>
        <w:spacing w:lineRule="atLeast" w:line="240"/>
        <w:jc w:val="both"/>
      </w:pPr>
      <w:r w:rsidRPr="00901A9D">
        <w:t xml:space="preserve">Adrijana Labinjan Skok, stečajna sutkinja </w:t>
      </w:r>
    </w:p>
    <w:p w:rsidRDefault="005E6F2C" w:rsidP="005E6F2C" w:rsidR="005E6F2C" w:rsidRPr="00901A9D">
      <w:pPr>
        <w:spacing w:lineRule="atLeast" w:line="240"/>
        <w:jc w:val="both"/>
      </w:pPr>
      <w:r w:rsidRPr="00901A9D">
        <w:t>Jasmina Matika, zapisničarka</w:t>
      </w:r>
    </w:p>
    <w:p w:rsidRDefault="005E6F2C" w:rsidP="005E6F2C" w:rsidR="005E6F2C" w:rsidRPr="00901A9D">
      <w:pPr>
        <w:spacing w:lineRule="atLeast" w:line="240"/>
        <w:jc w:val="both"/>
      </w:pPr>
    </w:p>
    <w:p w:rsidRDefault="005E6F2C" w:rsidP="005E6F2C" w:rsidR="005E6F2C" w:rsidRPr="00020592">
      <w:pPr>
        <w:spacing w:lineRule="atLeast" w:line="240"/>
        <w:jc w:val="both"/>
      </w:pPr>
      <w:r>
        <w:t>Početak u 14:3</w:t>
      </w:r>
      <w:r w:rsidRPr="00020592">
        <w:t>0 sati. Ročište je javno.</w:t>
      </w:r>
    </w:p>
    <w:p w:rsidRDefault="005E6F2C" w:rsidP="005E6F2C" w:rsidR="005E6F2C" w:rsidRPr="00031F60">
      <w:pPr>
        <w:spacing w:lineRule="atLeast" w:line="240"/>
        <w:jc w:val="both"/>
      </w:pPr>
      <w:r w:rsidRPr="00031F60">
        <w:t>Utvrđuje se da su pristupili:</w:t>
      </w:r>
    </w:p>
    <w:p w:rsidRDefault="005E6F2C" w:rsidP="005E6F2C" w:rsidR="005E6F2C" w:rsidRPr="00031F60">
      <w:pPr>
        <w:jc w:val="both"/>
      </w:pPr>
      <w:r w:rsidRPr="00031F60">
        <w:t>nitko</w:t>
      </w:r>
    </w:p>
    <w:p w:rsidRDefault="005E6F2C" w:rsidP="005E6F2C" w:rsidR="005E6F2C" w:rsidRPr="00031F60">
      <w:pPr>
        <w:spacing w:lineRule="atLeast" w:line="240"/>
        <w:jc w:val="both"/>
      </w:pPr>
    </w:p>
    <w:p w:rsidRDefault="005E6F2C" w:rsidP="005E6F2C" w:rsidR="005E6F2C" w:rsidRPr="00031F60">
      <w:pPr>
        <w:tabs>
          <w:tab w:pos="0" w:val="left"/>
        </w:tabs>
        <w:spacing w:lineRule="atLeast" w:line="240"/>
        <w:jc w:val="both"/>
      </w:pPr>
    </w:p>
    <w:p w:rsidRDefault="005E6F2C" w:rsidP="005E6F2C" w:rsidR="005E6F2C">
      <w:pPr>
        <w:tabs>
          <w:tab w:pos="0" w:val="left"/>
        </w:tabs>
        <w:spacing w:lineRule="atLeast" w:line="240"/>
        <w:jc w:val="both"/>
      </w:pPr>
      <w:r>
        <w:t>Stečajna sutkinja proglašava sljedeće rješenje</w:t>
      </w:r>
    </w:p>
    <w:p w:rsidRDefault="005E6F2C" w:rsidP="003648AD" w:rsidR="005E6F2C">
      <w:pPr>
        <w:tabs>
          <w:tab w:pos="0" w:val="left"/>
        </w:tabs>
        <w:spacing w:lineRule="atLeast" w:line="240"/>
        <w:jc w:val="both"/>
      </w:pPr>
      <w:r w:rsidRPr="00901A9D">
        <w:tab/>
      </w:r>
    </w:p>
    <w:p w:rsidRDefault="003648AD" w:rsidP="003648AD" w:rsidR="003648AD" w:rsidRPr="00D62E8F">
      <w:pPr>
        <w:jc w:val="center"/>
      </w:pPr>
      <w:r w:rsidRPr="00D62E8F">
        <w:t>r i j e š i o  j e</w:t>
      </w:r>
    </w:p>
    <w:p w:rsidRDefault="003648AD" w:rsidP="003648AD" w:rsidR="003648AD" w:rsidRPr="00D62E8F">
      <w:pPr>
        <w:jc w:val="both"/>
      </w:pPr>
      <w:r w:rsidRPr="00D62E8F">
        <w:tab/>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Potvrđuje se Stečajni plan stečajnog dužnika POMORSKO ŠPORTSKO RIBOLOVNO DRUŠTVO „DELFIN“ u stečaju Pula, Verudella 1, OIB: 80287715643, od 18. travnja 2018., koji je prihvaćen na Skupštini vjerovnika stečajnog dužnika održanoj dana 11. lipnja 2018. godine.</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dužnik nastavlja sa svojim poslovanjem.</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8 (osam) dana od dana pravomoćnosti istoga donijeti sljedeće akte:</w:t>
      </w:r>
    </w:p>
    <w:p w:rsidRDefault="003648AD" w:rsidP="003648AD" w:rsidR="003648AD" w:rsidRPr="00D62E8F">
      <w:pPr>
        <w:pStyle w:val="Bezproreda"/>
        <w:numPr>
          <w:ilvl w:val="1"/>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udruge POMORSKO ŠPORTSKO RIBOLOVNO DRUŠTVO „DELFIN“ u stečaju;</w:t>
      </w:r>
    </w:p>
    <w:p w:rsidRDefault="003648AD" w:rsidP="003648AD" w:rsidR="003648AD" w:rsidRPr="00D62E8F">
      <w:pPr>
        <w:pStyle w:val="Bezproreda"/>
        <w:numPr>
          <w:ilvl w:val="1"/>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Pravilnik o redu u sportskoj luci Delfin;</w:t>
      </w:r>
    </w:p>
    <w:p w:rsidRDefault="003648AD" w:rsidP="003648AD" w:rsidR="003648AD" w:rsidRPr="00D62E8F">
      <w:pPr>
        <w:pStyle w:val="Bezproreda"/>
        <w:numPr>
          <w:ilvl w:val="1"/>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POMORSKO ŠPORTSKO RIBOLOVNO DRUŠTVO „DELFIN“ u stečaju;</w:t>
      </w:r>
    </w:p>
    <w:p w:rsidRDefault="003648AD" w:rsidP="003648AD" w:rsidR="003648AD" w:rsidRPr="00D62E8F">
      <w:pPr>
        <w:pStyle w:val="Bezproreda"/>
        <w:ind w:left="720"/>
        <w:rPr>
          <w:rFonts w:cs="Times New Roman" w:hAnsi="Times New Roman" w:ascii="Times New Roman"/>
          <w:sz w:val="24"/>
          <w:szCs w:val="24"/>
          <w:lang w:val="hr-HR"/>
        </w:rPr>
      </w:pPr>
      <w:r w:rsidRPr="00D62E8F">
        <w:rPr>
          <w:rFonts w:cs="Times New Roman" w:hAnsi="Times New Roman" w:ascii="Times New Roman"/>
          <w:sz w:val="24"/>
          <w:szCs w:val="24"/>
          <w:lang w:val="hr-HR"/>
        </w:rPr>
        <w:t>u skladu s prijedlogom tih akata koji su sastavni dio Stečajnog plana iz točke 1. ovog rješenja.</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15 (petnaest) dana od dana pravomoćnosti istoga sazvati izbornu Skupštinu udruge POMORSKO ŠPORTSKO RIBOLOVNO DRUŠTVO „DELFIN“ u stečaju Pula, Verudella 1, OIB: 80287715643, u skladu sa Statutom donijetim sukladno točki 3. ovog rješenja radi izbora tijela Udruge.</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vjerovnika stečajne mase za troškove stečajnog postupka te ostale obveze stečajne mase provesti po njihovom dospjeću.</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Stečajni dužnik će namirenje stečajnih vjerovnika II. višeg isplatnog reda s utvrđenim tražbinama iz I. skupine s tražbinama u iznosu manjem od 10.000,00 kn, provesti u cijelosti najkasnije do 31. prosinca 2018. godine i to kako slijedi:</w:t>
      </w:r>
    </w:p>
    <w:p w:rsidRDefault="003648AD" w:rsidP="003648AD" w:rsidR="003648AD" w:rsidRPr="00D62E8F">
      <w:pPr>
        <w:pStyle w:val="Bezproreda"/>
        <w:rPr>
          <w:rFonts w:cs="Times New Roman" w:hAnsi="Times New Roman" w:ascii="Times New Roman"/>
          <w:sz w:val="24"/>
          <w:szCs w:val="24"/>
          <w:lang w:val="hr-HR"/>
        </w:rPr>
      </w:pPr>
    </w:p>
    <w:tbl>
      <w:tblPr>
        <w:tblW w:type="auto" w:w="0"/>
        <w:tblInd w:type="dxa" w:w="411"/>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737"/>
        <w:gridCol w:w="1785"/>
        <w:gridCol w:w="1681"/>
        <w:gridCol w:w="1681"/>
        <w:gridCol w:w="1464"/>
        <w:gridCol w:w="1527"/>
      </w:tblGrid>
      <w:tr w:rsidTr="00874A05" w:rsidR="003648AD" w:rsidRPr="00D62E8F">
        <w:trPr>
          <w:trHeight w:val="567"/>
        </w:trPr>
        <w:tc>
          <w:tcPr>
            <w:tcW w:type="dxa" w:w="236"/>
            <w:shd w:fill="BFBFBF" w:color="000000" w:val="clear"/>
            <w:vAlign w:val="center"/>
            <w:hideMark/>
          </w:tcPr>
          <w:p w:rsidRDefault="003648AD" w:rsidP="00874A05" w:rsidR="003648AD" w:rsidRPr="00D62E8F">
            <w:pPr>
              <w:jc w:val="center"/>
              <w:rPr>
                <w:bCs w:val="false"/>
              </w:rPr>
            </w:pPr>
            <w:r w:rsidRPr="00D62E8F">
              <w:rPr>
                <w:bCs w:val="false"/>
              </w:rPr>
              <w:t>RED. BR.</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IME I PREZIME / TVRTKA / NAZIV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OIB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ADRESA / SJEDIŠTE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IZNOS UTVRĐENE TRAŽBINE</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IZNOS ZA NAMIRENJE TRAŽBINE</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1</w:t>
            </w:r>
          </w:p>
        </w:tc>
        <w:tc>
          <w:tcPr>
            <w:tcW w:type="auto" w:w="0"/>
            <w:shd w:fill="auto" w:color="auto" w:val="clear"/>
            <w:vAlign w:val="center"/>
            <w:hideMark/>
          </w:tcPr>
          <w:p w:rsidRDefault="003648AD" w:rsidP="00874A05" w:rsidR="003648AD" w:rsidRPr="00D62E8F">
            <w:pPr>
              <w:rPr>
                <w:bCs w:val="false"/>
              </w:rPr>
            </w:pPr>
            <w:r w:rsidRPr="00D62E8F">
              <w:rPr>
                <w:bCs w:val="false"/>
              </w:rPr>
              <w:t>HP-HRVATSKA POŠTA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87311810356</w:t>
            </w:r>
          </w:p>
        </w:tc>
        <w:tc>
          <w:tcPr>
            <w:tcW w:type="auto" w:w="0"/>
            <w:shd w:fill="auto" w:color="auto" w:val="clear"/>
            <w:vAlign w:val="center"/>
            <w:hideMark/>
          </w:tcPr>
          <w:p w:rsidRDefault="003648AD" w:rsidP="00874A05" w:rsidR="003648AD" w:rsidRPr="00D62E8F">
            <w:pPr>
              <w:rPr>
                <w:bCs w:val="false"/>
              </w:rPr>
            </w:pPr>
            <w:r w:rsidRPr="00D62E8F">
              <w:rPr>
                <w:bCs w:val="false"/>
              </w:rPr>
              <w:t>Zagreb, Jurišićeva 13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3.501,34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3.501,34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2</w:t>
            </w:r>
          </w:p>
        </w:tc>
        <w:tc>
          <w:tcPr>
            <w:tcW w:type="auto" w:w="0"/>
            <w:shd w:fill="auto" w:color="auto" w:val="clear"/>
            <w:vAlign w:val="center"/>
            <w:hideMark/>
          </w:tcPr>
          <w:p w:rsidRDefault="003648AD" w:rsidP="00874A05" w:rsidR="003648AD" w:rsidRPr="00D62E8F">
            <w:pPr>
              <w:rPr>
                <w:bCs w:val="false"/>
              </w:rPr>
            </w:pPr>
            <w:r w:rsidRPr="00D62E8F">
              <w:rPr>
                <w:bCs w:val="false"/>
              </w:rPr>
              <w:t>HRVATSKI TELEKOM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81793146560</w:t>
            </w:r>
          </w:p>
        </w:tc>
        <w:tc>
          <w:tcPr>
            <w:tcW w:type="auto" w:w="0"/>
            <w:shd w:fill="auto" w:color="auto" w:val="clear"/>
            <w:vAlign w:val="center"/>
            <w:hideMark/>
          </w:tcPr>
          <w:p w:rsidRDefault="003648AD" w:rsidP="00874A05" w:rsidR="003648AD" w:rsidRPr="00D62E8F">
            <w:pPr>
              <w:rPr>
                <w:bCs w:val="false"/>
              </w:rPr>
            </w:pPr>
            <w:r w:rsidRPr="00D62E8F">
              <w:rPr>
                <w:bCs w:val="false"/>
              </w:rPr>
              <w:t>Zagreb, Roberta Frangeša Mihanovića 9</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7.816,66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7.816,66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3</w:t>
            </w:r>
          </w:p>
        </w:tc>
        <w:tc>
          <w:tcPr>
            <w:tcW w:type="auto" w:w="0"/>
            <w:shd w:fill="auto" w:color="auto" w:val="clear"/>
            <w:vAlign w:val="center"/>
            <w:hideMark/>
          </w:tcPr>
          <w:p w:rsidRDefault="003648AD" w:rsidP="00874A05" w:rsidR="003648AD" w:rsidRPr="00D62E8F">
            <w:pPr>
              <w:rPr>
                <w:bCs w:val="false"/>
              </w:rPr>
            </w:pPr>
            <w:r w:rsidRPr="00D62E8F">
              <w:rPr>
                <w:bCs w:val="false"/>
              </w:rPr>
              <w:t>PODRAVSKA BANKA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97326283154</w:t>
            </w:r>
          </w:p>
        </w:tc>
        <w:tc>
          <w:tcPr>
            <w:tcW w:type="auto" w:w="0"/>
            <w:shd w:fill="auto" w:color="auto" w:val="clear"/>
            <w:vAlign w:val="center"/>
            <w:hideMark/>
          </w:tcPr>
          <w:p w:rsidRDefault="003648AD" w:rsidP="00874A05" w:rsidR="003648AD" w:rsidRPr="00D62E8F">
            <w:pPr>
              <w:rPr>
                <w:bCs w:val="false"/>
              </w:rPr>
            </w:pPr>
            <w:r w:rsidRPr="00D62E8F">
              <w:rPr>
                <w:bCs w:val="false"/>
              </w:rPr>
              <w:t>Koprivnička, Opatička 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1.603,45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1.603,45 kn</w:t>
            </w:r>
          </w:p>
        </w:tc>
      </w:tr>
      <w:tr w:rsidTr="00874A05" w:rsidR="003648AD" w:rsidRPr="00D62E8F">
        <w:trPr>
          <w:trHeight w:val="567"/>
        </w:trPr>
        <w:tc>
          <w:tcPr>
            <w:tcW w:type="dxa" w:w="236"/>
            <w:shd w:fill="FFFFFF" w:color="000000" w:val="clear"/>
            <w:noWrap/>
            <w:vAlign w:val="center"/>
            <w:hideMark/>
          </w:tcPr>
          <w:p w:rsidRDefault="003648AD" w:rsidP="00874A05" w:rsidR="003648AD" w:rsidRPr="00D62E8F">
            <w:pPr>
              <w:jc w:val="center"/>
              <w:rPr>
                <w:bCs w:val="false"/>
              </w:rPr>
            </w:pPr>
            <w:r w:rsidRPr="00D62E8F">
              <w:rPr>
                <w:bCs w:val="false"/>
              </w:rPr>
              <w:t>4</w:t>
            </w:r>
          </w:p>
        </w:tc>
        <w:tc>
          <w:tcPr>
            <w:tcW w:type="auto" w:w="0"/>
            <w:shd w:fill="FFFFFF" w:color="000000" w:val="clear"/>
            <w:vAlign w:val="center"/>
            <w:hideMark/>
          </w:tcPr>
          <w:p w:rsidRDefault="003648AD" w:rsidP="00874A05" w:rsidR="003648AD" w:rsidRPr="00D62E8F">
            <w:pPr>
              <w:rPr>
                <w:bCs w:val="false"/>
              </w:rPr>
            </w:pPr>
            <w:r w:rsidRPr="00D62E8F">
              <w:rPr>
                <w:bCs w:val="false"/>
              </w:rPr>
              <w:t>PULA HERCULANEA d.o.o.</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11294943436</w:t>
            </w:r>
          </w:p>
        </w:tc>
        <w:tc>
          <w:tcPr>
            <w:tcW w:type="auto" w:w="0"/>
            <w:shd w:fill="FFFFFF" w:color="000000" w:val="clear"/>
            <w:vAlign w:val="center"/>
            <w:hideMark/>
          </w:tcPr>
          <w:p w:rsidRDefault="003648AD" w:rsidP="00874A05" w:rsidR="003648AD" w:rsidRPr="00D62E8F">
            <w:pPr>
              <w:rPr>
                <w:bCs w:val="false"/>
              </w:rPr>
            </w:pPr>
            <w:r w:rsidRPr="00D62E8F">
              <w:rPr>
                <w:bCs w:val="false"/>
              </w:rPr>
              <w:t>Pula, Trg 1. Istarske brigade 14</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4.829,74 kn</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4.829,74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5</w:t>
            </w:r>
          </w:p>
        </w:tc>
        <w:tc>
          <w:tcPr>
            <w:tcW w:type="auto" w:w="0"/>
            <w:shd w:fill="auto" w:color="auto" w:val="clear"/>
            <w:vAlign w:val="center"/>
            <w:hideMark/>
          </w:tcPr>
          <w:p w:rsidRDefault="003648AD" w:rsidP="00874A05" w:rsidR="003648AD" w:rsidRPr="00D62E8F">
            <w:pPr>
              <w:rPr>
                <w:bCs w:val="false"/>
              </w:rPr>
            </w:pPr>
            <w:r w:rsidRPr="00D62E8F">
              <w:rPr>
                <w:bCs w:val="false"/>
              </w:rPr>
              <w:t>Odvjetnik VLATKO NUIĆ</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77914890289</w:t>
            </w:r>
          </w:p>
        </w:tc>
        <w:tc>
          <w:tcPr>
            <w:tcW w:type="auto" w:w="0"/>
            <w:shd w:fill="auto" w:color="auto" w:val="clear"/>
            <w:vAlign w:val="center"/>
            <w:hideMark/>
          </w:tcPr>
          <w:p w:rsidRDefault="003648AD" w:rsidP="00874A05" w:rsidR="003648AD" w:rsidRPr="00D62E8F">
            <w:pPr>
              <w:rPr>
                <w:bCs w:val="false"/>
              </w:rPr>
            </w:pPr>
            <w:r w:rsidRPr="00D62E8F">
              <w:rPr>
                <w:bCs w:val="false"/>
              </w:rPr>
              <w:t>Pula, Kranjčevićeva 16</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1.250,00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1.250.00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6</w:t>
            </w:r>
          </w:p>
        </w:tc>
        <w:tc>
          <w:tcPr>
            <w:tcW w:type="auto" w:w="0"/>
            <w:shd w:fill="auto" w:color="auto" w:val="clear"/>
            <w:vAlign w:val="center"/>
            <w:hideMark/>
          </w:tcPr>
          <w:p w:rsidRDefault="003648AD" w:rsidP="00874A05" w:rsidR="003648AD" w:rsidRPr="00D62E8F">
            <w:pPr>
              <w:rPr>
                <w:bCs w:val="false"/>
              </w:rPr>
            </w:pPr>
            <w:r w:rsidRPr="00D62E8F">
              <w:rPr>
                <w:bCs w:val="false"/>
              </w:rPr>
              <w:t>LIBARNA 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32884575113</w:t>
            </w:r>
          </w:p>
        </w:tc>
        <w:tc>
          <w:tcPr>
            <w:tcW w:type="auto" w:w="0"/>
            <w:shd w:fill="auto" w:color="auto" w:val="clear"/>
            <w:vAlign w:val="center"/>
            <w:hideMark/>
          </w:tcPr>
          <w:p w:rsidRDefault="003648AD" w:rsidP="00874A05" w:rsidR="003648AD" w:rsidRPr="00D62E8F">
            <w:pPr>
              <w:rPr>
                <w:bCs w:val="false"/>
              </w:rPr>
            </w:pPr>
            <w:r w:rsidRPr="00D62E8F">
              <w:rPr>
                <w:bCs w:val="false"/>
              </w:rPr>
              <w:t>Pula, Petrovićeva 14</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825,00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825,00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7</w:t>
            </w:r>
          </w:p>
        </w:tc>
        <w:tc>
          <w:tcPr>
            <w:tcW w:type="auto" w:w="0"/>
            <w:shd w:fill="auto" w:color="auto" w:val="clear"/>
            <w:vAlign w:val="center"/>
            <w:hideMark/>
          </w:tcPr>
          <w:p w:rsidRDefault="003648AD" w:rsidP="00874A05" w:rsidR="003648AD" w:rsidRPr="00D62E8F">
            <w:pPr>
              <w:rPr>
                <w:bCs w:val="false"/>
              </w:rPr>
            </w:pPr>
            <w:r w:rsidRPr="00D62E8F">
              <w:rPr>
                <w:bCs w:val="false"/>
              </w:rPr>
              <w:t>KRUNOSLAV NOVOSELEC</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37681826819</w:t>
            </w:r>
          </w:p>
        </w:tc>
        <w:tc>
          <w:tcPr>
            <w:tcW w:type="auto" w:w="0"/>
            <w:shd w:fill="auto" w:color="auto" w:val="clear"/>
            <w:vAlign w:val="center"/>
            <w:hideMark/>
          </w:tcPr>
          <w:p w:rsidRDefault="003648AD" w:rsidP="00874A05" w:rsidR="003648AD" w:rsidRPr="00D62E8F">
            <w:pPr>
              <w:rPr>
                <w:bCs w:val="false"/>
              </w:rPr>
            </w:pPr>
            <w:r w:rsidRPr="00D62E8F">
              <w:rPr>
                <w:bCs w:val="false"/>
              </w:rPr>
              <w:t>Novi Marof, Vladimira Nazora 22</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1.800,00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1.800,00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8</w:t>
            </w:r>
          </w:p>
        </w:tc>
        <w:tc>
          <w:tcPr>
            <w:tcW w:type="auto" w:w="0"/>
            <w:shd w:fill="auto" w:color="auto" w:val="clear"/>
            <w:vAlign w:val="center"/>
            <w:hideMark/>
          </w:tcPr>
          <w:p w:rsidRDefault="003648AD" w:rsidP="00874A05" w:rsidR="003648AD" w:rsidRPr="00D62E8F">
            <w:pPr>
              <w:rPr>
                <w:bCs w:val="false"/>
              </w:rPr>
            </w:pPr>
            <w:r w:rsidRPr="00D62E8F">
              <w:rPr>
                <w:bCs w:val="false"/>
              </w:rPr>
              <w:t>CROATIA OSIGURANJE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26187994862</w:t>
            </w:r>
          </w:p>
        </w:tc>
        <w:tc>
          <w:tcPr>
            <w:tcW w:type="auto" w:w="0"/>
            <w:shd w:fill="auto" w:color="auto" w:val="clear"/>
            <w:vAlign w:val="center"/>
            <w:hideMark/>
          </w:tcPr>
          <w:p w:rsidRDefault="003648AD" w:rsidP="00874A05" w:rsidR="003648AD" w:rsidRPr="00D62E8F">
            <w:pPr>
              <w:rPr>
                <w:bCs w:val="false"/>
              </w:rPr>
            </w:pPr>
            <w:r w:rsidRPr="00D62E8F">
              <w:rPr>
                <w:bCs w:val="false"/>
              </w:rPr>
              <w:t>Zagreb, Vatroslava Jagića 33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8.287,16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8.287,16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9</w:t>
            </w:r>
          </w:p>
        </w:tc>
        <w:tc>
          <w:tcPr>
            <w:tcW w:type="auto" w:w="0"/>
            <w:shd w:fill="auto" w:color="auto" w:val="clear"/>
            <w:vAlign w:val="center"/>
            <w:hideMark/>
          </w:tcPr>
          <w:p w:rsidRDefault="003648AD" w:rsidP="00874A05" w:rsidR="003648AD" w:rsidRPr="00D62E8F">
            <w:pPr>
              <w:rPr>
                <w:bCs w:val="false"/>
              </w:rPr>
            </w:pPr>
            <w:r w:rsidRPr="00D62E8F">
              <w:rPr>
                <w:bCs w:val="false"/>
              </w:rPr>
              <w:t>ADRIANA NAUTICA 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36595654642</w:t>
            </w:r>
          </w:p>
        </w:tc>
        <w:tc>
          <w:tcPr>
            <w:tcW w:type="auto" w:w="0"/>
            <w:shd w:fill="auto" w:color="auto" w:val="clear"/>
            <w:vAlign w:val="center"/>
            <w:hideMark/>
          </w:tcPr>
          <w:p w:rsidRDefault="003648AD" w:rsidP="00874A05" w:rsidR="003648AD" w:rsidRPr="00D62E8F">
            <w:pPr>
              <w:rPr>
                <w:bCs w:val="false"/>
              </w:rPr>
            </w:pPr>
            <w:r w:rsidRPr="00D62E8F">
              <w:rPr>
                <w:bCs w:val="false"/>
              </w:rPr>
              <w:t>Pula, Rohreggerova 5</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1.139,25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1.139,25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10</w:t>
            </w:r>
          </w:p>
        </w:tc>
        <w:tc>
          <w:tcPr>
            <w:tcW w:type="auto" w:w="0"/>
            <w:shd w:fill="auto" w:color="auto" w:val="clear"/>
            <w:vAlign w:val="center"/>
            <w:hideMark/>
          </w:tcPr>
          <w:p w:rsidRDefault="003648AD" w:rsidP="00874A05" w:rsidR="003648AD" w:rsidRPr="00D62E8F">
            <w:pPr>
              <w:rPr>
                <w:bCs w:val="false"/>
              </w:rPr>
            </w:pPr>
            <w:r w:rsidRPr="00D62E8F">
              <w:rPr>
                <w:bCs w:val="false"/>
              </w:rPr>
              <w:t>SPEKTAR USLUGA j.d.o.o.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49884144448</w:t>
            </w:r>
          </w:p>
        </w:tc>
        <w:tc>
          <w:tcPr>
            <w:tcW w:type="auto" w:w="0"/>
            <w:shd w:fill="auto" w:color="auto" w:val="clear"/>
            <w:vAlign w:val="center"/>
            <w:hideMark/>
          </w:tcPr>
          <w:p w:rsidRDefault="003648AD" w:rsidP="00874A05" w:rsidR="003648AD" w:rsidRPr="00D62E8F">
            <w:pPr>
              <w:rPr>
                <w:bCs w:val="false"/>
              </w:rPr>
            </w:pPr>
            <w:r w:rsidRPr="00D62E8F">
              <w:rPr>
                <w:bCs w:val="false"/>
              </w:rPr>
              <w:t>Ližnjan, Brajdice 57</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2.750,00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2.750,00 kn</w:t>
            </w:r>
          </w:p>
        </w:tc>
      </w:tr>
    </w:tbl>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Odlomakpopisa"/>
        <w:numPr>
          <w:ilvl w:val="0"/>
          <w:numId w:val="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 dužnik će namirenje stečajnih vjerovnika II. višeg isplatnog reda s osporenim tražbinama iz II. skupine, s tražbinama u iznosu većem od 10.000,00 kn, koju čini vjerovnik REPUBLIKA HRVATSKA provesti sukladno pravomoćnoj presudi u postupku koji se vodi pred Trgovačkim sudom u Pazinu pod posl. brojem 10 P-271/2017 i to na način da se iznos utvrđene tražbine isplati u periodu od 1. siječnja 2019. godine do 31. prosinca 2023. godine u jednakim polugodišnjim anuitetima.</w:t>
      </w:r>
    </w:p>
    <w:p w:rsidRDefault="003648AD" w:rsidP="003648AD" w:rsidR="003648AD" w:rsidRPr="00D62E8F">
      <w:pPr>
        <w:pStyle w:val="Odlomakpopisa"/>
        <w:numPr>
          <w:ilvl w:val="0"/>
          <w:numId w:val="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Po zaključenju stečajnog postupka stečajni upravitelj će nakon podmirenja obveza iz točke 5. ovog rješenja zatvoriti račun stečajnog dužnika te o tome obavijestiti Sud.</w:t>
      </w:r>
    </w:p>
    <w:p w:rsidRDefault="003648AD" w:rsidP="003648AD" w:rsidR="003648AD" w:rsidRPr="00D62E8F">
      <w:pPr>
        <w:pStyle w:val="Odlomakpopisa"/>
        <w:numPr>
          <w:ilvl w:val="0"/>
          <w:numId w:val="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Stečajnim vjerovnicima nižih isplatnih redova tražbine se neće isplaćivati.</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Namirenjem stečajnih vjerovnika u skladu s odredbama točke 6. i 7. izreke ovog rješenja stečajni dužnik se oslobađa svih obveza prema tim vjerovnicima (čl. 223. Stečajnog zakona).</w:t>
      </w:r>
    </w:p>
    <w:p w:rsidRDefault="003648AD" w:rsidP="003648AD" w:rsidR="003648AD" w:rsidRPr="00D62E8F">
      <w:pPr>
        <w:pStyle w:val="Bezproreda"/>
        <w:numPr>
          <w:ilvl w:val="0"/>
          <w:numId w:val="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Nadzor nad ispunjenjem ovog Stečajnog plana obavljati će stečajni upravitelj Loris Rak, OIB: 81830822007, Zagrebačka ulica 18, Rijeka (Grad Rijeka), a troškove nadzora dužan je nadoknaditi dužnik.</w:t>
      </w:r>
    </w:p>
    <w:p w:rsidRDefault="003648AD" w:rsidP="003648AD" w:rsidR="003648AD" w:rsidRPr="00D62E8F">
      <w:pPr>
        <w:pStyle w:val="Bezproreda"/>
        <w:numPr>
          <w:ilvl w:val="0"/>
          <w:numId w:val="5"/>
        </w:numPr>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 xml:space="preserve">Ovo rješenje objaviti će se na mrežnoj stranici e-Oglasna ploča sudova. Rješenje o potvrdi plana djeluje prema svim sudionicima od pravomoćnosti. </w:t>
      </w:r>
    </w:p>
    <w:p w:rsidRDefault="003648AD" w:rsidP="003648AD" w:rsidR="003648AD" w:rsidRPr="00D62E8F">
      <w:pPr>
        <w:pStyle w:val="Bezproreda"/>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Nalaže se registru udruga Republike Hrvatske pri Uredu državne uprave u Istarskoj županiji upisati podatak da je ovim rješenjem potvrđen Stečajni plan nad dužnikom PŠRD DELFIN PULA u stečaju, Pula, Verudella 1, OIB: 80287715643, u uložak za MBS 3228843.</w:t>
      </w:r>
    </w:p>
    <w:p w:rsidRDefault="003648AD" w:rsidP="003648AD" w:rsidR="003648AD" w:rsidRPr="00D62E8F">
      <w:pPr>
        <w:jc w:val="both"/>
      </w:pPr>
    </w:p>
    <w:p w:rsidRDefault="003648AD" w:rsidP="003648AD" w:rsidR="003648AD" w:rsidRPr="00D62E8F">
      <w:pPr>
        <w:jc w:val="both"/>
      </w:pPr>
    </w:p>
    <w:p w:rsidRDefault="003648AD" w:rsidP="003648AD" w:rsidR="003648AD" w:rsidRPr="00D62E8F">
      <w:pPr>
        <w:jc w:val="center"/>
      </w:pPr>
      <w:r w:rsidRPr="00D62E8F">
        <w:t>Obrazloženje</w:t>
      </w:r>
    </w:p>
    <w:p w:rsidRDefault="003648AD" w:rsidP="003648AD" w:rsidR="003648AD" w:rsidRPr="00D62E8F">
      <w:pPr>
        <w:jc w:val="both"/>
      </w:pPr>
    </w:p>
    <w:p w:rsidRDefault="003648AD" w:rsidP="003648AD" w:rsidR="003648AD" w:rsidRPr="00D62E8F">
      <w:pPr>
        <w:jc w:val="both"/>
      </w:pPr>
      <w:r w:rsidRPr="00D62E8F">
        <w:tab/>
        <w:t xml:space="preserve">Stečajni upravitelj ovog stečajnog dužnika podnio je Stečajni plan, </w:t>
      </w:r>
      <w:r>
        <w:t xml:space="preserve">u kojem je u bitnome navedeno da je </w:t>
      </w:r>
      <w:r w:rsidRPr="00D62E8F">
        <w:t>POMORSKO ŠPORTSKO RIBOLOVNO DRUŠTVO „DELFIN“ PULA udruga koja obavlja djelatnost pružanja usluge veza brodova svojim članovima u luci posebne namjene – sportskoj luci.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Osnovni uzrok koji je udrugu PŠRD „DELFIN“ PULA doveo u stečaj je nesposobnost za plaćanje svih nastalih obveza.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dužnik je svoju djelatnost obavljao na temelju Ugovora o koncesiji pomorskog dobra u svrhu korištenja luke posebne namjene od 1. travnja 2009. godine. Ugovor o koncesiji sklopljen je temeljem odluke Vlade Republike Hrvatske za dodjelu koncesije na pomorskom dobru za luku posebne namjene – sportsku luku „Delfin“ na k.o. Pula („Narodne novine“ br. 36/09). Glavninu prihoda je stečajni dužnik ostvarivao temeljem članarina koje su plaćali članovi udruge te je iz tih izvora financirao svoje poslovanje.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Nad dužnikom je u periodu od 17. srpnja 2013. godine do 9. svibnja 2014. godine obavljen financijski nadzor od strane Ministarstva financija, Uprave za financijsko upravljanje, unutarnju reviziju i nadzor čiji je predmet bio provjeriti zakonitost, pravilnost i pravodobnost obračuna, prijava i uplata naknade za koncesiju na pomorskom dobru za razdoblje od 01. travnja 2009. godine do 17. srpnja 2013. godine. Nadzor je obavljen temeljem zahtjeva Općinskog državnog odvjetništva u Puli broj R-DO-164/13 od 14. lipnja 2013. godine.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Tijelo nadzora je u svom zapisniku, KLASA: 042-01/13-01/113, URBROJ: 513-08-04-01-14-16 od 12. rujna 2014. godine utvrdilo da se stečajni dužnik ne pridržava Ugovora o koncesiji obrazlažući isto da je stečajni dužnik u vremenu za koje je obavljan nadzor z</w:t>
      </w:r>
      <w:r>
        <w:rPr>
          <w:rFonts w:cs="Times New Roman" w:hAnsi="Times New Roman" w:ascii="Times New Roman"/>
          <w:sz w:val="24"/>
          <w:szCs w:val="24"/>
          <w:lang w:val="hr-HR"/>
        </w:rPr>
        <w:t>a</w:t>
      </w:r>
      <w:r w:rsidRPr="00D62E8F">
        <w:rPr>
          <w:rFonts w:cs="Times New Roman" w:hAnsi="Times New Roman" w:ascii="Times New Roman"/>
          <w:sz w:val="24"/>
          <w:szCs w:val="24"/>
          <w:lang w:val="hr-HR"/>
        </w:rPr>
        <w:t xml:space="preserve">ključio više ugovora za gospodarsko korištenje pomorskog dobra.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 temelju navedenog zapisnika, Ministarstvo financija – Carinska uprava, Područni ured Rijeka je svojim rješenjem KLASA: UP/I-471-02/15-09/10, URBROJ: 513-02-6005/1-15-5 od 5. svibnja 2015. godine utvrdilo novu obvezu za koncesijsku naknadu stečajnom dužniku u ukupnom iznosu od 2.636.664,62 kuna.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Protiv predmetnog rješenja je stečajni dužnik podnio žalbu, no međutim ista je odbijena. Stečajni dužnik je po odbijanju žalbe podnio upravnu tužbu protiv predmetnog rješenja o kojoj još nije pravomoćno odlučeno.</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Po završetku financijskog nadzora, te utvrđivanja nove obveze za koncesijsku naknadu stečajnom dužniku te nakon rješenja o ovrsi Porezne uprave od dana 2. studenog 2016. godine radi prisilne naplate naknade za koncesiju, stečajni dužnik nije bio više u mogućnosti plaćati </w:t>
      </w:r>
      <w:r w:rsidRPr="00D62E8F">
        <w:rPr>
          <w:rFonts w:cs="Times New Roman" w:hAnsi="Times New Roman" w:ascii="Times New Roman"/>
          <w:sz w:val="24"/>
          <w:szCs w:val="24"/>
          <w:lang w:val="hr-HR"/>
        </w:rPr>
        <w:lastRenderedPageBreak/>
        <w:t>svoje obveze te je to dovelo do blokiranja računa udruge i do nastupanja stečajnog razloga nesposobnosti za plaćanje.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Dana 5. svibnja 2017. godine stečajni upravitelj je stupio u posjed i preuzeo stečajnu masu na upravljanje. Istom prilikom je organiziran sastanak s bivšim zastupnikom po zakonu stečajnog dužnika, Ante Restović iz Pule, Croazia 19.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upravitelj je zatvorio sve ranije otvorene račune dužnika u poslovnim bankama te otvorio novi račun sukladno članku 218. Stečajnog zakona.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je upravitelj pozvao sve dužnike stečajnog dužnika da svoje obveze koje imaju prema stečajnom dužniku ispune na novi račun.</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upravitelj je napravio novi pečat stečajnog dužnika.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Dana 15. svibnja 2017. godine stečajni upravitelj je poslao prijedlog stečajnom sucu za odobrenjem sklapanja novih Ugovora o radu, sve u skladu s člankom 191. Stečajnog zakona radi dovršetka započetih poslova i otklanjanja moguće štete.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Nadalje, dana 15. svibnja 2017. godine stečajni je upravitelj poslao prijedlog stečajnom sucu za osnivanje Odbora vjerovnika i imenovanja njegovih članova, s obzirom da je stečajni upravitelj smatrao svrsishodnim da i prije održavanja prvog izvještajnog ročišta vjerovnici prate i sudjeluju u aktivnostima stečajnog upravitelja sukladno članku 96. Stečajnog zakona.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upravitelj je dana 18. svibnja 2017. godine uručio radnicima stečajnog dužnika otkaze ugovora o radu temeljem članka 191. stavka 2. Stečajnog zakona.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Dana 24. svibnja 2017. godine stečajni upravitelj je zaprimio rješenje nadležne </w:t>
      </w:r>
      <w:r>
        <w:rPr>
          <w:rFonts w:cs="Times New Roman" w:hAnsi="Times New Roman" w:ascii="Times New Roman"/>
          <w:sz w:val="24"/>
          <w:szCs w:val="24"/>
          <w:lang w:val="hr-HR"/>
        </w:rPr>
        <w:tab/>
      </w:r>
      <w:r w:rsidRPr="00D62E8F">
        <w:rPr>
          <w:rFonts w:cs="Times New Roman" w:hAnsi="Times New Roman" w:ascii="Times New Roman"/>
          <w:sz w:val="24"/>
          <w:szCs w:val="24"/>
          <w:lang w:val="hr-HR"/>
        </w:rPr>
        <w:t>Porezne uprave kojim se obustavlja postupak ovrhe naplate poreza i drugih javnih davanja.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Dana 26. svibnja 2017. godine stečajni upravitelj je sklopio ugovore o radu s Aleksandra Juničić iz Rijeke, Košićevac 4, Sanja Desnica iz Pule, Sisplac 13, Ivan Brkić iz Vodnjana, Peroj 1 i Ante Restović iz Pule, Croazia 19 na određeno vrijeme od 6 (šest) mjeseci.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upravitelj je izvršio uvid u postojeću poslovnu i financijsku dokumentaciju stečajnog dužnika, te je doveden u red očevidnik knjigovodstvenih podataka do dana otvaranja stečajnog postupka.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 Skupštini vjerovnika održanoj dana 28. rujna 2017. godine vjerovnici su odlučili da se nastavi poslovanje stečajnog dužnika te naložili stečajnom upravitelju izradu steča</w:t>
      </w:r>
      <w:r>
        <w:rPr>
          <w:rFonts w:cs="Times New Roman" w:hAnsi="Times New Roman" w:ascii="Times New Roman"/>
          <w:sz w:val="24"/>
          <w:szCs w:val="24"/>
          <w:lang w:val="hr-HR"/>
        </w:rPr>
        <w:t>j</w:t>
      </w:r>
      <w:r w:rsidRPr="00D62E8F">
        <w:rPr>
          <w:rFonts w:cs="Times New Roman" w:hAnsi="Times New Roman" w:ascii="Times New Roman"/>
          <w:sz w:val="24"/>
          <w:szCs w:val="24"/>
          <w:lang w:val="hr-HR"/>
        </w:rPr>
        <w:t>nog plana u roku od 6 (šest) mjeseci od dana donošenja odluke vjerovnika. Smjernice za izradu stečajnog plana dane su na samoj Skupštini gdje je odlučeno da stečajni plan mora predvidjeti namirenje vjerovnika u cijelosti te namirenje vjerovnika REPUBLIKA HRVATSKA u primjerenom roku i sukladno načinu koji će biti dogovoren na Odboru vjerovnika.</w:t>
      </w:r>
    </w:p>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bookmarkStart w:name="_Toc499120188" w:id="1"/>
      <w:r w:rsidRPr="00D62E8F">
        <w:t>U bitnome stečajna masa se sastoji od sljedeće imovine:</w:t>
      </w:r>
    </w:p>
    <w:p w:rsidRDefault="003648AD" w:rsidP="003648AD" w:rsidR="003648AD" w:rsidRPr="00D62E8F">
      <w:pPr>
        <w:pStyle w:val="Bezproreda"/>
        <w:rPr>
          <w:rFonts w:cs="Times New Roman" w:hAnsi="Times New Roman" w:ascii="Times New Roman"/>
          <w:sz w:val="24"/>
          <w:szCs w:val="24"/>
          <w:lang w:val="hr-HR"/>
        </w:rPr>
      </w:pPr>
    </w:p>
    <w:tbl>
      <w:tblPr>
        <w:tblW w:type="pct" w:w="5000"/>
        <w:tblLook w:val="04A0" w:noVBand="1" w:noHBand="0" w:lastColumn="0" w:firstColumn="1" w:lastRow="0" w:firstRow="1"/>
      </w:tblPr>
      <w:tblGrid>
        <w:gridCol w:w="663"/>
        <w:gridCol w:w="4343"/>
        <w:gridCol w:w="2504"/>
        <w:gridCol w:w="1776"/>
      </w:tblGrid>
      <w:tr w:rsidTr="00874A05" w:rsidR="003648AD" w:rsidRPr="00D62E8F">
        <w:trPr>
          <w:trHeight w:val="450"/>
        </w:trPr>
        <w:tc>
          <w:tcPr>
            <w:tcW w:type="pct" w:w="38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648AD" w:rsidP="00874A05" w:rsidR="003648AD" w:rsidRPr="00D62E8F">
            <w:pPr>
              <w:jc w:val="center"/>
              <w:rPr>
                <w:bCs w:val="false"/>
              </w:rPr>
            </w:pPr>
            <w:r w:rsidRPr="00D62E8F">
              <w:rPr>
                <w:bCs w:val="false"/>
              </w:rPr>
              <w:t>Red. br.</w:t>
            </w:r>
          </w:p>
        </w:tc>
        <w:tc>
          <w:tcPr>
            <w:tcW w:type="pct" w:w="240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648AD" w:rsidP="00874A05" w:rsidR="003648AD" w:rsidRPr="00D62E8F">
            <w:pPr>
              <w:jc w:val="center"/>
              <w:rPr>
                <w:bCs w:val="false"/>
              </w:rPr>
            </w:pPr>
            <w:r w:rsidRPr="00D62E8F">
              <w:rPr>
                <w:bCs w:val="false"/>
              </w:rPr>
              <w:t>Opis nematerijalne imovine</w:t>
            </w:r>
          </w:p>
        </w:tc>
        <w:tc>
          <w:tcPr>
            <w:tcW w:type="pct" w:w="139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648AD" w:rsidP="00874A05" w:rsidR="003648AD" w:rsidRPr="00D62E8F">
            <w:pPr>
              <w:jc w:val="center"/>
              <w:rPr>
                <w:bCs w:val="false"/>
              </w:rPr>
            </w:pPr>
            <w:r w:rsidRPr="00D62E8F">
              <w:rPr>
                <w:bCs w:val="false"/>
              </w:rPr>
              <w:t>Količina</w:t>
            </w:r>
          </w:p>
        </w:tc>
        <w:tc>
          <w:tcPr>
            <w:tcW w:type="pct" w:w="818"/>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648AD" w:rsidP="00874A05" w:rsidR="003648AD" w:rsidRPr="00D62E8F">
            <w:pPr>
              <w:jc w:val="center"/>
              <w:rPr>
                <w:bCs w:val="false"/>
              </w:rPr>
            </w:pPr>
            <w:r w:rsidRPr="00D62E8F">
              <w:rPr>
                <w:bCs w:val="false"/>
              </w:rPr>
              <w:t>Procjenjena vrijednost prava</w:t>
            </w:r>
          </w:p>
        </w:tc>
      </w:tr>
      <w:tr w:rsidTr="00874A05" w:rsidR="003648AD" w:rsidRPr="00D62E8F">
        <w:trPr>
          <w:trHeight w:val="690"/>
        </w:trPr>
        <w:tc>
          <w:tcPr>
            <w:tcW w:type="pct" w:w="384"/>
            <w:tcBorders>
              <w:top w:space="0" w:sz="6" w:color="auto" w:val="single"/>
              <w:left w:space="0" w:sz="6" w:color="auto" w:val="single"/>
              <w:bottom w:space="0" w:sz="6" w:color="auto" w:val="single"/>
              <w:right w:space="0" w:sz="6" w:color="auto" w:val="single"/>
            </w:tcBorders>
            <w:shd w:fill="auto" w:color="auto" w:val="clear"/>
            <w:vAlign w:val="center"/>
            <w:hideMark/>
          </w:tcPr>
          <w:p w:rsidRDefault="003648AD" w:rsidP="00874A05" w:rsidR="003648AD" w:rsidRPr="00D62E8F">
            <w:pPr>
              <w:jc w:val="center"/>
            </w:pPr>
            <w:r w:rsidRPr="00D62E8F">
              <w:t>1</w:t>
            </w:r>
          </w:p>
        </w:tc>
        <w:tc>
          <w:tcPr>
            <w:tcW w:type="pct" w:w="2404"/>
            <w:tcBorders>
              <w:top w:space="0" w:sz="6" w:color="auto" w:val="single"/>
              <w:left w:space="0" w:sz="6" w:color="auto" w:val="single"/>
              <w:bottom w:space="0" w:sz="6" w:color="auto" w:val="single"/>
              <w:right w:space="0" w:sz="6" w:color="auto" w:val="single"/>
            </w:tcBorders>
            <w:shd w:fill="auto" w:color="auto" w:val="clear"/>
            <w:vAlign w:val="center"/>
            <w:hideMark/>
          </w:tcPr>
          <w:p w:rsidRDefault="003648AD" w:rsidP="00874A05" w:rsidR="003648AD" w:rsidRPr="00D62E8F">
            <w:pPr>
              <w:jc w:val="both"/>
            </w:pPr>
            <w:r w:rsidRPr="00D62E8F">
              <w:t>Koncesija za luku posebne namjene od značaja za Republiku Hrvatsku - sportske luke Delfin</w:t>
            </w:r>
          </w:p>
        </w:tc>
        <w:tc>
          <w:tcPr>
            <w:tcW w:type="pct" w:w="1394"/>
            <w:tcBorders>
              <w:top w:space="0" w:sz="6" w:color="auto" w:val="single"/>
              <w:left w:space="0" w:sz="6" w:color="auto" w:val="single"/>
              <w:bottom w:space="0" w:sz="6" w:color="auto" w:val="single"/>
              <w:right w:space="0" w:sz="6" w:color="auto" w:val="single"/>
            </w:tcBorders>
            <w:shd w:fill="auto" w:color="auto" w:val="clear"/>
            <w:noWrap/>
            <w:vAlign w:val="center"/>
            <w:hideMark/>
          </w:tcPr>
          <w:p w:rsidRDefault="003648AD" w:rsidP="00874A05" w:rsidR="003648AD" w:rsidRPr="00D62E8F">
            <w:pPr>
              <w:jc w:val="center"/>
            </w:pPr>
            <w:r w:rsidRPr="00D62E8F">
              <w:t>1</w:t>
            </w:r>
          </w:p>
        </w:tc>
        <w:tc>
          <w:tcPr>
            <w:tcW w:type="pct" w:w="818"/>
            <w:tcBorders>
              <w:top w:space="0" w:sz="6" w:color="auto" w:val="single"/>
              <w:left w:space="0" w:sz="6" w:color="auto" w:val="single"/>
              <w:bottom w:space="0" w:sz="6" w:color="auto" w:val="single"/>
              <w:right w:space="0" w:sz="6" w:color="auto" w:val="single"/>
            </w:tcBorders>
            <w:shd w:fill="auto" w:color="auto" w:val="clear"/>
            <w:noWrap/>
            <w:vAlign w:val="center"/>
            <w:hideMark/>
          </w:tcPr>
          <w:p w:rsidRDefault="003648AD" w:rsidP="00874A05" w:rsidR="003648AD" w:rsidRPr="00D62E8F">
            <w:pPr>
              <w:jc w:val="center"/>
            </w:pPr>
            <w:r w:rsidRPr="00D62E8F">
              <w:t>5.948.476,35 kn</w:t>
            </w:r>
          </w:p>
        </w:tc>
      </w:tr>
      <w:tr w:rsidTr="00874A05" w:rsidR="003648AD" w:rsidRPr="00D62E8F">
        <w:trPr>
          <w:trHeight w:val="690"/>
        </w:trPr>
        <w:tc>
          <w:tcPr>
            <w:tcW w:type="pct" w:w="384"/>
            <w:tcBorders>
              <w:top w:space="0" w:sz="6" w:color="auto" w:val="single"/>
              <w:left w:space="0" w:sz="6" w:color="auto" w:val="single"/>
              <w:bottom w:space="0" w:sz="6" w:color="auto" w:val="single"/>
              <w:right w:space="0" w:sz="6" w:color="auto" w:val="single"/>
            </w:tcBorders>
            <w:shd w:fill="auto" w:color="auto" w:val="clear"/>
            <w:vAlign w:val="center"/>
          </w:tcPr>
          <w:p w:rsidRDefault="003648AD" w:rsidP="00874A05" w:rsidR="003648AD" w:rsidRPr="00D62E8F">
            <w:pPr>
              <w:jc w:val="center"/>
            </w:pPr>
            <w:r w:rsidRPr="00D62E8F">
              <w:t>2</w:t>
            </w:r>
          </w:p>
        </w:tc>
        <w:tc>
          <w:tcPr>
            <w:tcW w:type="pct" w:w="2404"/>
            <w:tcBorders>
              <w:top w:space="0" w:sz="6" w:color="auto" w:val="single"/>
              <w:left w:space="0" w:sz="6" w:color="auto" w:val="single"/>
              <w:bottom w:space="0" w:sz="6" w:color="auto" w:val="single"/>
              <w:right w:space="0" w:sz="6" w:color="auto" w:val="single"/>
            </w:tcBorders>
            <w:shd w:fill="auto" w:color="auto" w:val="clear"/>
            <w:vAlign w:val="center"/>
          </w:tcPr>
          <w:p w:rsidRDefault="003648AD" w:rsidP="00874A05" w:rsidR="003648AD" w:rsidRPr="00D62E8F">
            <w:pPr>
              <w:jc w:val="both"/>
            </w:pPr>
            <w:r w:rsidRPr="00D62E8F">
              <w:t>Materijalna imovina – pokretnine i ulaganja u tuđu imovinu</w:t>
            </w:r>
          </w:p>
        </w:tc>
        <w:tc>
          <w:tcPr>
            <w:tcW w:type="pct" w:w="1394"/>
            <w:tcBorders>
              <w:top w:space="0" w:sz="6" w:color="auto" w:val="single"/>
              <w:left w:space="0" w:sz="6" w:color="auto" w:val="single"/>
              <w:bottom w:space="0" w:sz="6" w:color="auto" w:val="single"/>
              <w:right w:space="0" w:sz="6" w:color="auto" w:val="single"/>
            </w:tcBorders>
            <w:shd w:fill="auto" w:color="auto" w:val="clear"/>
            <w:noWrap/>
            <w:vAlign w:val="center"/>
          </w:tcPr>
          <w:p w:rsidRDefault="003648AD" w:rsidP="00874A05" w:rsidR="003648AD" w:rsidRPr="00D62E8F">
            <w:pPr>
              <w:jc w:val="center"/>
            </w:pPr>
          </w:p>
        </w:tc>
        <w:tc>
          <w:tcPr>
            <w:tcW w:type="pct" w:w="818"/>
            <w:tcBorders>
              <w:top w:space="0" w:sz="6" w:color="auto" w:val="single"/>
              <w:left w:space="0" w:sz="6" w:color="auto" w:val="single"/>
              <w:bottom w:space="0" w:sz="6" w:color="auto" w:val="single"/>
              <w:right w:space="0" w:sz="6" w:color="auto" w:val="single"/>
            </w:tcBorders>
            <w:shd w:fill="auto" w:color="auto" w:val="clear"/>
            <w:noWrap/>
            <w:vAlign w:val="center"/>
          </w:tcPr>
          <w:p w:rsidRDefault="003648AD" w:rsidP="00874A05" w:rsidR="003648AD" w:rsidRPr="00D62E8F">
            <w:pPr>
              <w:jc w:val="center"/>
            </w:pPr>
            <w:r w:rsidRPr="00D62E8F">
              <w:t>178.954,96 kn</w:t>
            </w:r>
          </w:p>
        </w:tc>
      </w:tr>
      <w:tr w:rsidTr="00874A05" w:rsidR="003648AD" w:rsidRPr="00D62E8F">
        <w:trPr>
          <w:trHeight w:val="400"/>
        </w:trPr>
        <w:tc>
          <w:tcPr>
            <w:tcW w:type="pct" w:w="4182"/>
            <w:gridSpan w:val="3"/>
            <w:tcBorders>
              <w:top w:space="0" w:sz="6" w:color="auto" w:val="single"/>
              <w:left w:space="0" w:sz="6" w:color="auto" w:val="single"/>
              <w:bottom w:space="0" w:sz="6" w:color="auto" w:val="single"/>
              <w:right w:space="0" w:sz="6" w:color="auto" w:val="single"/>
            </w:tcBorders>
            <w:shd w:themeFillShade="BF" w:themeFill="background1" w:fill="BFBFBF" w:color="auto" w:val="clear"/>
            <w:vAlign w:val="center"/>
          </w:tcPr>
          <w:p w:rsidRDefault="003648AD" w:rsidP="00874A05" w:rsidR="003648AD" w:rsidRPr="00D62E8F">
            <w:pPr>
              <w:jc w:val="center"/>
            </w:pPr>
            <w:r w:rsidRPr="00D62E8F">
              <w:t>UKUPNO:</w:t>
            </w:r>
          </w:p>
        </w:tc>
        <w:tc>
          <w:tcPr>
            <w:tcW w:type="pct" w:w="818"/>
            <w:tcBorders>
              <w:top w:space="0" w:sz="6" w:color="auto" w:val="single"/>
              <w:left w:space="0" w:sz="6" w:color="auto" w:val="single"/>
              <w:bottom w:space="0" w:sz="6" w:color="auto" w:val="single"/>
              <w:right w:space="0" w:sz="6" w:color="auto" w:val="single"/>
            </w:tcBorders>
            <w:shd w:themeFillShade="BF" w:themeFill="background1" w:fill="BFBFBF" w:color="auto" w:val="clear"/>
            <w:noWrap/>
            <w:vAlign w:val="center"/>
          </w:tcPr>
          <w:p w:rsidRDefault="003648AD" w:rsidP="00874A05" w:rsidR="003648AD" w:rsidRPr="00D62E8F">
            <w:pPr>
              <w:jc w:val="center"/>
            </w:pPr>
            <w:r w:rsidRPr="00D62E8F">
              <w:t>6.127.431,31 kn</w:t>
            </w:r>
          </w:p>
        </w:tc>
      </w:tr>
    </w:tbl>
    <w:p w:rsidRDefault="003648AD" w:rsidP="003648AD" w:rsidR="003648AD" w:rsidRPr="00D62E8F">
      <w:pPr>
        <w:jc w:val="both"/>
      </w:pPr>
    </w:p>
    <w:p w:rsidRDefault="003648AD" w:rsidP="003648AD" w:rsidR="003648AD" w:rsidRPr="00D62E8F">
      <w:pPr>
        <w:jc w:val="both"/>
      </w:pPr>
      <w:r>
        <w:lastRenderedPageBreak/>
        <w:tab/>
      </w:r>
      <w:r w:rsidRPr="00D62E8F">
        <w:t xml:space="preserve">Stečajnim planom stečajni dužnik bi zadržao svu nematerijalnu i materijalnu imovinu s obzirom da je ista neophodna radi nastavka poslovanja stečajnog dužnika. Ne postoji nefunkcionalna imovina koja bi se mogla unovčiti bez ugrožavanja poslovanja stečajnog dužnika.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 odnosu na obveze stečajne mase po provedbi stečajnog plana iste se procjenjuju kako slijedi:</w:t>
      </w:r>
    </w:p>
    <w:p w:rsidRDefault="003648AD" w:rsidP="003648AD" w:rsidR="003648AD" w:rsidRPr="00D62E8F">
      <w:pPr>
        <w:pStyle w:val="Bezproreda"/>
        <w:rPr>
          <w:rFonts w:cs="Times New Roman" w:hAnsi="Times New Roman" w:ascii="Times New Roman"/>
          <w:sz w:val="24"/>
          <w:szCs w:val="24"/>
          <w:lang w:val="hr-HR"/>
        </w:rPr>
      </w:pPr>
    </w:p>
    <w:tbl>
      <w:tblPr>
        <w:tblW w:type="pct" w:w="5000"/>
        <w:tblLook w:val="04A0" w:noVBand="1" w:noHBand="0" w:lastColumn="0" w:firstColumn="1" w:lastRow="0" w:firstRow="1"/>
      </w:tblPr>
      <w:tblGrid>
        <w:gridCol w:w="983"/>
        <w:gridCol w:w="513"/>
        <w:gridCol w:w="4386"/>
        <w:gridCol w:w="3404"/>
      </w:tblGrid>
      <w:tr w:rsidTr="00874A05" w:rsidR="003648AD" w:rsidRPr="00D62E8F">
        <w:trPr>
          <w:trHeight w:val="315"/>
        </w:trPr>
        <w:tc>
          <w:tcPr>
            <w:tcW w:type="pct" w:w="5000"/>
            <w:gridSpan w:val="4"/>
            <w:tcBorders>
              <w:top w:space="0" w:sz="8" w:color="auto" w:val="single"/>
              <w:left w:space="0" w:sz="8" w:color="auto" w:val="single"/>
              <w:bottom w:space="0" w:sz="8" w:color="auto" w:val="single"/>
              <w:right w:space="0" w:sz="8" w:color="000000" w:val="single"/>
            </w:tcBorders>
            <w:shd w:fill="BFBFBF" w:color="000000" w:val="clear"/>
            <w:noWrap/>
            <w:vAlign w:val="center"/>
            <w:hideMark/>
          </w:tcPr>
          <w:p w:rsidRDefault="003648AD" w:rsidP="00874A05" w:rsidR="003648AD" w:rsidRPr="00D62E8F">
            <w:pPr>
              <w:jc w:val="center"/>
              <w:rPr>
                <w:bCs w:val="false"/>
              </w:rPr>
            </w:pPr>
            <w:r w:rsidRPr="00D62E8F">
              <w:rPr>
                <w:bCs w:val="false"/>
              </w:rPr>
              <w:t>PREGLED OBVEZA</w:t>
            </w:r>
          </w:p>
        </w:tc>
      </w:tr>
      <w:tr w:rsidTr="00874A05" w:rsidR="003648AD" w:rsidRPr="00D62E8F">
        <w:trPr>
          <w:trHeight w:val="300"/>
        </w:trPr>
        <w:tc>
          <w:tcPr>
            <w:tcW w:type="pct" w:w="525"/>
            <w:tcBorders>
              <w:top w:val="nil"/>
              <w:left w:space="0" w:sz="8" w:color="auto" w:val="single"/>
              <w:bottom w:space="0" w:sz="4" w:color="auto" w:val="single"/>
              <w:right w:space="0" w:sz="4" w:color="auto" w:val="single"/>
            </w:tcBorders>
            <w:shd w:fill="BFBFBF" w:color="000000" w:val="clear"/>
            <w:noWrap/>
            <w:vAlign w:val="center"/>
            <w:hideMark/>
          </w:tcPr>
          <w:p w:rsidRDefault="003648AD" w:rsidP="00874A05" w:rsidR="003648AD" w:rsidRPr="00D62E8F">
            <w:pPr>
              <w:rPr>
                <w:bCs w:val="false"/>
              </w:rPr>
            </w:pPr>
            <w:r w:rsidRPr="00D62E8F">
              <w:rPr>
                <w:bCs w:val="false"/>
              </w:rPr>
              <w:t>Red. br.</w:t>
            </w:r>
          </w:p>
        </w:tc>
        <w:tc>
          <w:tcPr>
            <w:tcW w:type="pct" w:w="2641"/>
            <w:gridSpan w:val="2"/>
            <w:tcBorders>
              <w:top w:val="nil"/>
              <w:left w:val="nil"/>
              <w:bottom w:space="0" w:sz="4" w:color="auto" w:val="single"/>
              <w:right w:space="0" w:sz="4" w:color="auto" w:val="single"/>
            </w:tcBorders>
            <w:shd w:fill="BFBFBF" w:color="000000" w:val="clear"/>
            <w:noWrap/>
            <w:vAlign w:val="center"/>
            <w:hideMark/>
          </w:tcPr>
          <w:p w:rsidRDefault="003648AD" w:rsidP="00874A05" w:rsidR="003648AD" w:rsidRPr="00D62E8F">
            <w:pPr>
              <w:jc w:val="center"/>
              <w:rPr>
                <w:bCs w:val="false"/>
              </w:rPr>
            </w:pPr>
            <w:r w:rsidRPr="00D62E8F">
              <w:rPr>
                <w:bCs w:val="false"/>
              </w:rPr>
              <w:t>Opis obveze</w:t>
            </w:r>
          </w:p>
        </w:tc>
        <w:tc>
          <w:tcPr>
            <w:tcW w:type="pct" w:w="1834"/>
            <w:tcBorders>
              <w:top w:val="nil"/>
              <w:left w:val="nil"/>
              <w:bottom w:space="0" w:sz="4" w:color="auto" w:val="single"/>
              <w:right w:space="0" w:sz="8" w:color="auto" w:val="single"/>
            </w:tcBorders>
            <w:shd w:fill="BFBFBF" w:color="000000" w:val="clear"/>
            <w:noWrap/>
            <w:vAlign w:val="center"/>
            <w:hideMark/>
          </w:tcPr>
          <w:p w:rsidRDefault="003648AD" w:rsidP="00874A05" w:rsidR="003648AD" w:rsidRPr="00D62E8F">
            <w:pPr>
              <w:jc w:val="center"/>
              <w:rPr>
                <w:bCs w:val="false"/>
              </w:rPr>
            </w:pPr>
            <w:r w:rsidRPr="00D62E8F">
              <w:rPr>
                <w:bCs w:val="false"/>
              </w:rPr>
              <w:t>Procjena vrijednosti obveze</w:t>
            </w:r>
          </w:p>
        </w:tc>
      </w:tr>
      <w:tr w:rsidTr="00874A05" w:rsidR="003648AD"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hideMark/>
          </w:tcPr>
          <w:p w:rsidRDefault="003648AD" w:rsidP="00874A05" w:rsidR="003648AD" w:rsidRPr="00D62E8F">
            <w:pPr>
              <w:jc w:val="center"/>
            </w:pPr>
            <w:r w:rsidRPr="00D62E8F">
              <w:t>1</w:t>
            </w:r>
          </w:p>
        </w:tc>
        <w:tc>
          <w:tcPr>
            <w:tcW w:type="pct" w:w="2641"/>
            <w:gridSpan w:val="2"/>
            <w:tcBorders>
              <w:top w:val="nil"/>
              <w:left w:val="nil"/>
              <w:bottom w:space="0" w:sz="4" w:color="auto" w:val="single"/>
              <w:right w:space="0" w:sz="4" w:color="auto" w:val="single"/>
            </w:tcBorders>
            <w:shd w:fill="auto" w:color="auto" w:val="clear"/>
            <w:noWrap/>
            <w:vAlign w:val="center"/>
            <w:hideMark/>
          </w:tcPr>
          <w:p w:rsidRDefault="003648AD" w:rsidP="00874A05" w:rsidR="003648AD" w:rsidRPr="00D62E8F">
            <w:r w:rsidRPr="00D62E8F">
              <w:t>Troškovi stečajnog postupka</w:t>
            </w:r>
          </w:p>
        </w:tc>
        <w:tc>
          <w:tcPr>
            <w:tcW w:type="pct" w:w="1834"/>
            <w:tcBorders>
              <w:top w:val="nil"/>
              <w:left w:val="nil"/>
              <w:bottom w:space="0" w:sz="4" w:color="auto" w:val="single"/>
              <w:right w:space="0" w:sz="8" w:color="auto" w:val="single"/>
            </w:tcBorders>
            <w:shd w:fill="auto" w:color="auto" w:val="clear"/>
            <w:noWrap/>
            <w:vAlign w:val="center"/>
            <w:hideMark/>
          </w:tcPr>
          <w:p w:rsidRDefault="003648AD" w:rsidP="00874A05" w:rsidR="003648AD" w:rsidRPr="00D62E8F">
            <w:pPr>
              <w:jc w:val="center"/>
            </w:pPr>
            <w:r w:rsidRPr="00D62E8F">
              <w:t>301.064,29kn</w:t>
            </w:r>
          </w:p>
        </w:tc>
      </w:tr>
      <w:tr w:rsidTr="00874A05" w:rsidR="003648AD"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tcPr>
          <w:p w:rsidRDefault="003648AD" w:rsidP="00874A05" w:rsidR="003648AD" w:rsidRPr="00D62E8F">
            <w:pPr>
              <w:jc w:val="center"/>
            </w:pPr>
          </w:p>
        </w:tc>
        <w:tc>
          <w:tcPr>
            <w:tcW w:type="pct" w:w="278"/>
            <w:tcBorders>
              <w:top w:val="nil"/>
              <w:left w:val="nil"/>
              <w:bottom w:space="0" w:sz="4" w:color="auto" w:val="single"/>
              <w:right w:space="0" w:sz="4" w:color="auto" w:val="single"/>
            </w:tcBorders>
            <w:shd w:fill="auto" w:color="auto" w:val="clear"/>
            <w:noWrap/>
            <w:vAlign w:val="center"/>
          </w:tcPr>
          <w:p w:rsidRDefault="003648AD" w:rsidP="00874A05" w:rsidR="003648AD" w:rsidRPr="00D62E8F">
            <w:r w:rsidRPr="00D62E8F">
              <w:t>a)</w:t>
            </w:r>
          </w:p>
        </w:tc>
        <w:tc>
          <w:tcPr>
            <w:tcW w:type="pct" w:w="2363"/>
            <w:tcBorders>
              <w:top w:val="nil"/>
              <w:left w:val="nil"/>
              <w:bottom w:space="0" w:sz="4" w:color="auto" w:val="single"/>
              <w:right w:space="0" w:sz="4" w:color="auto" w:val="single"/>
            </w:tcBorders>
            <w:shd w:fill="auto" w:color="auto" w:val="clear"/>
            <w:vAlign w:val="center"/>
          </w:tcPr>
          <w:p w:rsidRDefault="003648AD" w:rsidP="00874A05" w:rsidR="003648AD" w:rsidRPr="00D62E8F">
            <w:r w:rsidRPr="00D62E8F">
              <w:t>Nagrada članovima Odbora vjerovnika (bruto iznos)</w:t>
            </w:r>
          </w:p>
        </w:tc>
        <w:tc>
          <w:tcPr>
            <w:tcW w:type="pct" w:w="1834"/>
            <w:tcBorders>
              <w:top w:val="nil"/>
              <w:left w:val="nil"/>
              <w:bottom w:space="0" w:sz="4" w:color="auto" w:val="single"/>
              <w:right w:space="0" w:sz="8" w:color="auto" w:val="single"/>
            </w:tcBorders>
            <w:shd w:fill="auto" w:color="auto" w:val="clear"/>
            <w:noWrap/>
            <w:vAlign w:val="center"/>
          </w:tcPr>
          <w:p w:rsidRDefault="003648AD" w:rsidP="00874A05" w:rsidR="003648AD" w:rsidRPr="00D62E8F">
            <w:pPr>
              <w:jc w:val="center"/>
            </w:pPr>
            <w:r w:rsidRPr="00D62E8F">
              <w:t>10.064,49 kn</w:t>
            </w:r>
          </w:p>
        </w:tc>
      </w:tr>
      <w:tr w:rsidTr="00874A05" w:rsidR="003648AD"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tcPr>
          <w:p w:rsidRDefault="003648AD" w:rsidP="00874A05" w:rsidR="003648AD" w:rsidRPr="00D62E8F">
            <w:pPr>
              <w:jc w:val="center"/>
            </w:pPr>
          </w:p>
        </w:tc>
        <w:tc>
          <w:tcPr>
            <w:tcW w:type="pct" w:w="278"/>
            <w:tcBorders>
              <w:top w:val="nil"/>
              <w:left w:val="nil"/>
              <w:bottom w:space="0" w:sz="4" w:color="auto" w:val="single"/>
              <w:right w:space="0" w:sz="4" w:color="auto" w:val="single"/>
            </w:tcBorders>
            <w:shd w:fill="auto" w:color="auto" w:val="clear"/>
            <w:noWrap/>
            <w:vAlign w:val="center"/>
          </w:tcPr>
          <w:p w:rsidRDefault="003648AD" w:rsidP="00874A05" w:rsidR="003648AD" w:rsidRPr="00D62E8F">
            <w:r w:rsidRPr="00D62E8F">
              <w:t>b)</w:t>
            </w:r>
          </w:p>
        </w:tc>
        <w:tc>
          <w:tcPr>
            <w:tcW w:type="pct" w:w="2363"/>
            <w:tcBorders>
              <w:top w:val="nil"/>
              <w:left w:val="nil"/>
              <w:bottom w:space="0" w:sz="4" w:color="auto" w:val="single"/>
              <w:right w:space="0" w:sz="4" w:color="auto" w:val="single"/>
            </w:tcBorders>
            <w:shd w:fill="auto" w:color="auto" w:val="clear"/>
            <w:vAlign w:val="center"/>
          </w:tcPr>
          <w:p w:rsidRDefault="003648AD" w:rsidP="00874A05" w:rsidR="003648AD" w:rsidRPr="00D62E8F">
            <w:r w:rsidRPr="00D62E8F">
              <w:t>Nagrada stečajnom upravitelju (bruto iznos)</w:t>
            </w:r>
          </w:p>
        </w:tc>
        <w:tc>
          <w:tcPr>
            <w:tcW w:type="pct" w:w="1834"/>
            <w:tcBorders>
              <w:top w:val="nil"/>
              <w:left w:val="nil"/>
              <w:bottom w:space="0" w:sz="4" w:color="auto" w:val="single"/>
              <w:right w:space="0" w:sz="8" w:color="auto" w:val="single"/>
            </w:tcBorders>
            <w:shd w:fill="auto" w:color="auto" w:val="clear"/>
            <w:noWrap/>
            <w:vAlign w:val="center"/>
          </w:tcPr>
          <w:p w:rsidRDefault="003648AD" w:rsidP="00874A05" w:rsidR="003648AD" w:rsidRPr="00D62E8F">
            <w:pPr>
              <w:jc w:val="center"/>
            </w:pPr>
            <w:r w:rsidRPr="00D62E8F">
              <w:t>291.000,00 kn</w:t>
            </w:r>
          </w:p>
        </w:tc>
      </w:tr>
      <w:tr w:rsidTr="00874A05" w:rsidR="003648AD" w:rsidRPr="00D62E8F">
        <w:trPr>
          <w:trHeight w:val="315"/>
        </w:trPr>
        <w:tc>
          <w:tcPr>
            <w:tcW w:type="pct" w:w="525"/>
            <w:tcBorders>
              <w:top w:val="nil"/>
              <w:left w:space="0" w:sz="8" w:color="auto" w:val="single"/>
              <w:bottom w:val="nil"/>
              <w:right w:space="0" w:sz="4" w:color="auto" w:val="single"/>
            </w:tcBorders>
            <w:shd w:fill="auto" w:color="auto" w:val="clear"/>
            <w:noWrap/>
            <w:vAlign w:val="center"/>
            <w:hideMark/>
          </w:tcPr>
          <w:p w:rsidRDefault="003648AD" w:rsidP="00874A05" w:rsidR="003648AD" w:rsidRPr="00D62E8F">
            <w:pPr>
              <w:jc w:val="center"/>
            </w:pPr>
            <w:r w:rsidRPr="00D62E8F">
              <w:t>2</w:t>
            </w:r>
          </w:p>
        </w:tc>
        <w:tc>
          <w:tcPr>
            <w:tcW w:type="pct" w:w="2641"/>
            <w:gridSpan w:val="2"/>
            <w:tcBorders>
              <w:top w:val="nil"/>
              <w:left w:val="nil"/>
              <w:bottom w:val="nil"/>
              <w:right w:space="0" w:sz="4" w:color="auto" w:val="single"/>
            </w:tcBorders>
            <w:shd w:fill="auto" w:color="auto" w:val="clear"/>
            <w:noWrap/>
            <w:vAlign w:val="center"/>
            <w:hideMark/>
          </w:tcPr>
          <w:p w:rsidRDefault="003648AD" w:rsidP="00874A05" w:rsidR="003648AD" w:rsidRPr="00D62E8F">
            <w:r w:rsidRPr="00D62E8F">
              <w:t>Tražbine vjerovnika II. višeg isplatnog reda</w:t>
            </w:r>
          </w:p>
        </w:tc>
        <w:tc>
          <w:tcPr>
            <w:tcW w:type="pct" w:w="1834"/>
            <w:tcBorders>
              <w:top w:val="nil"/>
              <w:left w:val="nil"/>
              <w:bottom w:val="nil"/>
              <w:right w:space="0" w:sz="8" w:color="auto" w:val="single"/>
            </w:tcBorders>
            <w:shd w:fill="auto" w:color="auto" w:val="clear"/>
            <w:noWrap/>
            <w:vAlign w:val="center"/>
            <w:hideMark/>
          </w:tcPr>
          <w:p w:rsidRDefault="003648AD" w:rsidP="00874A05" w:rsidR="003648AD" w:rsidRPr="00D62E8F">
            <w:pPr>
              <w:jc w:val="center"/>
            </w:pPr>
            <w:r w:rsidRPr="00D62E8F">
              <w:t>2.998.617,14 kn</w:t>
            </w:r>
          </w:p>
        </w:tc>
      </w:tr>
      <w:tr w:rsidTr="00874A05" w:rsidR="003648AD" w:rsidRPr="00D62E8F">
        <w:trPr>
          <w:trHeight w:val="315"/>
        </w:trPr>
        <w:tc>
          <w:tcPr>
            <w:tcW w:type="pct" w:w="3166"/>
            <w:gridSpan w:val="3"/>
            <w:tcBorders>
              <w:top w:space="0" w:sz="8" w:color="auto" w:val="single"/>
              <w:left w:space="0" w:sz="8" w:color="auto" w:val="single"/>
              <w:bottom w:space="0" w:sz="8" w:color="auto" w:val="single"/>
              <w:right w:space="0" w:sz="4" w:color="auto" w:val="single"/>
            </w:tcBorders>
            <w:shd w:fill="BFBFBF" w:color="000000" w:val="clear"/>
            <w:noWrap/>
            <w:vAlign w:val="center"/>
            <w:hideMark/>
          </w:tcPr>
          <w:p w:rsidRDefault="003648AD" w:rsidP="00874A05" w:rsidR="003648AD" w:rsidRPr="00D62E8F">
            <w:pPr>
              <w:jc w:val="center"/>
              <w:rPr>
                <w:bCs w:val="false"/>
              </w:rPr>
            </w:pPr>
            <w:r w:rsidRPr="00D62E8F">
              <w:rPr>
                <w:bCs w:val="false"/>
              </w:rPr>
              <w:t>UKUPNO:</w:t>
            </w:r>
          </w:p>
        </w:tc>
        <w:tc>
          <w:tcPr>
            <w:tcW w:type="pct" w:w="1834"/>
            <w:tcBorders>
              <w:top w:space="0" w:sz="8" w:color="auto" w:val="single"/>
              <w:left w:val="nil"/>
              <w:bottom w:space="0" w:sz="8" w:color="auto" w:val="single"/>
              <w:right w:space="0" w:sz="8" w:color="auto" w:val="single"/>
            </w:tcBorders>
            <w:shd w:fill="BFBFBF" w:color="000000" w:val="clear"/>
            <w:noWrap/>
            <w:vAlign w:val="center"/>
            <w:hideMark/>
          </w:tcPr>
          <w:p w:rsidRDefault="003648AD" w:rsidP="00874A05" w:rsidR="003648AD" w:rsidRPr="00D62E8F">
            <w:pPr>
              <w:jc w:val="center"/>
              <w:rPr>
                <w:bCs w:val="false"/>
              </w:rPr>
            </w:pPr>
            <w:r w:rsidRPr="00D62E8F">
              <w:rPr>
                <w:bCs w:val="false"/>
              </w:rPr>
              <w:t>3.299.681,43 kn</w:t>
            </w:r>
          </w:p>
        </w:tc>
      </w:tr>
    </w:tbl>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dužnik vodi upravni spor pred Upravnim sudom u Rijeci posl. broj 5 Usl-1620/2015 u povodu tužbe stečajnog dužnika protiv MINISTARSTVA FINANCIJA – Samostalni sektor za drugostupanjski upravni postupak.</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dužnik vodi postupke prisilne naplate prema tablici sudskih postupaka koji su priloženi ovom stečajnom planu (PRILOG 1)</w:t>
      </w:r>
      <w:r>
        <w:rPr>
          <w:rFonts w:cs="Times New Roman" w:hAnsi="Times New Roman" w:ascii="Times New Roman"/>
          <w:sz w:val="24"/>
          <w:szCs w:val="24"/>
          <w:lang w:val="hr-HR"/>
        </w:rPr>
        <w:t>.</w:t>
      </w:r>
    </w:p>
    <w:bookmarkEnd w:id="1"/>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Odredbom članka 303. Stečajnog zakona propisano je da je nakon otvaranja stečajnoga postupka dopušteno izraditi stečajni plan u kojemu se može odstupiti od zakonskih odredbi o unovčenju i raspodjeli stečajne mase. Stečajnim planom može se, među ostalim, ostaviti dužniku sva imovina ili dio njegove imovine radi nastavljanja poslovanja dužnika te odrediti način namirenja stečajnih vjerovnika.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Sagledavajući način poslovanja stečajnog dužnika, poglavito okolnost da isti nema značajnije materijalne imovine kojom bi se moglo namiriti tražbine stečajnih vjerovnika po njihovom unovčenju, te uzimajući u obzir da nematerijalna imovina nije prenosiva u smislu članka 66. Zakona o koncesijama („Narodne novine“ br. 69/17), zaključuje se da je najprimjereniji način na koji se mogu ispuniti smjernice vjerovnika izložene na Skupštini od 28. rujna 2017. godine ostavljanje dužniku da nastavi s poslovanjem zadržavajući koncesiju kao nematerijalnu imovinu te kroz poslovanje ostvariti višak prihoda nad rashodima koji bi omogućili namirenje vjerovnika u cijelosti kroz određeni vremenski period.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se stečajni plan temelji na odredbi članka 303. stavka 2. točke</w:t>
      </w:r>
      <w:bookmarkStart w:name="_Toc499120194" w:id="2"/>
      <w:r w:rsidRPr="00D62E8F">
        <w:rPr>
          <w:rFonts w:cs="Times New Roman" w:hAnsi="Times New Roman" w:ascii="Times New Roman"/>
          <w:sz w:val="24"/>
          <w:szCs w:val="24"/>
          <w:lang w:val="hr-HR"/>
        </w:rPr>
        <w:t xml:space="preserve"> 1., 6. i 11.  Stečajnog zakona.</w:t>
      </w:r>
      <w:bookmarkStart w:name="_Toc499120197" w:id="3"/>
      <w:bookmarkEnd w:id="2"/>
    </w:p>
    <w:bookmarkEnd w:id="3"/>
    <w:p w:rsidRDefault="003648AD" w:rsidP="003648AD" w:rsidR="003648AD" w:rsidRPr="00D62E8F">
      <w:pPr>
        <w:jc w:val="both"/>
      </w:pPr>
      <w:r>
        <w:tab/>
      </w:r>
      <w:r w:rsidRPr="00D62E8F">
        <w:t>Stečajni upravitelj je proveo istraživanje naknada za lučke usluge priveza brodica na području koje gravitira gradu Puli gdje je sjedište stečajnog dužnika. Istraživanjem su prikupljeni pokazatelji o naknadama za iste odnosno istovrsne lučke usluge koje pruža stečajni dužnik svojim članovima u postupku izvršavanja Ugovora o koncesiji.</w:t>
      </w:r>
    </w:p>
    <w:p w:rsidRDefault="003648AD" w:rsidP="003648AD" w:rsidR="003648AD" w:rsidRPr="00D62E8F">
      <w:pPr>
        <w:jc w:val="both"/>
      </w:pPr>
      <w:r>
        <w:tab/>
      </w:r>
      <w:r w:rsidRPr="00D62E8F">
        <w:t>Svrha istraživanja jest pribavljanje pokazatelja za komparativnu analizu cjenovne politike koncesionara i luka otvorenih za javni promet – komunalni dio luke, a u cilju formiranja zaključaka o prostoru povećanja članarina u mjeri koja ne bi dovela do osipanja članstva kako bi iskoristivost lučkih kapaciteta bila istovjetna kao i prije povećanja članarina.</w:t>
      </w:r>
    </w:p>
    <w:p w:rsidRDefault="003648AD" w:rsidP="003648AD" w:rsidR="003648AD" w:rsidRPr="00D62E8F">
      <w:pPr>
        <w:jc w:val="both"/>
      </w:pPr>
      <w:r w:rsidRPr="00D62E8F">
        <w:t>Nužnost povećanja članarina proizlazi iz potrebe da se u prihvatljivom vremenskom razdoblju omogući višak prihoda nad rashodima kojim bi se u cijelosti podmirile tražbine stečajnih vjerovnika koje su utvrđene u ovom stečajnom postupku.</w:t>
      </w:r>
    </w:p>
    <w:p w:rsidRDefault="003648AD" w:rsidP="003648AD" w:rsidR="003648AD" w:rsidRPr="00D62E8F">
      <w:pPr>
        <w:jc w:val="both"/>
      </w:pPr>
    </w:p>
    <w:p w:rsidRDefault="003648AD" w:rsidP="003648AD" w:rsidR="003648AD" w:rsidRPr="00D62E8F">
      <w:pPr>
        <w:jc w:val="both"/>
      </w:pPr>
      <w:r>
        <w:tab/>
      </w:r>
      <w:r w:rsidRPr="00D62E8F">
        <w:t xml:space="preserve">Istraživanje je provedeno na ukupno šest luka, uključujući i luku Delfin, usporedno po kategorijama brodica koje su definirane po nedjeljivom dužnom metru preko svega.  </w:t>
      </w:r>
    </w:p>
    <w:p w:rsidRDefault="003648AD" w:rsidP="003648AD" w:rsidR="003648AD" w:rsidRPr="00D62E8F">
      <w:pPr>
        <w:jc w:val="both"/>
      </w:pPr>
      <w:r>
        <w:tab/>
      </w:r>
      <w:r w:rsidRPr="00D62E8F">
        <w:t xml:space="preserve">Napominje se da pritom nije uzet kao predmet istraživanja ukupni broj korisnika koji imaju pendentne zahtjeve za dodjelom veza u tim lukama, što se ostvaruje kroz kriterije za dodjelu veza u komunalnom dijelu luka otvorenih za javni promet županijskog i lokalnog značaja, odnosno kroz stjecanje članstva u udrugama koje su ovlaštenici luka posebne namjene -  sportskih luka od županijskog značaja. </w:t>
      </w:r>
    </w:p>
    <w:p w:rsidRDefault="003648AD" w:rsidP="003648AD" w:rsidR="003648AD" w:rsidRPr="00D62E8F">
      <w:pPr>
        <w:jc w:val="both"/>
        <w:rPr>
          <w:i/>
        </w:rPr>
      </w:pPr>
      <w:r>
        <w:tab/>
      </w:r>
      <w:r w:rsidRPr="00D62E8F">
        <w:t>Komparativna analiza naknada dovodi do zaključka da postoji prostor za planirano povećanje članarina kojim bi se ostvarili prihodi nam</w:t>
      </w:r>
      <w:r>
        <w:t>i</w:t>
      </w:r>
      <w:r w:rsidRPr="00D62E8F">
        <w:t xml:space="preserve">jenjeni namirenju stečajnih vjerovnika kroz stečajni plan.  </w:t>
      </w:r>
    </w:p>
    <w:p w:rsidRDefault="003648AD" w:rsidP="003648AD" w:rsidR="003648AD" w:rsidRPr="00D62E8F">
      <w:pPr>
        <w:jc w:val="both"/>
      </w:pPr>
    </w:p>
    <w:p w:rsidRDefault="003648AD" w:rsidP="003648AD" w:rsidR="003648AD" w:rsidRPr="00D62E8F">
      <w:pPr>
        <w:jc w:val="both"/>
      </w:pPr>
      <w:r>
        <w:tab/>
      </w:r>
      <w:r w:rsidRPr="00D62E8F">
        <w:t>Komparativni prikaz naknada za vez te članarina u lukama da</w:t>
      </w:r>
      <w:r>
        <w:t>n je u Stečajnom planu.</w:t>
      </w:r>
    </w:p>
    <w:p w:rsidRDefault="003648AD" w:rsidP="003648AD" w:rsidR="003648AD" w:rsidRPr="00D62E8F"/>
    <w:p w:rsidRDefault="003648AD" w:rsidP="003648AD" w:rsidR="003648AD" w:rsidRPr="00D62E8F">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Uzimajući u obzir rezultate navedene analize naturalnih i financijskih pokazatelja lučkih usluga na području Grada Pule, stečajni upravitelj je mišljenja kako ima prostora povećati prihode koje stečajni dužnik ostvaruje povećanjem članarina, a da pritom ne opadne potražnja za članstvom i pratećim stjecanjem prava na korištenje veza u luci.</w:t>
      </w:r>
    </w:p>
    <w:p w:rsidRDefault="003648AD" w:rsidP="003648AD" w:rsidR="003648AD" w:rsidRPr="00D62E8F">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upravitelj je na temelju izvršene komparativne analize ocijenio prostor za mogućnost povećanja prihoda po osnovi članarine i usluge koje je na temelju Ugovora o koncesiji ovlašten pružati.</w:t>
      </w:r>
    </w:p>
    <w:p w:rsidRDefault="003648AD" w:rsidP="003648AD" w:rsidR="003648AD">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Slijedom navedenog, stečajni upravitelj je mišljenja da se javlja i potreba za promjenama akata koji propisuju djelovanje stečajnog dužnika kao udruge te prava i obveze članstva, prvenstveno po pitanju plaćanja članarine kao najizdašnijih prihoda stečajnog dužnika, kao i potrebu za promjenama akata koji uređuju red u luci „Delfin“ i ostvarivanje prava na vez u navedenoj luci, a sve kako bi se stvorili temelji za planirano ostvarivanje prava vjerovnika.</w:t>
      </w:r>
    </w:p>
    <w:p w:rsidRDefault="003648AD" w:rsidP="003648AD" w:rsidR="003648AD">
      <w:pPr>
        <w:pStyle w:val="Naslov3"/>
        <w:keepNext w:val="false"/>
        <w:keepLines w:val="false"/>
        <w:spacing w:before="0"/>
        <w:ind w:left="720"/>
        <w:jc w:val="both"/>
        <w:rPr>
          <w:rFonts w:cs="Times New Roman" w:hAnsi="Times New Roman" w:ascii="Times New Roman"/>
          <w:b w:val="false"/>
          <w:color w:val="auto"/>
        </w:rPr>
      </w:pPr>
      <w:r>
        <w:rPr>
          <w:rFonts w:cs="Times New Roman" w:hAnsi="Times New Roman" w:ascii="Times New Roman"/>
          <w:b w:val="false"/>
          <w:color w:val="auto"/>
        </w:rPr>
        <w:t>F</w:t>
      </w:r>
      <w:r w:rsidRPr="00D62E8F">
        <w:rPr>
          <w:rFonts w:cs="Times New Roman" w:hAnsi="Times New Roman" w:ascii="Times New Roman"/>
          <w:b w:val="false"/>
          <w:color w:val="auto"/>
        </w:rPr>
        <w:t>inancijski plan i plan rezultata</w:t>
      </w:r>
      <w:r>
        <w:rPr>
          <w:rFonts w:cs="Times New Roman" w:hAnsi="Times New Roman" w:ascii="Times New Roman"/>
          <w:b w:val="false"/>
          <w:color w:val="auto"/>
        </w:rPr>
        <w:t xml:space="preserve"> dani su u Stečajnom planu.</w:t>
      </w:r>
      <w:bookmarkStart w:name="_Toc499120200" w:id="4"/>
    </w:p>
    <w:p w:rsidRDefault="003648AD" w:rsidP="003648AD" w:rsidR="003648AD" w:rsidRPr="00D62E8F">
      <w:pPr>
        <w:pStyle w:val="Naslov3"/>
        <w:keepNext w:val="false"/>
        <w:keepLines w:val="false"/>
        <w:spacing w:before="0"/>
        <w:jc w:val="both"/>
        <w:rPr>
          <w:rFonts w:cs="Times New Roman" w:hAnsi="Times New Roman" w:ascii="Times New Roman"/>
          <w:b w:val="false"/>
          <w:color w:val="auto"/>
        </w:rPr>
      </w:pPr>
      <w:r>
        <w:rPr>
          <w:rFonts w:cs="Times New Roman" w:hAnsi="Times New Roman" w:ascii="Times New Roman"/>
          <w:b w:val="false"/>
          <w:color w:val="auto"/>
        </w:rPr>
        <w:tab/>
      </w:r>
      <w:r w:rsidRPr="00D62E8F">
        <w:rPr>
          <w:rFonts w:cs="Times New Roman" w:hAnsi="Times New Roman" w:ascii="Times New Roman"/>
          <w:b w:val="false"/>
          <w:color w:val="auto"/>
        </w:rPr>
        <w:t>Analiza financijskog plana i plana rezultata predviđa da uz primjereno povećanje prihoda od 50% uz očekivano povećanje od 5% idućih godina mogućnost podmirenja vjerovničkih tražbina nije moguće ostvariti u vremenskom roku kraćem od pet godina.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se stečajni plan bazira na petogodišnjem vremenskom razdoblju gdje se interesi vjerov</w:t>
      </w:r>
      <w:r>
        <w:rPr>
          <w:rFonts w:cs="Times New Roman" w:hAnsi="Times New Roman" w:ascii="Times New Roman"/>
          <w:sz w:val="24"/>
          <w:szCs w:val="24"/>
          <w:lang w:val="hr-HR"/>
        </w:rPr>
        <w:t>n</w:t>
      </w:r>
      <w:r w:rsidRPr="00D62E8F">
        <w:rPr>
          <w:rFonts w:cs="Times New Roman" w:hAnsi="Times New Roman" w:ascii="Times New Roman"/>
          <w:sz w:val="24"/>
          <w:szCs w:val="24"/>
          <w:lang w:val="hr-HR"/>
        </w:rPr>
        <w:t>ika ostvaruju u tom vremenskom razdoblju uz očuvanje mogućnosti redovnog poslovanja dužnika nakon otvaranja stečajnog postupka.</w:t>
      </w:r>
    </w:p>
    <w:bookmarkEnd w:id="4"/>
    <w:p w:rsidRDefault="003648AD" w:rsidP="003648AD" w:rsidR="003648AD" w:rsidRPr="00D62E8F">
      <w:pPr>
        <w:jc w:val="both"/>
      </w:pPr>
      <w:r>
        <w:tab/>
      </w:r>
      <w:r w:rsidRPr="00D62E8F">
        <w:t>Odredbom članka 308. Stečajnog zakona propisano je da se sudionici u stečajnom planu razvrstavaju pri utvrđivanju njihovih prava u skupine.</w:t>
      </w:r>
    </w:p>
    <w:p w:rsidRDefault="003648AD" w:rsidP="003648AD" w:rsidR="003648AD" w:rsidRPr="00D62E8F">
      <w:pPr>
        <w:jc w:val="both"/>
      </w:pPr>
      <w:r>
        <w:tab/>
      </w:r>
      <w:r w:rsidRPr="00D62E8F">
        <w:t>Sudionici predloženog stečajnog plana isključivo su stečajni vjerovnici. Stečajni plan ne zadire u prava trećih osoba.</w:t>
      </w:r>
    </w:p>
    <w:p w:rsidRDefault="003648AD" w:rsidP="003648AD" w:rsidR="003648AD" w:rsidRPr="00D62E8F">
      <w:pPr>
        <w:jc w:val="both"/>
      </w:pPr>
      <w:r>
        <w:tab/>
      </w:r>
      <w:r w:rsidRPr="00D62E8F">
        <w:t>U stečajnom postupku nema izlučnih vjerovnika.</w:t>
      </w:r>
    </w:p>
    <w:p w:rsidRDefault="003648AD" w:rsidP="003648AD" w:rsidR="003648AD" w:rsidRPr="00D62E8F">
      <w:pPr>
        <w:jc w:val="both"/>
      </w:pPr>
      <w:r>
        <w:tab/>
      </w:r>
      <w:r w:rsidRPr="00D62E8F">
        <w:t>U stečajnom postupku nema razlučnih vjerovnika.</w:t>
      </w:r>
    </w:p>
    <w:p w:rsidRDefault="003648AD" w:rsidP="003648AD" w:rsidR="003648AD" w:rsidRPr="00D62E8F">
      <w:pPr>
        <w:jc w:val="both"/>
      </w:pPr>
      <w:r>
        <w:tab/>
      </w:r>
      <w:r w:rsidRPr="00D62E8F">
        <w:t xml:space="preserve">Stečajni vjerovnici </w:t>
      </w:r>
      <w:r>
        <w:t>čije su tražbine utvrđene razvr</w:t>
      </w:r>
      <w:r w:rsidRPr="00D62E8F">
        <w:t>stani su u više isplatne redove kako slijedi:</w:t>
      </w:r>
    </w:p>
    <w:p w:rsidRDefault="003648AD" w:rsidP="003648AD" w:rsidR="003648AD" w:rsidRPr="00D62E8F">
      <w:pPr>
        <w:jc w:val="both"/>
      </w:pPr>
    </w:p>
    <w:p w:rsidRDefault="003648AD" w:rsidP="003648AD" w:rsidR="003648AD" w:rsidRPr="00D62E8F">
      <w:pPr>
        <w:jc w:val="both"/>
      </w:pPr>
      <w:r w:rsidRPr="00D62E8F">
        <w:t>PRVI VIŠI ISPLATNI RED</w:t>
      </w:r>
    </w:p>
    <w:p w:rsidRDefault="003648AD" w:rsidP="003648AD" w:rsidR="003648AD" w:rsidRPr="00D62E8F">
      <w:pPr>
        <w:jc w:val="both"/>
      </w:pPr>
    </w:p>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660"/>
        <w:gridCol w:w="1468"/>
        <w:gridCol w:w="1469"/>
        <w:gridCol w:w="1469"/>
        <w:gridCol w:w="1469"/>
        <w:gridCol w:w="1469"/>
        <w:gridCol w:w="1282"/>
      </w:tblGrid>
      <w:tr w:rsidTr="00874A05" w:rsidR="003648AD" w:rsidRPr="001B02F5">
        <w:trPr>
          <w:trHeight w:val="540"/>
        </w:trPr>
        <w:tc>
          <w:tcPr>
            <w:tcW w:type="pct" w:w="363"/>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RED. BR.</w:t>
            </w:r>
          </w:p>
        </w:tc>
        <w:tc>
          <w:tcPr>
            <w:tcW w:type="pct" w:w="775"/>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 xml:space="preserve">IME I PREZIME / TVRTKA / NAZIV </w:t>
            </w:r>
            <w:r w:rsidRPr="001B02F5">
              <w:rPr>
                <w:bCs w:val="false"/>
                <w:sz w:val="22"/>
                <w:szCs w:val="22"/>
              </w:rPr>
              <w:lastRenderedPageBreak/>
              <w:t>VJEROVNIKA</w:t>
            </w:r>
          </w:p>
        </w:tc>
        <w:tc>
          <w:tcPr>
            <w:tcW w:type="pct" w:w="741"/>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lastRenderedPageBreak/>
              <w:t>OIB VJEROVNIKA</w:t>
            </w:r>
          </w:p>
        </w:tc>
        <w:tc>
          <w:tcPr>
            <w:tcW w:type="pct" w:w="775"/>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ADRESA / SJEDIŠTE VJEROVNIKA</w:t>
            </w:r>
          </w:p>
        </w:tc>
        <w:tc>
          <w:tcPr>
            <w:tcW w:type="pct" w:w="784"/>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IZNOS PRIJAVLJENE TRAŽBINE</w:t>
            </w:r>
          </w:p>
        </w:tc>
        <w:tc>
          <w:tcPr>
            <w:tcW w:type="pct" w:w="777"/>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 xml:space="preserve">PRAVNA OSNOVA PRIJAVLJENE </w:t>
            </w:r>
            <w:r w:rsidRPr="001B02F5">
              <w:rPr>
                <w:bCs w:val="false"/>
                <w:sz w:val="22"/>
                <w:szCs w:val="22"/>
              </w:rPr>
              <w:lastRenderedPageBreak/>
              <w:t>TRAŽBINE</w:t>
            </w:r>
          </w:p>
        </w:tc>
        <w:tc>
          <w:tcPr>
            <w:tcW w:type="pct" w:w="785"/>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lastRenderedPageBreak/>
              <w:t>IZNOS UTVRĐENE TRAŽBIN</w:t>
            </w:r>
            <w:r w:rsidRPr="001B02F5">
              <w:rPr>
                <w:bCs w:val="false"/>
                <w:sz w:val="22"/>
                <w:szCs w:val="22"/>
              </w:rPr>
              <w:lastRenderedPageBreak/>
              <w:t>E</w:t>
            </w:r>
          </w:p>
        </w:tc>
      </w:tr>
      <w:tr w:rsidTr="00874A05" w:rsidR="003648AD" w:rsidRPr="001B02F5">
        <w:trPr>
          <w:trHeight w:val="405"/>
        </w:trPr>
        <w:tc>
          <w:tcPr>
            <w:tcW w:type="pct" w:w="363"/>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lastRenderedPageBreak/>
              <w:t>1</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IVAN BRKIĆ</w:t>
            </w:r>
          </w:p>
        </w:tc>
        <w:tc>
          <w:tcPr>
            <w:tcW w:type="pct" w:w="74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03644020341</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Vodnjan, Peroj 1</w:t>
            </w:r>
          </w:p>
        </w:tc>
        <w:tc>
          <w:tcPr>
            <w:tcW w:type="pct" w:w="784"/>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16.142,41 kn</w:t>
            </w:r>
          </w:p>
        </w:tc>
        <w:tc>
          <w:tcPr>
            <w:tcW w:type="pct" w:w="777"/>
            <w:shd w:fill="auto" w:color="auto" w:val="clear"/>
            <w:vAlign w:val="center"/>
            <w:hideMark/>
          </w:tcPr>
          <w:p w:rsidRDefault="003648AD" w:rsidP="00874A05" w:rsidR="003648AD" w:rsidRPr="001B02F5">
            <w:pPr>
              <w:rPr>
                <w:bCs w:val="false"/>
                <w:sz w:val="22"/>
                <w:szCs w:val="22"/>
              </w:rPr>
            </w:pPr>
            <w:r w:rsidRPr="001B02F5">
              <w:rPr>
                <w:bCs w:val="false"/>
                <w:sz w:val="22"/>
                <w:szCs w:val="22"/>
              </w:rPr>
              <w:t>ugovor o radu, obračun kamata</w:t>
            </w:r>
          </w:p>
        </w:tc>
        <w:tc>
          <w:tcPr>
            <w:tcW w:type="pct" w:w="78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16.142,41 kn</w:t>
            </w:r>
          </w:p>
        </w:tc>
      </w:tr>
      <w:tr w:rsidTr="00874A05" w:rsidR="003648AD" w:rsidRPr="001B02F5">
        <w:trPr>
          <w:trHeight w:val="390"/>
        </w:trPr>
        <w:tc>
          <w:tcPr>
            <w:tcW w:type="pct" w:w="363"/>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SANJA DESNICA</w:t>
            </w:r>
          </w:p>
        </w:tc>
        <w:tc>
          <w:tcPr>
            <w:tcW w:type="pct" w:w="74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91785589285</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Pula, Sisplac 13</w:t>
            </w:r>
          </w:p>
        </w:tc>
        <w:tc>
          <w:tcPr>
            <w:tcW w:type="pct" w:w="784"/>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18.545,80 kn</w:t>
            </w:r>
          </w:p>
        </w:tc>
        <w:tc>
          <w:tcPr>
            <w:tcW w:type="pct" w:w="777"/>
            <w:shd w:fill="auto" w:color="auto" w:val="clear"/>
            <w:vAlign w:val="center"/>
            <w:hideMark/>
          </w:tcPr>
          <w:p w:rsidRDefault="003648AD" w:rsidP="00874A05" w:rsidR="003648AD" w:rsidRPr="001B02F5">
            <w:pPr>
              <w:rPr>
                <w:bCs w:val="false"/>
                <w:sz w:val="22"/>
                <w:szCs w:val="22"/>
              </w:rPr>
            </w:pPr>
            <w:r w:rsidRPr="001B02F5">
              <w:rPr>
                <w:bCs w:val="false"/>
                <w:sz w:val="22"/>
                <w:szCs w:val="22"/>
              </w:rPr>
              <w:t>ugovor o radu, obračun kamata</w:t>
            </w:r>
          </w:p>
        </w:tc>
        <w:tc>
          <w:tcPr>
            <w:tcW w:type="pct" w:w="78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18.545,80 kn</w:t>
            </w:r>
          </w:p>
        </w:tc>
      </w:tr>
      <w:tr w:rsidTr="00874A05" w:rsidR="003648AD" w:rsidRPr="001B02F5">
        <w:trPr>
          <w:trHeight w:val="390"/>
        </w:trPr>
        <w:tc>
          <w:tcPr>
            <w:tcW w:type="pct" w:w="363"/>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MAURIZIO RADOLOVIĆ</w:t>
            </w:r>
          </w:p>
        </w:tc>
        <w:tc>
          <w:tcPr>
            <w:tcW w:type="pct" w:w="74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34475608947</w:t>
            </w:r>
          </w:p>
        </w:tc>
        <w:tc>
          <w:tcPr>
            <w:tcW w:type="pct" w:w="775"/>
            <w:shd w:fill="auto" w:color="auto" w:val="clear"/>
            <w:vAlign w:val="center"/>
            <w:hideMark/>
          </w:tcPr>
          <w:p w:rsidRDefault="003648AD" w:rsidP="00874A05" w:rsidR="003648AD" w:rsidRPr="001B02F5">
            <w:pPr>
              <w:rPr>
                <w:bCs w:val="false"/>
                <w:sz w:val="22"/>
                <w:szCs w:val="22"/>
              </w:rPr>
            </w:pPr>
            <w:r w:rsidRPr="001B02F5">
              <w:rPr>
                <w:bCs w:val="false"/>
                <w:sz w:val="22"/>
                <w:szCs w:val="22"/>
              </w:rPr>
              <w:t>Vodnjan, Peroj 235</w:t>
            </w:r>
          </w:p>
        </w:tc>
        <w:tc>
          <w:tcPr>
            <w:tcW w:type="pct" w:w="784"/>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5.264,78 kn</w:t>
            </w:r>
          </w:p>
        </w:tc>
        <w:tc>
          <w:tcPr>
            <w:tcW w:type="pct" w:w="777"/>
            <w:shd w:fill="auto" w:color="auto" w:val="clear"/>
            <w:vAlign w:val="center"/>
            <w:hideMark/>
          </w:tcPr>
          <w:p w:rsidRDefault="003648AD" w:rsidP="00874A05" w:rsidR="003648AD" w:rsidRPr="001B02F5">
            <w:pPr>
              <w:rPr>
                <w:bCs w:val="false"/>
                <w:sz w:val="22"/>
                <w:szCs w:val="22"/>
              </w:rPr>
            </w:pPr>
            <w:r w:rsidRPr="001B02F5">
              <w:rPr>
                <w:bCs w:val="false"/>
                <w:sz w:val="22"/>
                <w:szCs w:val="22"/>
              </w:rPr>
              <w:t>ugovor o radu, obračun kamata</w:t>
            </w:r>
          </w:p>
        </w:tc>
        <w:tc>
          <w:tcPr>
            <w:tcW w:type="pct" w:w="78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5.264,78 kn</w:t>
            </w:r>
          </w:p>
        </w:tc>
      </w:tr>
    </w:tbl>
    <w:p w:rsidRDefault="003648AD" w:rsidP="003648AD" w:rsidR="003648AD" w:rsidRPr="00D62E8F">
      <w:pPr>
        <w:jc w:val="both"/>
      </w:pPr>
    </w:p>
    <w:p w:rsidRDefault="003648AD" w:rsidP="003648AD" w:rsidR="003648AD" w:rsidRPr="00D62E8F">
      <w:r w:rsidRPr="00D62E8F">
        <w:t>DRUGI VIŠI ISPLATNI RED</w:t>
      </w:r>
    </w:p>
    <w:p w:rsidRDefault="003648AD" w:rsidP="003648AD" w:rsidR="003648AD" w:rsidRPr="00D62E8F"/>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655"/>
        <w:gridCol w:w="1541"/>
        <w:gridCol w:w="1455"/>
        <w:gridCol w:w="1455"/>
        <w:gridCol w:w="1455"/>
        <w:gridCol w:w="1455"/>
        <w:gridCol w:w="1270"/>
      </w:tblGrid>
      <w:tr w:rsidTr="00874A05" w:rsidR="003648AD" w:rsidRPr="001B02F5">
        <w:trPr>
          <w:trHeight w:val="540"/>
        </w:trPr>
        <w:tc>
          <w:tcPr>
            <w:tcW w:type="pct" w:w="331"/>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RED. BR.</w:t>
            </w:r>
          </w:p>
        </w:tc>
        <w:tc>
          <w:tcPr>
            <w:tcW w:type="pct" w:w="793"/>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IME I PREZIME / TVRTKA / NAZIV VJEROVNIKA</w:t>
            </w:r>
          </w:p>
        </w:tc>
        <w:tc>
          <w:tcPr>
            <w:tcW w:type="pct" w:w="677"/>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OIB VJEROVNIKA</w:t>
            </w:r>
          </w:p>
        </w:tc>
        <w:tc>
          <w:tcPr>
            <w:tcW w:type="pct" w:w="793"/>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ADRESA / SJEDIŠTE VJEROVNIKA</w:t>
            </w:r>
          </w:p>
        </w:tc>
        <w:tc>
          <w:tcPr>
            <w:tcW w:type="pct" w:w="805"/>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IZNOS PRIJAVLJENE TRAŽBINE</w:t>
            </w:r>
          </w:p>
        </w:tc>
        <w:tc>
          <w:tcPr>
            <w:tcW w:type="pct" w:w="796"/>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PRAVNA OSNOVA PRIJAVLJENE TRAŽBINE</w:t>
            </w:r>
          </w:p>
        </w:tc>
        <w:tc>
          <w:tcPr>
            <w:tcW w:type="pct" w:w="805"/>
            <w:shd w:fill="BFBFBF" w:color="000000" w:val="clear"/>
            <w:vAlign w:val="center"/>
            <w:hideMark/>
          </w:tcPr>
          <w:p w:rsidRDefault="003648AD" w:rsidP="00874A05" w:rsidR="003648AD" w:rsidRPr="001B02F5">
            <w:pPr>
              <w:jc w:val="center"/>
              <w:rPr>
                <w:bCs w:val="false"/>
                <w:sz w:val="22"/>
                <w:szCs w:val="22"/>
              </w:rPr>
            </w:pPr>
            <w:r w:rsidRPr="001B02F5">
              <w:rPr>
                <w:bCs w:val="false"/>
                <w:sz w:val="22"/>
                <w:szCs w:val="22"/>
              </w:rPr>
              <w:t>IZNOS UTVRĐENE TRAŽBINE</w:t>
            </w:r>
          </w:p>
        </w:tc>
      </w:tr>
      <w:tr w:rsidTr="00874A05" w:rsidR="003648AD" w:rsidRPr="001B02F5">
        <w:trPr>
          <w:trHeight w:val="112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HP-HRVATSKA POŠTA d.d.</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87311810356</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Zagreb, Jurišićeva 13</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3.501,34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Ugovor o poslovnoj suradnji DP3/2-18897/10, izvod iz otvorenih stavaka, obračun kamata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3.501,34 kn</w:t>
            </w:r>
          </w:p>
        </w:tc>
      </w:tr>
      <w:tr w:rsidTr="00874A05" w:rsidR="003648AD" w:rsidRPr="001B02F5">
        <w:trPr>
          <w:trHeight w:val="115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HRVATSKI TELEKOM d.d.</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81793146560</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Zagreb, Roberta Frangeša Mihanovića 9</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7.816,66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specifikacija potraživanja, izvod iz otvorenih stavaka, obraćun kamata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7.816,66 kn</w:t>
            </w:r>
          </w:p>
        </w:tc>
      </w:tr>
      <w:tr w:rsidTr="00874A05" w:rsidR="003648AD" w:rsidRPr="001B02F5">
        <w:trPr>
          <w:trHeight w:val="214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PODRAVSKA BANKA d.d.</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97326283154</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Koprivnička, Opatička 3</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1.603,45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 xml:space="preserve">ugovor o otvaranju i vođenju poslovnog računa broj 2386002- 1110078718, ugovor o najmu EFTPOS terminala od 8.7.2011., ugovor o prijevremenoj isplati potraživanja </w:t>
            </w:r>
            <w:r w:rsidRPr="001B02F5">
              <w:rPr>
                <w:bCs w:val="false"/>
                <w:sz w:val="22"/>
                <w:szCs w:val="22"/>
              </w:rPr>
              <w:lastRenderedPageBreak/>
              <w:t>nastalih korištenjem debitne kartice od 8.7.2011., izvod iz otvorenih stavaka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lastRenderedPageBreak/>
              <w:t>1.603,45 kn</w:t>
            </w:r>
          </w:p>
        </w:tc>
      </w:tr>
      <w:tr w:rsidTr="00874A05" w:rsidR="003648AD" w:rsidRPr="001B02F5">
        <w:trPr>
          <w:trHeight w:val="1365"/>
        </w:trPr>
        <w:tc>
          <w:tcPr>
            <w:tcW w:type="pct" w:w="331"/>
            <w:shd w:fill="FFFFFF" w:color="000000" w:val="clear"/>
            <w:noWrap/>
            <w:vAlign w:val="center"/>
            <w:hideMark/>
          </w:tcPr>
          <w:p w:rsidRDefault="003648AD" w:rsidP="00874A05" w:rsidR="003648AD" w:rsidRPr="001B02F5">
            <w:pPr>
              <w:jc w:val="center"/>
              <w:rPr>
                <w:bCs w:val="false"/>
                <w:sz w:val="22"/>
                <w:szCs w:val="22"/>
              </w:rPr>
            </w:pPr>
            <w:r w:rsidRPr="001B02F5">
              <w:rPr>
                <w:bCs w:val="false"/>
                <w:sz w:val="22"/>
                <w:szCs w:val="22"/>
              </w:rPr>
              <w:lastRenderedPageBreak/>
              <w:t>4</w:t>
            </w:r>
          </w:p>
        </w:tc>
        <w:tc>
          <w:tcPr>
            <w:tcW w:type="pct" w:w="793"/>
            <w:shd w:fill="FFFFFF" w:color="000000" w:val="clear"/>
            <w:vAlign w:val="center"/>
            <w:hideMark/>
          </w:tcPr>
          <w:p w:rsidRDefault="003648AD" w:rsidP="00874A05" w:rsidR="003648AD" w:rsidRPr="001B02F5">
            <w:pPr>
              <w:rPr>
                <w:bCs w:val="false"/>
                <w:sz w:val="22"/>
                <w:szCs w:val="22"/>
              </w:rPr>
            </w:pPr>
            <w:r w:rsidRPr="001B02F5">
              <w:rPr>
                <w:bCs w:val="false"/>
                <w:sz w:val="22"/>
                <w:szCs w:val="22"/>
              </w:rPr>
              <w:t>PULA HERCULANEA d.o.o.</w:t>
            </w:r>
          </w:p>
        </w:tc>
        <w:tc>
          <w:tcPr>
            <w:tcW w:type="pct" w:w="677"/>
            <w:shd w:fill="FFFFFF" w:color="000000" w:val="clear"/>
            <w:noWrap/>
            <w:vAlign w:val="center"/>
            <w:hideMark/>
          </w:tcPr>
          <w:p w:rsidRDefault="003648AD" w:rsidP="00874A05" w:rsidR="003648AD" w:rsidRPr="001B02F5">
            <w:pPr>
              <w:jc w:val="center"/>
              <w:rPr>
                <w:bCs w:val="false"/>
                <w:sz w:val="22"/>
                <w:szCs w:val="22"/>
              </w:rPr>
            </w:pPr>
            <w:r w:rsidRPr="001B02F5">
              <w:rPr>
                <w:bCs w:val="false"/>
                <w:sz w:val="22"/>
                <w:szCs w:val="22"/>
              </w:rPr>
              <w:t>11294943436</w:t>
            </w:r>
          </w:p>
        </w:tc>
        <w:tc>
          <w:tcPr>
            <w:tcW w:type="pct" w:w="793"/>
            <w:shd w:fill="FFFFFF" w:color="000000" w:val="clear"/>
            <w:vAlign w:val="center"/>
            <w:hideMark/>
          </w:tcPr>
          <w:p w:rsidRDefault="003648AD" w:rsidP="00874A05" w:rsidR="003648AD" w:rsidRPr="001B02F5">
            <w:pPr>
              <w:rPr>
                <w:bCs w:val="false"/>
                <w:sz w:val="22"/>
                <w:szCs w:val="22"/>
              </w:rPr>
            </w:pPr>
            <w:r w:rsidRPr="001B02F5">
              <w:rPr>
                <w:bCs w:val="false"/>
                <w:sz w:val="22"/>
                <w:szCs w:val="22"/>
              </w:rPr>
              <w:t>Pula, Trg 1. Istarske brigade 14</w:t>
            </w:r>
          </w:p>
        </w:tc>
        <w:tc>
          <w:tcPr>
            <w:tcW w:type="pct" w:w="805"/>
            <w:shd w:fill="FFFFFF" w:color="000000" w:val="clear"/>
            <w:noWrap/>
            <w:vAlign w:val="center"/>
            <w:hideMark/>
          </w:tcPr>
          <w:p w:rsidRDefault="003648AD" w:rsidP="00874A05" w:rsidR="003648AD" w:rsidRPr="001B02F5">
            <w:pPr>
              <w:jc w:val="center"/>
              <w:rPr>
                <w:bCs w:val="false"/>
                <w:sz w:val="22"/>
                <w:szCs w:val="22"/>
              </w:rPr>
            </w:pPr>
            <w:r w:rsidRPr="001B02F5">
              <w:rPr>
                <w:bCs w:val="false"/>
                <w:sz w:val="22"/>
                <w:szCs w:val="22"/>
              </w:rPr>
              <w:t>4.829,74 kn</w:t>
            </w:r>
          </w:p>
        </w:tc>
        <w:tc>
          <w:tcPr>
            <w:tcW w:type="pct" w:w="796"/>
            <w:shd w:fill="FFFFFF" w:color="000000" w:val="clear"/>
            <w:vAlign w:val="center"/>
            <w:hideMark/>
          </w:tcPr>
          <w:p w:rsidRDefault="003648AD" w:rsidP="00874A05" w:rsidR="003648AD" w:rsidRPr="001B02F5">
            <w:pPr>
              <w:rPr>
                <w:bCs w:val="false"/>
                <w:sz w:val="22"/>
                <w:szCs w:val="22"/>
              </w:rPr>
            </w:pPr>
            <w:r w:rsidRPr="001B02F5">
              <w:rPr>
                <w:bCs w:val="false"/>
                <w:sz w:val="22"/>
                <w:szCs w:val="22"/>
              </w:rPr>
              <w:t>izvod iz otvorenih stavaka, obračun kamata</w:t>
            </w:r>
          </w:p>
        </w:tc>
        <w:tc>
          <w:tcPr>
            <w:tcW w:type="pct" w:w="805"/>
            <w:shd w:fill="FFFFFF" w:color="000000" w:val="clear"/>
            <w:noWrap/>
            <w:vAlign w:val="center"/>
            <w:hideMark/>
          </w:tcPr>
          <w:p w:rsidRDefault="003648AD" w:rsidP="00874A05" w:rsidR="003648AD" w:rsidRPr="001B02F5">
            <w:pPr>
              <w:jc w:val="center"/>
              <w:rPr>
                <w:bCs w:val="false"/>
                <w:sz w:val="22"/>
                <w:szCs w:val="22"/>
              </w:rPr>
            </w:pPr>
            <w:r w:rsidRPr="001B02F5">
              <w:rPr>
                <w:bCs w:val="false"/>
                <w:sz w:val="22"/>
                <w:szCs w:val="22"/>
              </w:rPr>
              <w:t>4.829,74 kn</w:t>
            </w:r>
          </w:p>
        </w:tc>
      </w:tr>
      <w:tr w:rsidTr="00874A05" w:rsidR="003648AD" w:rsidRPr="001B02F5">
        <w:trPr>
          <w:trHeight w:val="79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5</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Odvjetnik VLATKO NUIĆ</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77914890289</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Pula, Kranjčevićeva 16</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1.250,00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 xml:space="preserve">račun br. 16/1/1 </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1.250.00 kn</w:t>
            </w:r>
          </w:p>
        </w:tc>
      </w:tr>
      <w:tr w:rsidTr="00874A05" w:rsidR="003648AD" w:rsidRPr="001B02F5">
        <w:trPr>
          <w:trHeight w:val="79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6</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LIBARNA d.o.o.</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32884575113</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Pula, Petrovićeva 14</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825,00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račun br. 22-1-300</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825,00 kn</w:t>
            </w:r>
          </w:p>
        </w:tc>
      </w:tr>
      <w:tr w:rsidTr="00874A05" w:rsidR="003648AD" w:rsidRPr="001B02F5">
        <w:trPr>
          <w:trHeight w:val="840"/>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7</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KRUNOSLAV NOVOSELEC</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37681826819</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Novi Marof, Vladimira Nazora 22</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1.800,00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nagodba br. 16000682016</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1.800,00 kn</w:t>
            </w:r>
          </w:p>
        </w:tc>
      </w:tr>
      <w:tr w:rsidTr="00874A05" w:rsidR="003648AD" w:rsidRPr="001B02F5">
        <w:trPr>
          <w:trHeight w:val="975"/>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CROATIA OSIGURANJE d.d.</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26187994862</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Zagreb, Vatroslava Jagića 33</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8.287,16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računi, polica osiguranja, ugovor o osiguranju, izvadak iz poslovnih knjiga, obračun kamata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8.287,16 kn</w:t>
            </w:r>
          </w:p>
        </w:tc>
      </w:tr>
      <w:tr w:rsidTr="00874A05" w:rsidR="003648AD" w:rsidRPr="001B02F5">
        <w:trPr>
          <w:trHeight w:val="480"/>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9</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ADRIANA NAUTICA d.o.o.</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36595654642</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Pula, Rohreggerova 5</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1.139,25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račun broj 1387-1-300</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1.139,25 kn</w:t>
            </w:r>
          </w:p>
        </w:tc>
      </w:tr>
      <w:tr w:rsidTr="00874A05" w:rsidR="003648AD" w:rsidRPr="001B02F5">
        <w:trPr>
          <w:trHeight w:val="480"/>
        </w:trPr>
        <w:tc>
          <w:tcPr>
            <w:tcW w:type="pct" w:w="331"/>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10</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SPEKTAR USLUGA j.d.o.o.</w:t>
            </w:r>
          </w:p>
        </w:tc>
        <w:tc>
          <w:tcPr>
            <w:tcW w:type="pct" w:w="677"/>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49884144448</w:t>
            </w:r>
          </w:p>
        </w:tc>
        <w:tc>
          <w:tcPr>
            <w:tcW w:type="pct" w:w="793"/>
            <w:shd w:fill="auto" w:color="auto" w:val="clear"/>
            <w:vAlign w:val="center"/>
            <w:hideMark/>
          </w:tcPr>
          <w:p w:rsidRDefault="003648AD" w:rsidP="00874A05" w:rsidR="003648AD" w:rsidRPr="001B02F5">
            <w:pPr>
              <w:rPr>
                <w:bCs w:val="false"/>
                <w:sz w:val="22"/>
                <w:szCs w:val="22"/>
              </w:rPr>
            </w:pPr>
            <w:r w:rsidRPr="001B02F5">
              <w:rPr>
                <w:bCs w:val="false"/>
                <w:sz w:val="22"/>
                <w:szCs w:val="22"/>
              </w:rPr>
              <w:t>Ližnjan, Brajdice 57</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2.750,00 kn</w:t>
            </w:r>
          </w:p>
        </w:tc>
        <w:tc>
          <w:tcPr>
            <w:tcW w:type="pct" w:w="796"/>
            <w:shd w:fill="auto" w:color="auto" w:val="clear"/>
            <w:vAlign w:val="center"/>
            <w:hideMark/>
          </w:tcPr>
          <w:p w:rsidRDefault="003648AD" w:rsidP="00874A05" w:rsidR="003648AD" w:rsidRPr="001B02F5">
            <w:pPr>
              <w:rPr>
                <w:bCs w:val="false"/>
                <w:sz w:val="22"/>
                <w:szCs w:val="22"/>
              </w:rPr>
            </w:pPr>
            <w:r w:rsidRPr="001B02F5">
              <w:rPr>
                <w:bCs w:val="false"/>
                <w:sz w:val="22"/>
                <w:szCs w:val="22"/>
              </w:rPr>
              <w:t>računi, izvod otvorenih stavaka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2.750,00 kn</w:t>
            </w:r>
          </w:p>
        </w:tc>
      </w:tr>
    </w:tbl>
    <w:p w:rsidRDefault="003648AD" w:rsidP="003648AD" w:rsidR="003648AD" w:rsidRPr="00D62E8F"/>
    <w:p w:rsidRDefault="003648AD" w:rsidP="003648AD" w:rsidR="003648AD" w:rsidRPr="00D62E8F"/>
    <w:p w:rsidRDefault="003648AD" w:rsidP="003648AD" w:rsidR="003648AD" w:rsidRPr="00D62E8F">
      <w:pPr>
        <w:jc w:val="both"/>
      </w:pPr>
      <w:r w:rsidRPr="00D62E8F">
        <w:t>Stečajni vjerovnici kojima su tražbine osporene razvrstani su u više isplatne redove kako slijedi:</w:t>
      </w:r>
    </w:p>
    <w:p w:rsidRDefault="003648AD" w:rsidP="003648AD" w:rsidR="003648AD" w:rsidRPr="00D62E8F"/>
    <w:p w:rsidRDefault="003648AD" w:rsidP="003648AD" w:rsidR="003648AD" w:rsidRPr="00D62E8F">
      <w:r w:rsidRPr="00D62E8F">
        <w:t>DRUGI VIŠI ISPLATNI RED</w:t>
      </w:r>
    </w:p>
    <w:p w:rsidRDefault="003648AD" w:rsidP="003648AD" w:rsidR="003648AD" w:rsidRPr="00D62E8F"/>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386"/>
        <w:gridCol w:w="1854"/>
        <w:gridCol w:w="1426"/>
        <w:gridCol w:w="1324"/>
        <w:gridCol w:w="1646"/>
        <w:gridCol w:w="1325"/>
        <w:gridCol w:w="1325"/>
      </w:tblGrid>
      <w:tr w:rsidTr="00874A05" w:rsidR="003648AD" w:rsidRPr="001B02F5">
        <w:trPr>
          <w:trHeight w:val="2055"/>
        </w:trPr>
        <w:tc>
          <w:tcPr>
            <w:tcW w:type="pct" w:w="300"/>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1</w:t>
            </w:r>
          </w:p>
        </w:tc>
        <w:tc>
          <w:tcPr>
            <w:tcW w:type="pct" w:w="805"/>
            <w:shd w:fill="auto" w:color="auto" w:val="clear"/>
            <w:vAlign w:val="center"/>
            <w:hideMark/>
          </w:tcPr>
          <w:p w:rsidRDefault="003648AD" w:rsidP="00874A05" w:rsidR="003648AD" w:rsidRPr="001B02F5">
            <w:pPr>
              <w:rPr>
                <w:bCs w:val="false"/>
                <w:sz w:val="22"/>
                <w:szCs w:val="22"/>
              </w:rPr>
            </w:pPr>
            <w:r w:rsidRPr="001B02F5">
              <w:rPr>
                <w:bCs w:val="false"/>
                <w:sz w:val="22"/>
                <w:szCs w:val="22"/>
              </w:rPr>
              <w:t xml:space="preserve">REPUBLIKA HRVATSKA, MINISTARSTVO FINANCIJA, CARINSKA UPRAVA, PODRUČNI URED RIJEKA, </w:t>
            </w:r>
            <w:r w:rsidRPr="001B02F5">
              <w:rPr>
                <w:bCs w:val="false"/>
                <w:sz w:val="22"/>
                <w:szCs w:val="22"/>
              </w:rPr>
              <w:lastRenderedPageBreak/>
              <w:t>zastupano po Županijskom državnom odvjetništvu u Puli</w:t>
            </w:r>
          </w:p>
        </w:tc>
        <w:tc>
          <w:tcPr>
            <w:tcW w:type="pct" w:w="673"/>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lastRenderedPageBreak/>
              <w:t>18683136487</w:t>
            </w:r>
          </w:p>
        </w:tc>
        <w:tc>
          <w:tcPr>
            <w:tcW w:type="pct" w:w="805"/>
            <w:shd w:fill="auto" w:color="auto" w:val="clear"/>
            <w:vAlign w:val="center"/>
            <w:hideMark/>
          </w:tcPr>
          <w:p w:rsidRDefault="003648AD" w:rsidP="00874A05" w:rsidR="003648AD" w:rsidRPr="001B02F5">
            <w:pPr>
              <w:rPr>
                <w:bCs w:val="false"/>
                <w:sz w:val="22"/>
                <w:szCs w:val="22"/>
              </w:rPr>
            </w:pPr>
            <w:r w:rsidRPr="001B02F5">
              <w:rPr>
                <w:bCs w:val="false"/>
                <w:sz w:val="22"/>
                <w:szCs w:val="22"/>
              </w:rPr>
              <w:t>Rijeka, Riva boduli 9</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t>2.964.814,54 kn</w:t>
            </w:r>
          </w:p>
        </w:tc>
        <w:tc>
          <w:tcPr>
            <w:tcW w:type="pct" w:w="805"/>
            <w:shd w:fill="auto" w:color="auto" w:val="clear"/>
            <w:vAlign w:val="center"/>
            <w:hideMark/>
          </w:tcPr>
          <w:p w:rsidRDefault="003648AD" w:rsidP="00874A05" w:rsidR="003648AD" w:rsidRPr="001B02F5">
            <w:pPr>
              <w:rPr>
                <w:bCs w:val="false"/>
                <w:sz w:val="22"/>
                <w:szCs w:val="22"/>
              </w:rPr>
            </w:pPr>
            <w:r w:rsidRPr="001B02F5">
              <w:rPr>
                <w:bCs w:val="false"/>
                <w:sz w:val="22"/>
                <w:szCs w:val="22"/>
              </w:rPr>
              <w:t>rješenje Područnog carinskog ureda Rijeka, KLASA: UP/I-471-02/15-</w:t>
            </w:r>
            <w:r w:rsidRPr="001B02F5">
              <w:rPr>
                <w:bCs w:val="false"/>
                <w:sz w:val="22"/>
                <w:szCs w:val="22"/>
              </w:rPr>
              <w:lastRenderedPageBreak/>
              <w:t>09/10, UR.BROJ: 513-02-6005/1-15-5 od 5. svibnja 2015. godine, rješenje o ovrsi KLASA: UP/I-415-02/2016-001/4391 od 2.11.2016., obračun kamata</w:t>
            </w:r>
          </w:p>
        </w:tc>
        <w:tc>
          <w:tcPr>
            <w:tcW w:type="pct" w:w="805"/>
            <w:shd w:fill="auto" w:color="auto" w:val="clear"/>
            <w:noWrap/>
            <w:vAlign w:val="center"/>
            <w:hideMark/>
          </w:tcPr>
          <w:p w:rsidRDefault="003648AD" w:rsidP="00874A05" w:rsidR="003648AD" w:rsidRPr="001B02F5">
            <w:pPr>
              <w:jc w:val="center"/>
              <w:rPr>
                <w:bCs w:val="false"/>
                <w:sz w:val="22"/>
                <w:szCs w:val="22"/>
              </w:rPr>
            </w:pPr>
            <w:r w:rsidRPr="001B02F5">
              <w:rPr>
                <w:bCs w:val="false"/>
                <w:sz w:val="22"/>
                <w:szCs w:val="22"/>
              </w:rPr>
              <w:lastRenderedPageBreak/>
              <w:t>0,00 kn</w:t>
            </w:r>
          </w:p>
        </w:tc>
      </w:tr>
    </w:tbl>
    <w:p w:rsidRDefault="003648AD" w:rsidP="003648AD" w:rsidR="003648AD" w:rsidRPr="00D62E8F"/>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Ukupni iznos tražbina vjerovnika prvog višeg isplatnog reda iznosi 39.952,99 kuna te je navedeni iznos isplaćen vjerovnicima na temelju odobrenja Odbora vjerovnika za prvu djelomičnu diobu. Time su vjerovnici prvog višeg isplatnog reda u cijelosti namireni.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Ukupni iznos utvrđenih tražbina vjerovnika drugog višeg isplatnog reda iznosi 33.802,60 kuna koji iznos se odnosi na ukupno 10 (deset) vjerovnika.</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 obzirom na veliki nesrazmjer tražbina vjerovnika kojima su utvrđene tražbine te tražbine vjerovnika REPUBLIKA HRVATSKA koji iznosi 2.964.814,54 kuna, stečajni upravitelj smatra da stečajni plan ne utječe istovrsno na gospodarski interes vjerovnika.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Tražbine vjerovnika utvrđenih tražbina iznose svega 1,1% tražbine vjerovnika s osporenom tražbinom koja se mogu isplatiti iz redovnih prihoda stečajnog dužnika bez opterećenja za njegovu likvidnost.</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Također, vjerovnik REPUBLIKA HRVATSKA provedbom stečajnog plana koji omogućava nastavak poslovanja stečajnog dužnika ostvaruje prihode po javnim davanjima (naknada za </w:t>
      </w:r>
      <w:r>
        <w:rPr>
          <w:rFonts w:cs="Times New Roman" w:hAnsi="Times New Roman" w:ascii="Times New Roman"/>
          <w:sz w:val="24"/>
          <w:szCs w:val="24"/>
          <w:lang w:val="hr-HR"/>
        </w:rPr>
        <w:t>k</w:t>
      </w:r>
      <w:r w:rsidRPr="00D62E8F">
        <w:rPr>
          <w:rFonts w:cs="Times New Roman" w:hAnsi="Times New Roman" w:ascii="Times New Roman"/>
          <w:sz w:val="24"/>
          <w:szCs w:val="24"/>
          <w:lang w:val="hr-HR"/>
        </w:rPr>
        <w:t>oncesiju) koje stečajni dužnik plaća neovisno o namirenju dotad dospjelih tražbina istog vjerovnika.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Isto tako, osnovanost tražbine vjerovnika REPUBLIKE HRVATSKE utemeljena je na upravnom aktu čija je zakonitost predmet ispitivanja u upravnom sporu, gdje je presudom Upravnog suda u Rijeci, posl. broj 5 UsI-1620/2015-25 od 8. prosinca 2017. godine poništeno drugostupanjsko i prvostupanjsko upravno rješenje na temelju koje je nastala prijavljena tražbina, pa stoga do donošenja presude u upravnom sporu nije izgledno da se niti nastavi parnica u povodu utvrđivanja osnovanosti osporavanja, a što posljedično onemogućava namirenje ostalih vjerovnika kroz stečajni plan.</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Stoga </w:t>
      </w:r>
      <w:r>
        <w:rPr>
          <w:rFonts w:cs="Times New Roman" w:hAnsi="Times New Roman" w:ascii="Times New Roman"/>
          <w:sz w:val="24"/>
          <w:szCs w:val="24"/>
          <w:lang w:val="hr-HR"/>
        </w:rPr>
        <w:t>je predloženo</w:t>
      </w:r>
      <w:r w:rsidRPr="00D62E8F">
        <w:rPr>
          <w:rFonts w:cs="Times New Roman" w:hAnsi="Times New Roman" w:ascii="Times New Roman"/>
          <w:sz w:val="24"/>
          <w:szCs w:val="24"/>
          <w:lang w:val="hr-HR"/>
        </w:rPr>
        <w:t xml:space="preserve"> sudionike u stečajnom planu razvrstati u dvije skupine prema kriteriju visine tražbine koja se može isplatiti bez opterećenja poslovanja dužnika, i to u sljedeće skupine: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ind w:hanging="1440" w:left="144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I. SKUPINA:</w:t>
      </w:r>
      <w:r w:rsidRPr="00D62E8F">
        <w:rPr>
          <w:rFonts w:cs="Times New Roman" w:hAnsi="Times New Roman" w:ascii="Times New Roman"/>
          <w:sz w:val="24"/>
          <w:szCs w:val="24"/>
          <w:lang w:val="hr-HR"/>
        </w:rPr>
        <w:tab/>
        <w:t xml:space="preserve">stečajni vjerovnici drugog višeg isplatnog reda s tražbinama u iznosu manjem od 10.000,00  kuna </w:t>
      </w:r>
    </w:p>
    <w:p w:rsidRDefault="003648AD" w:rsidP="003648AD" w:rsidR="003648AD" w:rsidRPr="00D62E8F">
      <w:pPr>
        <w:pStyle w:val="Bezproreda"/>
        <w:ind w:hanging="1440" w:left="1440"/>
        <w:jc w:val="both"/>
        <w:rPr>
          <w:rFonts w:cs="Times New Roman" w:hAnsi="Times New Roman" w:ascii="Times New Roman"/>
          <w:sz w:val="24"/>
          <w:szCs w:val="24"/>
          <w:lang w:val="hr-HR"/>
        </w:rPr>
      </w:pPr>
    </w:p>
    <w:p w:rsidRDefault="003648AD" w:rsidP="003648AD" w:rsidR="003648AD" w:rsidRPr="00D62E8F">
      <w:pPr>
        <w:pStyle w:val="Bezproreda"/>
        <w:ind w:hanging="1440" w:left="144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II. SKUPINA:</w:t>
      </w:r>
      <w:r w:rsidRPr="00D62E8F">
        <w:rPr>
          <w:rFonts w:cs="Times New Roman" w:hAnsi="Times New Roman" w:ascii="Times New Roman"/>
          <w:sz w:val="24"/>
          <w:szCs w:val="24"/>
          <w:lang w:val="hr-HR"/>
        </w:rPr>
        <w:tab/>
        <w:t>stečajni vjerovnici drugog višeg isplatnog reda s tražbinama u iznosu većem od 10.000,00 kuna</w:t>
      </w:r>
    </w:p>
    <w:p w:rsidRDefault="003648AD" w:rsidP="003648AD" w:rsidR="003648AD" w:rsidRPr="00D62E8F">
      <w:pPr>
        <w:pStyle w:val="Bezproreda"/>
        <w:ind w:hanging="1440" w:left="1440"/>
        <w:jc w:val="both"/>
        <w:rPr>
          <w:rFonts w:cs="Times New Roman" w:hAnsi="Times New Roman" w:ascii="Times New Roman"/>
          <w:sz w:val="24"/>
          <w:szCs w:val="24"/>
          <w:lang w:val="hr-HR"/>
        </w:rPr>
      </w:pPr>
    </w:p>
    <w:p w:rsidRDefault="003648AD" w:rsidP="003648AD" w:rsidR="003648AD" w:rsidRPr="00D62E8F">
      <w:pPr>
        <w:jc w:val="both"/>
      </w:pPr>
      <w:r>
        <w:lastRenderedPageBreak/>
        <w:tab/>
        <w:t>U provedbenoj osnovi u bitnome se navodi da je stečajni dužnik</w:t>
      </w:r>
      <w:r w:rsidRPr="00D62E8F">
        <w:t xml:space="preserve"> udruga građana koja je koncesionar luke posebne namjene – sportske luke Delfin te je njegovo poslovanje vezano isključivo uz upravljanje lukom Delfin te omogućavanje veza njegovim članovima u svrhu sporta i rekreacije.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Osnovni prihod stečajnog dužnika jest prihod od članarina članova. Dužnik sukladno predmetu koncesije nema mogućnosti obavljanja gospodarskih djelatnosti izvan dane mu koncesije koja obuhvaća samo ugostiteljsku djelatnost.</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Stoga Dužnik treba </w:t>
      </w:r>
      <w:r>
        <w:rPr>
          <w:rFonts w:cs="Times New Roman" w:hAnsi="Times New Roman" w:ascii="Times New Roman"/>
          <w:sz w:val="24"/>
          <w:szCs w:val="24"/>
          <w:lang w:val="hr-HR"/>
        </w:rPr>
        <w:t>us</w:t>
      </w:r>
      <w:r w:rsidRPr="00D62E8F">
        <w:rPr>
          <w:rFonts w:cs="Times New Roman" w:hAnsi="Times New Roman" w:ascii="Times New Roman"/>
          <w:sz w:val="24"/>
          <w:szCs w:val="24"/>
          <w:lang w:val="hr-HR"/>
        </w:rPr>
        <w:t>kladiti svoje poslovanje s uvjetima koncesije kako bi se otklonile prijetnje ponovne provedbe nadzora nad izvršavanjem Ugovora o koncesiji.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Postoje nekoliko segmenata poslovanja Dužnika koji zaht</w:t>
      </w:r>
      <w:r>
        <w:rPr>
          <w:rFonts w:cs="Times New Roman" w:hAnsi="Times New Roman" w:ascii="Times New Roman"/>
          <w:sz w:val="24"/>
          <w:szCs w:val="24"/>
          <w:lang w:val="hr-HR"/>
        </w:rPr>
        <w:t>i</w:t>
      </w:r>
      <w:r w:rsidRPr="00D62E8F">
        <w:rPr>
          <w:rFonts w:cs="Times New Roman" w:hAnsi="Times New Roman" w:ascii="Times New Roman"/>
          <w:sz w:val="24"/>
          <w:szCs w:val="24"/>
          <w:lang w:val="hr-HR"/>
        </w:rPr>
        <w:t>jevaju posebnu pozornost vjerovnika, a koje zbog njegove važnosti pretpostavlja da se obuhvati stečajnim planom.</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Temeljni akt Dužnika je Statut. Dužnik kao udruga građana donosi Statut kao temeljni opći akt kojim uređuje odredbe o nazivu, sjedištu i području djelovanja, odredbe o ciljevima te djelatnostima kojima se ostvaruju ti ciljevi; odredbe o ostvarivanju javnosti rada Udruge; o članstvu i članarini; o pravima, obvezama i stegovnoj odgovornosti članova; o unutarnjem ustroju te o tijelima Udruge, njihovom sastavu, ovlastima, načinu odlučivanja, uvjetima i načinu izbora i opoziva, trajanju mandata te odgovornosti članova tijela Udruge; o imovini i raspolaganju s mogućom dobiti; o načinu stjecanja imovine te o prestanku te postupku s imovinom u slučaju prestanka Udruge.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Osnovni interes članova Dužnika je, među ostalim, i ostvarivanje prava na vez u sportskoj luci Delfin.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Statut Dužnika treba jasno propisati sadržaj i opseg prava i obveza njegovih članova posebno u kontekstu ostvarivanja prava na vez u luci koje je Dužnik koncesionar.</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Nadalje, pri Dužniku, kao njegovi članovi, djeluju i druge udruge građana čija je djelatnost povezana s djelatnošću Dužnika sukladno pravilima sporta i sportskih organizacija. Iako Dužnik njima omogućava upotrebu lu</w:t>
      </w:r>
      <w:r>
        <w:rPr>
          <w:rFonts w:cs="Times New Roman" w:hAnsi="Times New Roman" w:ascii="Times New Roman"/>
          <w:sz w:val="24"/>
          <w:szCs w:val="24"/>
          <w:lang w:val="hr-HR"/>
        </w:rPr>
        <w:t>ke za sportske aktivnosti, sagle</w:t>
      </w:r>
      <w:r w:rsidRPr="00D62E8F">
        <w:rPr>
          <w:rFonts w:cs="Times New Roman" w:hAnsi="Times New Roman" w:ascii="Times New Roman"/>
          <w:sz w:val="24"/>
          <w:szCs w:val="24"/>
          <w:lang w:val="hr-HR"/>
        </w:rPr>
        <w:t>davajući isto kroz kontekst Ugovora o koncesiji te propisa o morskim lukama, proizlazi da takvo postupanje nije u cijelosti usuglašeno sa zakonskim odredbama.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Stoga treba propisati da pravo upotrebe luke mogu ostvarivati samo te organizacije i njeni članovi ako su oni ujedno i članovi Dužnika što otklanja eventualne povrede pravnih odredbi o koncesiji i morskim lukama.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Po potvrdi ovog stečajnog plana stečajni upravitelj sazvat će Skupštinu Dužnika radi izbora tijela Dužnika koji će preuzeti upravljanje Dužnikom nakon pravnih posljedica potvrde stečajnog plana.</w:t>
      </w:r>
    </w:p>
    <w:p w:rsidRDefault="003648AD" w:rsidP="003648AD" w:rsidR="003648AD">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Dužnik je kao koncesionar luke posebne namjene dužan sukladno propisima o lukama preuzeti odgovornost donošenja administrativnih propisa kojim se ostvaruje regulatorna djelatnost tijela koje upravlja lukom.</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Temeljni propis koji uređuje upravljanje i način upotrebe luke jest Pravilnik o lučkom redu. Donošenje novog Pravilnika o lučkom redu predviđa normativna pravila o kojim se propisuju uvjeti, namjena pojedinih dijelova luke, način uplovljavanja, pristajanja, vezivanja, premještaja, sidrenja i isplovljavanja plovnih objekta u luci te način kontrole nad obavljanjem tih radnji, red u lukama te ostala pitanja bitna za funkcioniranje luke.</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Ovaj akt je podložan prethodnoj suglasnosti Lučke kapetanije Pula.</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Usporedno s uređenjem lučkog reda, Dužnik u cilju otklanjanja rizika poslovanja mora na adekvatniji način urediti pravni položaj prema svojim članovima koji su ujedno korisnici luke Delfin.</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Sukladno kategorijama članova, definiran je i njihov opseg i sadržaj prava sukladno Statutu, a potom i kroz ugovore kojim se ostvaruje njihovo pravo na vez u luci.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Pr="00D62E8F">
        <w:rPr>
          <w:rFonts w:cs="Times New Roman" w:hAnsi="Times New Roman" w:ascii="Times New Roman"/>
          <w:sz w:val="24"/>
          <w:szCs w:val="24"/>
          <w:lang w:val="hr-HR"/>
        </w:rPr>
        <w:t>Stoga se predlaže donošenje novih ugovora kojim će se regulirati prava i obveze članova sukladno njihovoj kategoriji.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Odluka o članarinama temeljni je opći akt Dužnika, donesen na temelju Statuta, kojim se uređuje visina članarine kao temeljne obveze člana Dužnika prema Dužniku.</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Kako je već prethodno navedeno, radi usklađivanja poslovanja Dužnika s odredbama Ugovora o koncesiji te propisima o koncesiji i morskim lukama, Dužnik više neće obavljati gospodarsku djelatnost pa će njegov osnovni prihod biti ostvarivan upravo po ovoj osnovi.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je Odluka o članarinama ključna u realizaciji provedbe ovog Stečajnog plana.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Odlukom o članarinama propisuje se osnovna razina obveze svakog člana pod jednakim uvjetima unutar iste kategorije članstva.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Odlukom o članarinama propisuje se dodatna članarina onim članovima koji s Dužnikom imaju sklopljen ugovor o vezu, i to s obzirom na kategoriju veza te s obzirom na vrijeme trajanja ugovora.</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Iako Dužnik ima mogućnost neposrednog obavljanja ugostiteljske djelatnosti sukladno Ugovoru o koncesiji, unutar svog organizacijskog ustrojstva isti nema mogućnost neposredne provedbe ove gospodarske aktivnosti.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je Dužnik sukladno pravnom poslu pravo obavljanja te djelatnosti prenio na UGOSTITELJSKI OBRT "VOLTA", PULA, BANOVČEVA 35, vl. TEDI STARČIĆ Pula (G</w:t>
      </w:r>
      <w:r>
        <w:rPr>
          <w:rFonts w:cs="Times New Roman" w:hAnsi="Times New Roman" w:ascii="Times New Roman"/>
          <w:sz w:val="24"/>
          <w:szCs w:val="24"/>
          <w:lang w:val="hr-HR"/>
        </w:rPr>
        <w:t>r</w:t>
      </w:r>
      <w:r w:rsidRPr="00D62E8F">
        <w:rPr>
          <w:rFonts w:cs="Times New Roman" w:hAnsi="Times New Roman" w:ascii="Times New Roman"/>
          <w:sz w:val="24"/>
          <w:szCs w:val="24"/>
          <w:lang w:val="hr-HR"/>
        </w:rPr>
        <w:t>ad Pula), Banovčeva 35, OIB: 50295350484.</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Međutim, navedeni pravni posao nije usklađen s propisima o koncesiji na pomorskom dobru koji za tako opisan pravni odnos pretpostavlja sklapanje Ugovora o potkoncesiji.</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Stoga je Dužnik dužan s navedenim gospodarskim subjektom sklopiti Ugovor o potkoncesiji prije čega je potrebno pribaviti suglasnost Davatelja koncesije.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Sukladno članku 154. Stečajnog zakona („Narodne novine“ br. 71/15, 104/17) obveze stečajne mase koje čine troškovi stečajnog postupka te ostale obveze stečajne mase namiruju se redom kako dospijevaju, a najkasnije do 31. prosinca 2018. godine.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Vjerovnici I. SKUPINE s tražbinama manjim od 10.000,00 kuna namirit će se u cijelosti najkasnije do 31. prosinca 2018. godine.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 xml:space="preserve">Vjerovnici II. SKUPINE s tražbinama većim od 10.000,00 kuna namirit će se u cijelosti u deset jednakih obroka u razdoblju od 1. siječnja 2019. godine do 31. prosinca 2023. godine u jednakim polugodišnjim anuitetima. </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plan predviđa namirenje tražbina stečajnih vjerovnika u 100%- tnom iznosu.</w:t>
      </w:r>
    </w:p>
    <w:p w:rsidRDefault="003648AD" w:rsidP="003648AD" w:rsidR="003648AD" w:rsidRPr="00D62E8F">
      <w:pPr>
        <w:jc w:val="both"/>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Stečajni plan odnosi se na sve vjerovnike čije su tražbine utvrđene u stečajnom postupku koji se provodi nad stečajnim dužnikom i koje su sadržane u pripremnoj osnovi stečajnog plana, neovisno o tome jesu li glasovali za ili protiv stečajnog plana.</w:t>
      </w: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U slučaju potvrde stečajnog plana, dužnik je dužan poštovati odluku Skupštine vjerovnika stečajnog dužnika, uz uvjet da su ispunjene pretpostavke iz članka 333. stavka 1. i 2. Stečajnog zakona.</w:t>
      </w:r>
    </w:p>
    <w:p w:rsidRDefault="003648AD" w:rsidP="003648AD" w:rsidR="003648AD" w:rsidRPr="00D62E8F">
      <w:pPr>
        <w:jc w:val="both"/>
      </w:pPr>
      <w:r>
        <w:tab/>
      </w:r>
      <w:r w:rsidRPr="00D62E8F">
        <w:t>Tražbine vjerovnika nižih isplatnih redova prestaju prihvaćanjem Stečajnog plana.</w:t>
      </w:r>
    </w:p>
    <w:p w:rsidRDefault="003648AD" w:rsidP="003648AD" w:rsidR="003648AD" w:rsidRPr="00D62E8F">
      <w:pPr>
        <w:jc w:val="both"/>
      </w:pPr>
      <w:r>
        <w:tab/>
      </w:r>
      <w:r w:rsidRPr="00D62E8F">
        <w:t>Dužnik podmiruje sve obveze stečajne mase sukladno njihovim rokovima dosp</w:t>
      </w:r>
      <w:r>
        <w:t>i</w:t>
      </w:r>
      <w:r w:rsidRPr="00D62E8F">
        <w:t xml:space="preserve">jeća. </w:t>
      </w:r>
      <w:r>
        <w:tab/>
      </w:r>
      <w:r w:rsidRPr="00D62E8F">
        <w:t>Nagrada i naknada troškova stečajnog upravitelja kao i nagrada i naknada članovima Odbora vjerovnika izvršit će se po pravomoćnosti odluke nadležnog suda.</w:t>
      </w:r>
    </w:p>
    <w:p w:rsidRDefault="003648AD" w:rsidP="003648AD" w:rsidR="003648AD" w:rsidRPr="00D62E8F">
      <w:pPr>
        <w:jc w:val="both"/>
      </w:pPr>
      <w:r>
        <w:tab/>
      </w:r>
      <w:r w:rsidRPr="00D62E8F">
        <w:t xml:space="preserve">Nakon pravomoćnosti rješenja o potvrdi stečajnog plana dužnik se oslobađa svih obveza čije ispunjenje nije predviđeno Stečajnim planom. Po pravomoćnosti Rješenja o zaključenju stečajnog postupka prestati će služba stečajnog upravitelja te će se tijelima </w:t>
      </w:r>
      <w:r w:rsidRPr="00D62E8F">
        <w:lastRenderedPageBreak/>
        <w:t xml:space="preserve">stečajnog dužnika vratiti sva ovlaštenja koja su prešla na stečajnog upravitelja nakon otvaranja stečajnog postupka. </w:t>
      </w:r>
    </w:p>
    <w:p w:rsidRDefault="003648AD" w:rsidP="003648AD" w:rsidR="003648AD" w:rsidRPr="00D62E8F">
      <w:pPr>
        <w:jc w:val="both"/>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Po potvrdi ovog Stečajnog plana, a prije donošenja Rješenja o zaključenju stečajnog postupka stečajni upravitelj donijet će sljedeće akte:</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numPr>
          <w:ilvl w:val="0"/>
          <w:numId w:val="4"/>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PŠRD „DELFIN“ u stečaju;</w:t>
      </w:r>
    </w:p>
    <w:p w:rsidRDefault="003648AD" w:rsidP="003648AD" w:rsidR="003648AD" w:rsidRPr="00D62E8F">
      <w:pPr>
        <w:pStyle w:val="Bezproreda"/>
        <w:numPr>
          <w:ilvl w:val="0"/>
          <w:numId w:val="4"/>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Pravilnik o redu u sportskoj luci Delfin;</w:t>
      </w:r>
    </w:p>
    <w:p w:rsidRDefault="003648AD" w:rsidP="003648AD" w:rsidR="003648AD" w:rsidRPr="00D62E8F">
      <w:pPr>
        <w:pStyle w:val="Bezproreda"/>
        <w:numPr>
          <w:ilvl w:val="0"/>
          <w:numId w:val="4"/>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PŠRD „DELFIN“ u stečaju</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Po potvrdi ovog stečajnog plana, a prije donošenja Rješenja o zaključenju stečajnog postupka stečajni upravitelj sazvat će Skupštinu Dužnika radi izbora tijela Udruge PŠRD „DELFIN“.</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F37F9C">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Po pravomoćnosti rješenja o zaključenju stečajnog postupka tijela udruge – Dužnik</w:t>
      </w:r>
      <w:r>
        <w:rPr>
          <w:rFonts w:cs="Times New Roman" w:hAnsi="Times New Roman" w:ascii="Times New Roman"/>
          <w:sz w:val="24"/>
          <w:szCs w:val="24"/>
          <w:lang w:val="hr-HR"/>
        </w:rPr>
        <w:t>a preuzet će upravljanje njime.</w:t>
      </w:r>
    </w:p>
    <w:p w:rsidRDefault="003648AD" w:rsidP="003648AD" w:rsidR="003648AD" w:rsidRPr="00D62E8F">
      <w:pPr>
        <w:jc w:val="both"/>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Predlaže se nadzor nad ispunjenjem Stečajnog plana povjeriti stečajnom upravitelju stečajnog dužnika LORIS RAK iz Rijeke, Zagrebačka ulica 18, OIB: 81830822007.</w:t>
      </w:r>
    </w:p>
    <w:p w:rsidRDefault="003648AD" w:rsidP="003648AD" w:rsidR="003648AD" w:rsidRPr="00D62E8F">
      <w:pPr>
        <w:pStyle w:val="Bezproreda"/>
        <w:jc w:val="both"/>
        <w:rPr>
          <w:rFonts w:cs="Times New Roman" w:hAnsi="Times New Roman" w:ascii="Times New Roman"/>
          <w:sz w:val="24"/>
          <w:szCs w:val="24"/>
          <w:lang w:val="hr-HR"/>
        </w:rPr>
      </w:pPr>
    </w:p>
    <w:p w:rsidRDefault="003648AD" w:rsidP="003648AD" w:rsidR="003648AD"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Pr="00D62E8F">
        <w:rPr>
          <w:rFonts w:cs="Times New Roman" w:hAnsi="Times New Roman" w:ascii="Times New Roman"/>
          <w:sz w:val="24"/>
          <w:szCs w:val="24"/>
          <w:lang w:val="hr-HR"/>
        </w:rPr>
        <w:t>Na temelju predloženog Stečajnog plana, a u slučaju njegova prihvaćanja stečajni upravitelj predložio je sudu donijeti sljedeće:</w:t>
      </w:r>
    </w:p>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Bezproreda"/>
        <w:jc w:val="center"/>
        <w:rPr>
          <w:rFonts w:cs="Times New Roman" w:hAnsi="Times New Roman" w:ascii="Times New Roman"/>
          <w:sz w:val="24"/>
          <w:szCs w:val="24"/>
          <w:lang w:val="hr-HR"/>
        </w:rPr>
      </w:pPr>
      <w:r w:rsidRPr="00D62E8F">
        <w:rPr>
          <w:rFonts w:cs="Times New Roman" w:hAnsi="Times New Roman" w:ascii="Times New Roman"/>
          <w:sz w:val="24"/>
          <w:szCs w:val="24"/>
          <w:lang w:val="hr-HR"/>
        </w:rPr>
        <w:t>RJEŠENJE</w:t>
      </w:r>
    </w:p>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Potvrđuje se Stečajni plan stečajnog dužnika POMORSKO ŠPORTSKO RIBOLOVNO DRUŠTVO „DELFIN“ u stečaju Pula, Verudella 1, OIB: 80287715643, od 18. travnja 2018., koji je prihvaćen na Skupštini vjerovnika stečajnog dužnika održanoj dana 11. lipnja 2018. godine.</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dužnik nastavlja sa svojim poslovanjem.</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8 (osam) dana od dana pravomoćnosti istoga donijeti sljedeće akte:</w:t>
      </w:r>
    </w:p>
    <w:p w:rsidRDefault="003648AD" w:rsidP="003648AD" w:rsidR="003648AD" w:rsidRPr="00D62E8F">
      <w:pPr>
        <w:pStyle w:val="Bezproreda"/>
        <w:numPr>
          <w:ilvl w:val="1"/>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udruge POMORSKO ŠPORTSKO RIBOLOVNO DRUŠTVO „DELFIN“ u stečaju;</w:t>
      </w:r>
    </w:p>
    <w:p w:rsidRDefault="003648AD" w:rsidP="003648AD" w:rsidR="003648AD" w:rsidRPr="00D62E8F">
      <w:pPr>
        <w:pStyle w:val="Bezproreda"/>
        <w:numPr>
          <w:ilvl w:val="1"/>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Pravilnik o redu u sportskoj luci Delfin;</w:t>
      </w:r>
    </w:p>
    <w:p w:rsidRDefault="003648AD" w:rsidP="003648AD" w:rsidR="003648AD" w:rsidRPr="00D62E8F">
      <w:pPr>
        <w:pStyle w:val="Bezproreda"/>
        <w:numPr>
          <w:ilvl w:val="1"/>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POMORSKO ŠPORTSKO RIBOLOVNO DRUŠTVO „DELFIN“ u stečaju;</w:t>
      </w:r>
    </w:p>
    <w:p w:rsidRDefault="003648AD" w:rsidP="003648AD" w:rsidR="003648AD" w:rsidRPr="00D62E8F">
      <w:pPr>
        <w:pStyle w:val="Bezproreda"/>
        <w:ind w:left="720"/>
        <w:rPr>
          <w:rFonts w:cs="Times New Roman" w:hAnsi="Times New Roman" w:ascii="Times New Roman"/>
          <w:sz w:val="24"/>
          <w:szCs w:val="24"/>
          <w:lang w:val="hr-HR"/>
        </w:rPr>
      </w:pPr>
      <w:r w:rsidRPr="00D62E8F">
        <w:rPr>
          <w:rFonts w:cs="Times New Roman" w:hAnsi="Times New Roman" w:ascii="Times New Roman"/>
          <w:sz w:val="24"/>
          <w:szCs w:val="24"/>
          <w:lang w:val="hr-HR"/>
        </w:rPr>
        <w:t>u skladu s prijedlogom tih akata koji su sastavni dio Stečajnog plana iz točke 1. ovog rješenja.</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15 (petnaest) dana od dana pravomoćnosti istoga sazvati izbornu Skupštinu udruge POMORSKO ŠPORTSKO RIBOLOVNO DRUŠTVO „DELFIN“ u stečaju Pula, Verudella 1, OIB: 80287715643, u skladu sa Statutom donijetim sukladno točki 3. ovog rješenja radi izbora tijela Udruge.</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vjerovnika stečajne mase za troškove stečajnog postupka te ostale obveze stečajne mase provesti po njihovom dospjeću.</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Stečajni dužnik će namirenje stečajnih vjerovnika II. višeg isplatnog reda s utvrđenim tražbinama iz I. skupine s tražbinama u iznosu manjem od 10.000,00 kn, provesti u cijelosti najkasnije do 31. prosinca 2018. godine i to kako slijedi:</w:t>
      </w:r>
    </w:p>
    <w:p w:rsidRDefault="003648AD" w:rsidP="003648AD" w:rsidR="003648AD" w:rsidRPr="00D62E8F">
      <w:pPr>
        <w:pStyle w:val="Bezproreda"/>
        <w:rPr>
          <w:rFonts w:cs="Times New Roman" w:hAnsi="Times New Roman" w:ascii="Times New Roman"/>
          <w:sz w:val="24"/>
          <w:szCs w:val="24"/>
          <w:lang w:val="hr-HR"/>
        </w:rPr>
      </w:pPr>
    </w:p>
    <w:tbl>
      <w:tblPr>
        <w:tblW w:type="auto" w:w="0"/>
        <w:tblInd w:type="dxa" w:w="411"/>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737"/>
        <w:gridCol w:w="1785"/>
        <w:gridCol w:w="1681"/>
        <w:gridCol w:w="1681"/>
        <w:gridCol w:w="1464"/>
        <w:gridCol w:w="1527"/>
      </w:tblGrid>
      <w:tr w:rsidTr="00874A05" w:rsidR="003648AD" w:rsidRPr="00D62E8F">
        <w:trPr>
          <w:trHeight w:val="567"/>
        </w:trPr>
        <w:tc>
          <w:tcPr>
            <w:tcW w:type="dxa" w:w="236"/>
            <w:shd w:fill="BFBFBF" w:color="000000" w:val="clear"/>
            <w:vAlign w:val="center"/>
            <w:hideMark/>
          </w:tcPr>
          <w:p w:rsidRDefault="003648AD" w:rsidP="00874A05" w:rsidR="003648AD" w:rsidRPr="00D62E8F">
            <w:pPr>
              <w:jc w:val="center"/>
              <w:rPr>
                <w:bCs w:val="false"/>
              </w:rPr>
            </w:pPr>
            <w:r w:rsidRPr="00D62E8F">
              <w:rPr>
                <w:bCs w:val="false"/>
              </w:rPr>
              <w:t>RED. BR.</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IME I PREZIME / TVRTKA / NAZIV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OIB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ADRESA / SJEDIŠTE VJEROVNIKA</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IZNOS UTVRĐENE TRAŽBINE</w:t>
            </w:r>
          </w:p>
        </w:tc>
        <w:tc>
          <w:tcPr>
            <w:tcW w:type="auto" w:w="0"/>
            <w:shd w:fill="BFBFBF" w:color="000000" w:val="clear"/>
            <w:vAlign w:val="center"/>
            <w:hideMark/>
          </w:tcPr>
          <w:p w:rsidRDefault="003648AD" w:rsidP="00874A05" w:rsidR="003648AD" w:rsidRPr="00D62E8F">
            <w:pPr>
              <w:jc w:val="center"/>
              <w:rPr>
                <w:bCs w:val="false"/>
              </w:rPr>
            </w:pPr>
            <w:r w:rsidRPr="00D62E8F">
              <w:rPr>
                <w:bCs w:val="false"/>
              </w:rPr>
              <w:t>IZNOS ZA NAMIRENJE TRAŽBINE</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1</w:t>
            </w:r>
          </w:p>
        </w:tc>
        <w:tc>
          <w:tcPr>
            <w:tcW w:type="auto" w:w="0"/>
            <w:shd w:fill="auto" w:color="auto" w:val="clear"/>
            <w:vAlign w:val="center"/>
            <w:hideMark/>
          </w:tcPr>
          <w:p w:rsidRDefault="003648AD" w:rsidP="00874A05" w:rsidR="003648AD" w:rsidRPr="00D62E8F">
            <w:pPr>
              <w:rPr>
                <w:bCs w:val="false"/>
              </w:rPr>
            </w:pPr>
            <w:r w:rsidRPr="00D62E8F">
              <w:rPr>
                <w:bCs w:val="false"/>
              </w:rPr>
              <w:t>HP-HRVATSKA POŠTA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87311810356</w:t>
            </w:r>
          </w:p>
        </w:tc>
        <w:tc>
          <w:tcPr>
            <w:tcW w:type="auto" w:w="0"/>
            <w:shd w:fill="auto" w:color="auto" w:val="clear"/>
            <w:vAlign w:val="center"/>
            <w:hideMark/>
          </w:tcPr>
          <w:p w:rsidRDefault="003648AD" w:rsidP="00874A05" w:rsidR="003648AD" w:rsidRPr="00D62E8F">
            <w:pPr>
              <w:rPr>
                <w:bCs w:val="false"/>
              </w:rPr>
            </w:pPr>
            <w:r w:rsidRPr="00D62E8F">
              <w:rPr>
                <w:bCs w:val="false"/>
              </w:rPr>
              <w:t>Zagreb, Jurišićeva 13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3.501,34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3.501,34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2</w:t>
            </w:r>
          </w:p>
        </w:tc>
        <w:tc>
          <w:tcPr>
            <w:tcW w:type="auto" w:w="0"/>
            <w:shd w:fill="auto" w:color="auto" w:val="clear"/>
            <w:vAlign w:val="center"/>
            <w:hideMark/>
          </w:tcPr>
          <w:p w:rsidRDefault="003648AD" w:rsidP="00874A05" w:rsidR="003648AD" w:rsidRPr="00D62E8F">
            <w:pPr>
              <w:rPr>
                <w:bCs w:val="false"/>
              </w:rPr>
            </w:pPr>
            <w:r w:rsidRPr="00D62E8F">
              <w:rPr>
                <w:bCs w:val="false"/>
              </w:rPr>
              <w:t>HRVATSKI TELEKOM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81793146560</w:t>
            </w:r>
          </w:p>
        </w:tc>
        <w:tc>
          <w:tcPr>
            <w:tcW w:type="auto" w:w="0"/>
            <w:shd w:fill="auto" w:color="auto" w:val="clear"/>
            <w:vAlign w:val="center"/>
            <w:hideMark/>
          </w:tcPr>
          <w:p w:rsidRDefault="003648AD" w:rsidP="00874A05" w:rsidR="003648AD" w:rsidRPr="00D62E8F">
            <w:pPr>
              <w:rPr>
                <w:bCs w:val="false"/>
              </w:rPr>
            </w:pPr>
            <w:r w:rsidRPr="00D62E8F">
              <w:rPr>
                <w:bCs w:val="false"/>
              </w:rPr>
              <w:t>Zagreb, Roberta Frangeša Mihanovića 9</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7.816,66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7.816,66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3</w:t>
            </w:r>
          </w:p>
        </w:tc>
        <w:tc>
          <w:tcPr>
            <w:tcW w:type="auto" w:w="0"/>
            <w:shd w:fill="auto" w:color="auto" w:val="clear"/>
            <w:vAlign w:val="center"/>
            <w:hideMark/>
          </w:tcPr>
          <w:p w:rsidRDefault="003648AD" w:rsidP="00874A05" w:rsidR="003648AD" w:rsidRPr="00D62E8F">
            <w:pPr>
              <w:rPr>
                <w:bCs w:val="false"/>
              </w:rPr>
            </w:pPr>
            <w:r w:rsidRPr="00D62E8F">
              <w:rPr>
                <w:bCs w:val="false"/>
              </w:rPr>
              <w:t>PODRAVSKA BANKA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97326283154</w:t>
            </w:r>
          </w:p>
        </w:tc>
        <w:tc>
          <w:tcPr>
            <w:tcW w:type="auto" w:w="0"/>
            <w:shd w:fill="auto" w:color="auto" w:val="clear"/>
            <w:vAlign w:val="center"/>
            <w:hideMark/>
          </w:tcPr>
          <w:p w:rsidRDefault="003648AD" w:rsidP="00874A05" w:rsidR="003648AD" w:rsidRPr="00D62E8F">
            <w:pPr>
              <w:rPr>
                <w:bCs w:val="false"/>
              </w:rPr>
            </w:pPr>
            <w:r w:rsidRPr="00D62E8F">
              <w:rPr>
                <w:bCs w:val="false"/>
              </w:rPr>
              <w:t>Koprivnička, Opatička 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1.603,45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1.603,45 kn</w:t>
            </w:r>
          </w:p>
        </w:tc>
      </w:tr>
      <w:tr w:rsidTr="00874A05" w:rsidR="003648AD" w:rsidRPr="00D62E8F">
        <w:trPr>
          <w:trHeight w:val="567"/>
        </w:trPr>
        <w:tc>
          <w:tcPr>
            <w:tcW w:type="dxa" w:w="236"/>
            <w:shd w:fill="FFFFFF" w:color="000000" w:val="clear"/>
            <w:noWrap/>
            <w:vAlign w:val="center"/>
            <w:hideMark/>
          </w:tcPr>
          <w:p w:rsidRDefault="003648AD" w:rsidP="00874A05" w:rsidR="003648AD" w:rsidRPr="00D62E8F">
            <w:pPr>
              <w:jc w:val="center"/>
              <w:rPr>
                <w:bCs w:val="false"/>
              </w:rPr>
            </w:pPr>
            <w:r w:rsidRPr="00D62E8F">
              <w:rPr>
                <w:bCs w:val="false"/>
              </w:rPr>
              <w:t>4</w:t>
            </w:r>
          </w:p>
        </w:tc>
        <w:tc>
          <w:tcPr>
            <w:tcW w:type="auto" w:w="0"/>
            <w:shd w:fill="FFFFFF" w:color="000000" w:val="clear"/>
            <w:vAlign w:val="center"/>
            <w:hideMark/>
          </w:tcPr>
          <w:p w:rsidRDefault="003648AD" w:rsidP="00874A05" w:rsidR="003648AD" w:rsidRPr="00D62E8F">
            <w:pPr>
              <w:rPr>
                <w:bCs w:val="false"/>
              </w:rPr>
            </w:pPr>
            <w:r w:rsidRPr="00D62E8F">
              <w:rPr>
                <w:bCs w:val="false"/>
              </w:rPr>
              <w:t>PULA HERCULANEA d.o.o.</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11294943436</w:t>
            </w:r>
          </w:p>
        </w:tc>
        <w:tc>
          <w:tcPr>
            <w:tcW w:type="auto" w:w="0"/>
            <w:shd w:fill="FFFFFF" w:color="000000" w:val="clear"/>
            <w:vAlign w:val="center"/>
            <w:hideMark/>
          </w:tcPr>
          <w:p w:rsidRDefault="003648AD" w:rsidP="00874A05" w:rsidR="003648AD" w:rsidRPr="00D62E8F">
            <w:pPr>
              <w:rPr>
                <w:bCs w:val="false"/>
              </w:rPr>
            </w:pPr>
            <w:r w:rsidRPr="00D62E8F">
              <w:rPr>
                <w:bCs w:val="false"/>
              </w:rPr>
              <w:t>Pula, Trg 1. Istarske brigade 14</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4.829,74 kn</w:t>
            </w:r>
          </w:p>
        </w:tc>
        <w:tc>
          <w:tcPr>
            <w:tcW w:type="auto" w:w="0"/>
            <w:shd w:fill="FFFFFF" w:color="000000" w:val="clear"/>
            <w:noWrap/>
            <w:vAlign w:val="center"/>
            <w:hideMark/>
          </w:tcPr>
          <w:p w:rsidRDefault="003648AD" w:rsidP="00874A05" w:rsidR="003648AD" w:rsidRPr="00D62E8F">
            <w:pPr>
              <w:jc w:val="center"/>
              <w:rPr>
                <w:bCs w:val="false"/>
              </w:rPr>
            </w:pPr>
            <w:r w:rsidRPr="00D62E8F">
              <w:rPr>
                <w:bCs w:val="false"/>
              </w:rPr>
              <w:t>4.829,74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5</w:t>
            </w:r>
          </w:p>
        </w:tc>
        <w:tc>
          <w:tcPr>
            <w:tcW w:type="auto" w:w="0"/>
            <w:shd w:fill="auto" w:color="auto" w:val="clear"/>
            <w:vAlign w:val="center"/>
            <w:hideMark/>
          </w:tcPr>
          <w:p w:rsidRDefault="003648AD" w:rsidP="00874A05" w:rsidR="003648AD" w:rsidRPr="00D62E8F">
            <w:pPr>
              <w:rPr>
                <w:bCs w:val="false"/>
              </w:rPr>
            </w:pPr>
            <w:r w:rsidRPr="00D62E8F">
              <w:rPr>
                <w:bCs w:val="false"/>
              </w:rPr>
              <w:t>Odvjetnik VLATKO NUIĆ</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77914890289</w:t>
            </w:r>
          </w:p>
        </w:tc>
        <w:tc>
          <w:tcPr>
            <w:tcW w:type="auto" w:w="0"/>
            <w:shd w:fill="auto" w:color="auto" w:val="clear"/>
            <w:vAlign w:val="center"/>
            <w:hideMark/>
          </w:tcPr>
          <w:p w:rsidRDefault="003648AD" w:rsidP="00874A05" w:rsidR="003648AD" w:rsidRPr="00D62E8F">
            <w:pPr>
              <w:rPr>
                <w:bCs w:val="false"/>
              </w:rPr>
            </w:pPr>
            <w:r w:rsidRPr="00D62E8F">
              <w:rPr>
                <w:bCs w:val="false"/>
              </w:rPr>
              <w:t>Pula, Kranjčevićeva 16</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1.250,00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1.250.00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6</w:t>
            </w:r>
          </w:p>
        </w:tc>
        <w:tc>
          <w:tcPr>
            <w:tcW w:type="auto" w:w="0"/>
            <w:shd w:fill="auto" w:color="auto" w:val="clear"/>
            <w:vAlign w:val="center"/>
            <w:hideMark/>
          </w:tcPr>
          <w:p w:rsidRDefault="003648AD" w:rsidP="00874A05" w:rsidR="003648AD" w:rsidRPr="00D62E8F">
            <w:pPr>
              <w:rPr>
                <w:bCs w:val="false"/>
              </w:rPr>
            </w:pPr>
            <w:r w:rsidRPr="00D62E8F">
              <w:rPr>
                <w:bCs w:val="false"/>
              </w:rPr>
              <w:t>LIBARNA 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32884575113</w:t>
            </w:r>
          </w:p>
        </w:tc>
        <w:tc>
          <w:tcPr>
            <w:tcW w:type="auto" w:w="0"/>
            <w:shd w:fill="auto" w:color="auto" w:val="clear"/>
            <w:vAlign w:val="center"/>
            <w:hideMark/>
          </w:tcPr>
          <w:p w:rsidRDefault="003648AD" w:rsidP="00874A05" w:rsidR="003648AD" w:rsidRPr="00D62E8F">
            <w:pPr>
              <w:rPr>
                <w:bCs w:val="false"/>
              </w:rPr>
            </w:pPr>
            <w:r w:rsidRPr="00D62E8F">
              <w:rPr>
                <w:bCs w:val="false"/>
              </w:rPr>
              <w:t>Pula, Petrovićeva 14</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825,00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825,00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7</w:t>
            </w:r>
          </w:p>
        </w:tc>
        <w:tc>
          <w:tcPr>
            <w:tcW w:type="auto" w:w="0"/>
            <w:shd w:fill="auto" w:color="auto" w:val="clear"/>
            <w:vAlign w:val="center"/>
            <w:hideMark/>
          </w:tcPr>
          <w:p w:rsidRDefault="003648AD" w:rsidP="00874A05" w:rsidR="003648AD" w:rsidRPr="00D62E8F">
            <w:pPr>
              <w:rPr>
                <w:bCs w:val="false"/>
              </w:rPr>
            </w:pPr>
            <w:r w:rsidRPr="00D62E8F">
              <w:rPr>
                <w:bCs w:val="false"/>
              </w:rPr>
              <w:t>KRUNOSLAV NOVOSELEC</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37681826819</w:t>
            </w:r>
          </w:p>
        </w:tc>
        <w:tc>
          <w:tcPr>
            <w:tcW w:type="auto" w:w="0"/>
            <w:shd w:fill="auto" w:color="auto" w:val="clear"/>
            <w:vAlign w:val="center"/>
            <w:hideMark/>
          </w:tcPr>
          <w:p w:rsidRDefault="003648AD" w:rsidP="00874A05" w:rsidR="003648AD" w:rsidRPr="00D62E8F">
            <w:pPr>
              <w:rPr>
                <w:bCs w:val="false"/>
              </w:rPr>
            </w:pPr>
            <w:r w:rsidRPr="00D62E8F">
              <w:rPr>
                <w:bCs w:val="false"/>
              </w:rPr>
              <w:t>Novi Marof, Vladimira Nazora 22</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1.800,00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1.800,00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8</w:t>
            </w:r>
          </w:p>
        </w:tc>
        <w:tc>
          <w:tcPr>
            <w:tcW w:type="auto" w:w="0"/>
            <w:shd w:fill="auto" w:color="auto" w:val="clear"/>
            <w:vAlign w:val="center"/>
            <w:hideMark/>
          </w:tcPr>
          <w:p w:rsidRDefault="003648AD" w:rsidP="00874A05" w:rsidR="003648AD" w:rsidRPr="00D62E8F">
            <w:pPr>
              <w:rPr>
                <w:bCs w:val="false"/>
              </w:rPr>
            </w:pPr>
            <w:r w:rsidRPr="00D62E8F">
              <w:rPr>
                <w:bCs w:val="false"/>
              </w:rPr>
              <w:t>CROATIA OSIGURANJE d.d.</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26187994862</w:t>
            </w:r>
          </w:p>
        </w:tc>
        <w:tc>
          <w:tcPr>
            <w:tcW w:type="auto" w:w="0"/>
            <w:shd w:fill="auto" w:color="auto" w:val="clear"/>
            <w:vAlign w:val="center"/>
            <w:hideMark/>
          </w:tcPr>
          <w:p w:rsidRDefault="003648AD" w:rsidP="00874A05" w:rsidR="003648AD" w:rsidRPr="00D62E8F">
            <w:pPr>
              <w:rPr>
                <w:bCs w:val="false"/>
              </w:rPr>
            </w:pPr>
            <w:r w:rsidRPr="00D62E8F">
              <w:rPr>
                <w:bCs w:val="false"/>
              </w:rPr>
              <w:t>Zagreb, Vatroslava Jagića 33</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8.287,16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8.287,16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9</w:t>
            </w:r>
          </w:p>
        </w:tc>
        <w:tc>
          <w:tcPr>
            <w:tcW w:type="auto" w:w="0"/>
            <w:shd w:fill="auto" w:color="auto" w:val="clear"/>
            <w:vAlign w:val="center"/>
            <w:hideMark/>
          </w:tcPr>
          <w:p w:rsidRDefault="003648AD" w:rsidP="00874A05" w:rsidR="003648AD" w:rsidRPr="00D62E8F">
            <w:pPr>
              <w:rPr>
                <w:bCs w:val="false"/>
              </w:rPr>
            </w:pPr>
            <w:r w:rsidRPr="00D62E8F">
              <w:rPr>
                <w:bCs w:val="false"/>
              </w:rPr>
              <w:t>ADRIANA NAUTICA 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36595654642</w:t>
            </w:r>
          </w:p>
        </w:tc>
        <w:tc>
          <w:tcPr>
            <w:tcW w:type="auto" w:w="0"/>
            <w:shd w:fill="auto" w:color="auto" w:val="clear"/>
            <w:vAlign w:val="center"/>
            <w:hideMark/>
          </w:tcPr>
          <w:p w:rsidRDefault="003648AD" w:rsidP="00874A05" w:rsidR="003648AD" w:rsidRPr="00D62E8F">
            <w:pPr>
              <w:rPr>
                <w:bCs w:val="false"/>
              </w:rPr>
            </w:pPr>
            <w:r w:rsidRPr="00D62E8F">
              <w:rPr>
                <w:bCs w:val="false"/>
              </w:rPr>
              <w:t>Pula, Rohreggerova 5</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1.139,25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1.139,25 kn</w:t>
            </w:r>
          </w:p>
        </w:tc>
      </w:tr>
      <w:tr w:rsidTr="00874A05" w:rsidR="003648AD" w:rsidRPr="00D62E8F">
        <w:trPr>
          <w:trHeight w:val="567"/>
        </w:trPr>
        <w:tc>
          <w:tcPr>
            <w:tcW w:type="dxa" w:w="236"/>
            <w:shd w:fill="auto" w:color="auto" w:val="clear"/>
            <w:noWrap/>
            <w:vAlign w:val="center"/>
            <w:hideMark/>
          </w:tcPr>
          <w:p w:rsidRDefault="003648AD" w:rsidP="00874A05" w:rsidR="003648AD" w:rsidRPr="00D62E8F">
            <w:pPr>
              <w:jc w:val="center"/>
              <w:rPr>
                <w:bCs w:val="false"/>
              </w:rPr>
            </w:pPr>
            <w:r w:rsidRPr="00D62E8F">
              <w:rPr>
                <w:bCs w:val="false"/>
              </w:rPr>
              <w:t>10</w:t>
            </w:r>
          </w:p>
        </w:tc>
        <w:tc>
          <w:tcPr>
            <w:tcW w:type="auto" w:w="0"/>
            <w:shd w:fill="auto" w:color="auto" w:val="clear"/>
            <w:vAlign w:val="center"/>
            <w:hideMark/>
          </w:tcPr>
          <w:p w:rsidRDefault="003648AD" w:rsidP="00874A05" w:rsidR="003648AD" w:rsidRPr="00D62E8F">
            <w:pPr>
              <w:rPr>
                <w:bCs w:val="false"/>
              </w:rPr>
            </w:pPr>
            <w:r w:rsidRPr="00D62E8F">
              <w:rPr>
                <w:bCs w:val="false"/>
              </w:rPr>
              <w:t>SPEKTAR USLUGA j.d.o.o.</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49884144448</w:t>
            </w:r>
          </w:p>
        </w:tc>
        <w:tc>
          <w:tcPr>
            <w:tcW w:type="auto" w:w="0"/>
            <w:shd w:fill="auto" w:color="auto" w:val="clear"/>
            <w:vAlign w:val="center"/>
            <w:hideMark/>
          </w:tcPr>
          <w:p w:rsidRDefault="003648AD" w:rsidP="00874A05" w:rsidR="003648AD" w:rsidRPr="00D62E8F">
            <w:pPr>
              <w:rPr>
                <w:bCs w:val="false"/>
              </w:rPr>
            </w:pPr>
            <w:r w:rsidRPr="00D62E8F">
              <w:rPr>
                <w:bCs w:val="false"/>
              </w:rPr>
              <w:t>Ližnjan, Brajdice 57</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2.750,00 kn</w:t>
            </w:r>
          </w:p>
        </w:tc>
        <w:tc>
          <w:tcPr>
            <w:tcW w:type="auto" w:w="0"/>
            <w:shd w:fill="auto" w:color="auto" w:val="clear"/>
            <w:noWrap/>
            <w:vAlign w:val="center"/>
            <w:hideMark/>
          </w:tcPr>
          <w:p w:rsidRDefault="003648AD" w:rsidP="00874A05" w:rsidR="003648AD" w:rsidRPr="00D62E8F">
            <w:pPr>
              <w:jc w:val="center"/>
              <w:rPr>
                <w:bCs w:val="false"/>
              </w:rPr>
            </w:pPr>
            <w:r w:rsidRPr="00D62E8F">
              <w:rPr>
                <w:bCs w:val="false"/>
              </w:rPr>
              <w:t>2.750,00 kn</w:t>
            </w:r>
          </w:p>
        </w:tc>
      </w:tr>
    </w:tbl>
    <w:p w:rsidRDefault="003648AD" w:rsidP="003648AD" w:rsidR="003648AD" w:rsidRPr="00D62E8F">
      <w:pPr>
        <w:pStyle w:val="Bezproreda"/>
        <w:rPr>
          <w:rFonts w:cs="Times New Roman" w:hAnsi="Times New Roman" w:ascii="Times New Roman"/>
          <w:sz w:val="24"/>
          <w:szCs w:val="24"/>
          <w:lang w:val="hr-HR"/>
        </w:rPr>
      </w:pPr>
    </w:p>
    <w:p w:rsidRDefault="003648AD" w:rsidP="003648AD" w:rsidR="003648AD" w:rsidRPr="00D62E8F">
      <w:pPr>
        <w:pStyle w:val="Odlomakpopisa"/>
        <w:numPr>
          <w:ilvl w:val="0"/>
          <w:numId w:val="6"/>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 dužnik će namirenje stečajnih vjerovnika II. višeg isplatnog reda s osporenim tražbinama iz II. skupine, s tražbinama u iznosu većem od 10.000,00 kn, koju čini vjerovnik REPUBLIKA HRVATSKA provesti sukladno pravomoćnoj presudi u postupku koji se vodi pred Trgovačkim sudom u Pazinu pod posl. brojem 10 P-271/2017 i to na način da se iznos utvrđene tražbine isplati u periodu od 1. siječnja 2019. godine do 31. prosinca 2023. godine u jednakim polugodišnjim anuitetima.</w:t>
      </w:r>
    </w:p>
    <w:p w:rsidRDefault="003648AD" w:rsidP="003648AD" w:rsidR="003648AD" w:rsidRPr="00D62E8F">
      <w:pPr>
        <w:pStyle w:val="Odlomakpopisa"/>
        <w:numPr>
          <w:ilvl w:val="0"/>
          <w:numId w:val="6"/>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Po zaključenju stečajnog postupka stečajni upravitelj će nakon podmirenja obveza iz točke 5. ovog rješenja zatvoriti račun stečajnog dužnika te o tome obavijestiti Sud.</w:t>
      </w:r>
    </w:p>
    <w:p w:rsidRDefault="003648AD" w:rsidP="003648AD" w:rsidR="003648AD" w:rsidRPr="00D62E8F">
      <w:pPr>
        <w:pStyle w:val="Odlomakpopisa"/>
        <w:numPr>
          <w:ilvl w:val="0"/>
          <w:numId w:val="6"/>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Stečajnim vjerovnicima nižih isplatnih redova tražbine se neće isplaćivati.</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Namirenjem stečajnih vjerovnika u skladu s odredbama točke 6. i 7. izreke ovog rješenja stečajni dužnik se oslobađa svih obveza prema tim vjerovnicima (čl. 223. Stečajnog zakona).</w:t>
      </w:r>
    </w:p>
    <w:p w:rsidRDefault="003648AD" w:rsidP="003648AD" w:rsidR="003648AD" w:rsidRPr="00D62E8F">
      <w:pPr>
        <w:pStyle w:val="Bezproreda"/>
        <w:numPr>
          <w:ilvl w:val="0"/>
          <w:numId w:val="6"/>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Nadzor nad ispunjenjem ovog Stečajnog plana obavljati će stečajni upravitelj Loris Rak, OIB: 81830822007, Zagrebačka ulica 18, Rijeka (Grad Rijeka), a troškove nadzora dužan je nadoknaditi dužnik.</w:t>
      </w:r>
    </w:p>
    <w:p w:rsidRDefault="003648AD" w:rsidP="003648AD" w:rsidR="003648AD" w:rsidRPr="00D62E8F">
      <w:pPr>
        <w:pStyle w:val="Bezproreda"/>
        <w:numPr>
          <w:ilvl w:val="0"/>
          <w:numId w:val="6"/>
        </w:numPr>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 xml:space="preserve">Ovo rješenje objaviti će se na mrežnoj stranici e-Oglasna ploča sudova. Rješenje o potvrdi plana djeluje prema svim sudionicima od pravomoćnosti. </w:t>
      </w:r>
    </w:p>
    <w:p w:rsidRDefault="003648AD" w:rsidP="003648AD" w:rsidR="003648AD" w:rsidRPr="00D62E8F">
      <w:pPr>
        <w:pStyle w:val="Bezproreda"/>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Nalaže se registru udruga Republike Hrvatske pri Uredu državne uprave u Istarskoj županiji upisati podatak da je ovim rješenjem potvrđen Stečajni plan nad dužnikom PŠRD DELFIN PULA u stečaju, Pula, Verudella 1, OIB: 80287715643, u uložak za MBS 3228843.</w:t>
      </w:r>
    </w:p>
    <w:p w:rsidRDefault="003648AD" w:rsidP="003648AD" w:rsidR="003648AD" w:rsidRPr="00D62E8F">
      <w:pPr>
        <w:jc w:val="both"/>
      </w:pPr>
    </w:p>
    <w:p w:rsidRDefault="003648AD" w:rsidP="003648AD" w:rsidR="003648AD" w:rsidRPr="00D62E8F">
      <w:pPr>
        <w:jc w:val="both"/>
      </w:pPr>
      <w:r w:rsidRPr="00D62E8F">
        <w:tab/>
        <w:t>Ročište za glasovanje o Stečajnom planu održano je 11. lipnja 2018.</w:t>
      </w:r>
    </w:p>
    <w:p w:rsidRDefault="003648AD" w:rsidP="003648AD" w:rsidR="003648AD" w:rsidRPr="00D62E8F">
      <w:pPr>
        <w:jc w:val="both"/>
      </w:pPr>
    </w:p>
    <w:p w:rsidRDefault="003648AD" w:rsidP="003648AD" w:rsidR="003648AD" w:rsidRPr="00D62E8F">
      <w:pPr>
        <w:jc w:val="both"/>
      </w:pPr>
      <w:r w:rsidRPr="00D62E8F">
        <w:tab/>
        <w:t>Stečajni upravitelj je ustrajao kod podnesenog Stečajnog plana od 18. travnja 2018.</w:t>
      </w:r>
    </w:p>
    <w:p w:rsidRDefault="003648AD" w:rsidP="003648AD" w:rsidR="003648AD" w:rsidRPr="00D62E8F">
      <w:pPr>
        <w:jc w:val="both"/>
      </w:pPr>
      <w:r w:rsidRPr="00D62E8F">
        <w:tab/>
        <w:t>Predsjednik i članovi odbora vjerovnika suglasili su se sa Stečajnim planom od 18. travnja 2018.</w:t>
      </w:r>
    </w:p>
    <w:p w:rsidRDefault="003648AD" w:rsidP="003648AD" w:rsidR="003648AD" w:rsidRPr="00D62E8F">
      <w:pPr>
        <w:jc w:val="both"/>
      </w:pPr>
      <w:r w:rsidRPr="00D62E8F">
        <w:tab/>
        <w:t>Ante Restović, koji je bio predsjednik PŠRD DELFIN do otvaranja stečaja izjavio je suglasnost sa predloženim Stečajnim planom od 18. travnja 2018.</w:t>
      </w:r>
    </w:p>
    <w:p w:rsidRDefault="003648AD" w:rsidP="003648AD" w:rsidR="003648AD" w:rsidRPr="00D62E8F">
      <w:pPr>
        <w:tabs>
          <w:tab w:pos="0" w:val="left"/>
        </w:tabs>
        <w:spacing w:lineRule="atLeast" w:line="240"/>
        <w:jc w:val="both"/>
      </w:pPr>
      <w:r w:rsidRPr="00D62E8F">
        <w:tab/>
        <w:t>Po odredbi čl. 330. st. 1. Stečajnog zakona (NN 71/15 i 104/17, dalje: SZ), smatrati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Default="003648AD" w:rsidP="003648AD" w:rsidR="003648AD" w:rsidRPr="00D62E8F">
      <w:pPr>
        <w:tabs>
          <w:tab w:pos="0" w:val="left"/>
        </w:tabs>
        <w:spacing w:lineRule="atLeast" w:line="240"/>
        <w:jc w:val="both"/>
      </w:pPr>
      <w:r w:rsidRPr="00D62E8F">
        <w:tab/>
        <w:t>Po odredbi čl. 329. SZ-a svaka skupina vjerovnika s pravom glasa odvojeno glasuje o stečajnom planu.</w:t>
      </w:r>
    </w:p>
    <w:p w:rsidRDefault="003648AD" w:rsidP="003648AD" w:rsidR="003648AD" w:rsidRPr="00D62E8F">
      <w:pPr>
        <w:tabs>
          <w:tab w:pos="0" w:val="left"/>
        </w:tabs>
        <w:spacing w:lineRule="atLeast" w:line="240"/>
        <w:jc w:val="both"/>
      </w:pPr>
      <w:r w:rsidRPr="00D62E8F">
        <w:tab/>
        <w:t>Po odredbi čl. 331. st. 1. SZ-a smatrati će se da je glasačka skupina prihvatila stečajni plan iako potrebna većina nije postignuta, ako vjerovnici te skupine stečajnim planom nisu u lošijem položaju od onoga u kojem bi bili da stečajnog plana nema, ako primjereno sudjeluju u gospodarskim koristima koje bi sudionicima trebale pripasti na temelju stečajnog plana i ako je većina glasačkih skupina stečajni plan prihvatila s potrebnom većinom.</w:t>
      </w:r>
    </w:p>
    <w:p w:rsidRDefault="003648AD" w:rsidP="003648AD" w:rsidR="003648AD" w:rsidRPr="00D62E8F">
      <w:pPr>
        <w:tabs>
          <w:tab w:pos="0" w:val="left"/>
        </w:tabs>
        <w:spacing w:lineRule="atLeast" w:line="240"/>
        <w:jc w:val="both"/>
      </w:pPr>
      <w:r w:rsidRPr="00D62E8F">
        <w:tab/>
        <w:t>Prema st. 2. navedene odredbe, smatrat će se da primjereno sudjelovanje vjerovnika neke skupine u gospodarskim koristima u smislu st. 1. tog čl. postoji ako prema stečajnom planu ni jedan drugi vjerovnik ne bi trebao primiti imovinsku korist koja bi prelazila puni iznos njegove tražbine, ako imovinsku korist ne bi primio ni vjerovnik koji bi u slučaju da stečajnog plana nema bio u isplatnom redu iza vjerovnika skupine, ni dužnik ili osoba koja u njemu ima udjela, ako se niti jedan od vjerovnika koji bi u slučaju da stečajnog plana nema bio u istom isplatnom redu s vjerovnicima te skupine, ne stavlja u bolji položaj od onoga u kojem se nalaze ti vjerovnici.</w:t>
      </w:r>
    </w:p>
    <w:p w:rsidRDefault="003648AD" w:rsidP="003648AD" w:rsidR="003648AD" w:rsidRPr="00D62E8F">
      <w:pPr>
        <w:tabs>
          <w:tab w:pos="0" w:val="left"/>
        </w:tabs>
        <w:spacing w:lineRule="atLeast" w:line="240"/>
        <w:jc w:val="both"/>
      </w:pPr>
      <w:r w:rsidRPr="00D62E8F">
        <w:tab/>
      </w:r>
    </w:p>
    <w:p w:rsidRDefault="003648AD" w:rsidP="003648AD" w:rsidR="003648AD" w:rsidRPr="00D62E8F">
      <w:pPr>
        <w:tabs>
          <w:tab w:pos="0" w:val="left"/>
        </w:tabs>
        <w:spacing w:lineRule="atLeast" w:line="240"/>
        <w:jc w:val="both"/>
      </w:pPr>
      <w:r w:rsidRPr="00D62E8F">
        <w:tab/>
        <w:t>Vjerovnici su stečajnim planom razvrstani u dvije skupine prema kriteriju visine tražbine koja se može isplatiti bez opterećenja poslovanja dužnika. U prvu skupinu su razvrstani stečajni vjerovnici drugog višeg isplatnog reda s tražbinama u iznosu manjem od 10.000,00 kn, dok su u drugu skupinu razvrstani stečajni vjerovnici drugog višeg isplatnog reda s tražbinama u iznosu većem od 10.000,00 kn.</w:t>
      </w:r>
    </w:p>
    <w:p w:rsidRDefault="003648AD" w:rsidP="003648AD" w:rsidR="003648AD" w:rsidRPr="00D62E8F">
      <w:pPr>
        <w:tabs>
          <w:tab w:pos="0" w:val="left"/>
        </w:tabs>
        <w:spacing w:lineRule="atLeast" w:line="240"/>
        <w:jc w:val="both"/>
      </w:pPr>
      <w:r w:rsidRPr="00D62E8F">
        <w:tab/>
      </w:r>
    </w:p>
    <w:p w:rsidRDefault="003648AD" w:rsidP="003648AD" w:rsidR="003648AD" w:rsidRPr="00D62E8F">
      <w:pPr>
        <w:tabs>
          <w:tab w:pos="0" w:val="left"/>
        </w:tabs>
        <w:spacing w:lineRule="atLeast" w:line="240"/>
        <w:jc w:val="both"/>
      </w:pPr>
      <w:r w:rsidRPr="00D62E8F">
        <w:tab/>
        <w:t>Na ročištu za glasovanje o stečajnom planu, stečajni vjerovnik Vlatko Nuić, iz prve skupine stečajnih vjerovnika, koji je jedini iz te skupine glasovao, izjasnio se da prihvaća Stečajni plan od 18. travnja 2018.</w:t>
      </w:r>
    </w:p>
    <w:p w:rsidRDefault="003648AD" w:rsidP="003648AD" w:rsidR="003648AD" w:rsidRPr="00D62E8F">
      <w:pPr>
        <w:tabs>
          <w:tab w:pos="0" w:val="left"/>
        </w:tabs>
        <w:spacing w:lineRule="atLeast" w:line="240"/>
        <w:jc w:val="both"/>
      </w:pPr>
      <w:r w:rsidRPr="00D62E8F">
        <w:lastRenderedPageBreak/>
        <w:tab/>
        <w:t>Stečajni vjerovnik Republika Hrvatska, koji je i jedini vjerovnik iz druge skupine vjerovnika, glasovao je za prihvaćanje Stečajnog plana od 18. travnja 2018.</w:t>
      </w:r>
    </w:p>
    <w:p w:rsidRDefault="003648AD" w:rsidP="003648AD" w:rsidR="003648AD" w:rsidRPr="00D62E8F">
      <w:pPr>
        <w:tabs>
          <w:tab w:pos="0" w:val="left"/>
        </w:tabs>
        <w:spacing w:lineRule="atLeast" w:line="240"/>
        <w:jc w:val="both"/>
      </w:pPr>
      <w:r>
        <w:tab/>
        <w:t>S obzirom su stečajni vjerovnici prvog višeg isplatnog reda u cijelosti namireni a</w:t>
      </w:r>
      <w:r w:rsidRPr="00D62E8F">
        <w:t xml:space="preserve"> Stečajnim planom od 18. travnja 2018. predviđeno </w:t>
      </w:r>
      <w:r>
        <w:t xml:space="preserve">je </w:t>
      </w:r>
      <w:r w:rsidRPr="00D62E8F">
        <w:t>da će dužnik u cijelosti namiriti stečajne vjerovnike drugog višeg isplatnog reda s utvrđenim tražbinama iz prve skupine najkasnije do 31. prosinca 2018., ocijenjeno je da se u smislu odredbe čl. 331. st. 1. SZ-a smatra kako je ova glasačka skupina prihvatila Stečajni plan budući da ti vjerovnici nisu u lošijem položaju od onog u kojem bi bili da Stečajnog plana nema. Osim toga, jedini vjerovnik druge glasačke skupine, čija je tražbina osporena, za kojega je Stečajnim planom predviđeno namirenje sukladno pravomoćnoj presudi u postupku koji se vodi pred ovim sudom pod posl.br. 10 P-271/2017 i to na način da se iznos utvrđene tražbine isplati u periodu od 1. siječnja 2019. do 31. prosinca 2023. u jednakim polugodišnjim anuitetima, glasovao je za prihvaćanje predmetnog Stečajnog plana.</w:t>
      </w:r>
    </w:p>
    <w:p w:rsidRDefault="003648AD" w:rsidP="003648AD" w:rsidR="003648AD" w:rsidRPr="00D62E8F">
      <w:pPr>
        <w:tabs>
          <w:tab w:pos="0" w:val="left"/>
        </w:tabs>
        <w:spacing w:lineRule="atLeast" w:line="240"/>
        <w:jc w:val="both"/>
      </w:pPr>
      <w:r w:rsidRPr="00D62E8F">
        <w:tab/>
      </w:r>
    </w:p>
    <w:p w:rsidRDefault="003648AD" w:rsidP="003648AD" w:rsidR="003648AD" w:rsidRPr="00D62E8F">
      <w:pPr>
        <w:tabs>
          <w:tab w:pos="0" w:val="left"/>
        </w:tabs>
        <w:spacing w:lineRule="atLeast" w:line="240"/>
        <w:jc w:val="both"/>
      </w:pPr>
      <w:r w:rsidRPr="00D62E8F">
        <w:tab/>
        <w:t xml:space="preserve">Slijedom navedenog, budući se </w:t>
      </w:r>
      <w:r>
        <w:t xml:space="preserve">u smislu odredbe čl. 330. st. 1. u vezi s čl. 331. st. 1. SZ-a </w:t>
      </w:r>
      <w:r w:rsidRPr="00D62E8F">
        <w:t>smatra da su vjerovnici prihvatili Stečajni plan, te kako su na Stečajni plan pristali dužnik i odbor vjerovnika, a Stečajnim planom nije određeno da se prije potvrde moraju ispuniti određene činidbe ili ostvariti druge mjere (čl. 335. SZ-a) niti je utvrđeno da su povrijeđene postupovne odredbe (čl. 336. SZ-a) valjalo je potvrditi Stečajni plan od 18. travnja 2018. pa je donesena odluka kao u točki I. izreke.</w:t>
      </w:r>
    </w:p>
    <w:p w:rsidRDefault="003648AD" w:rsidP="003648AD" w:rsidR="003648AD" w:rsidRPr="00D62E8F">
      <w:pPr>
        <w:tabs>
          <w:tab w:pos="0" w:val="left"/>
        </w:tabs>
        <w:spacing w:lineRule="atLeast" w:line="240"/>
        <w:jc w:val="both"/>
      </w:pPr>
      <w:r w:rsidRPr="00D62E8F">
        <w:tab/>
        <w:t xml:space="preserve">Ova odluka objaviti će se na mrežnoj stranici e-Oglasna ploča sudova a podatak o potvrdi Stečajnog plana upisati će se u </w:t>
      </w:r>
      <w:r>
        <w:t>registar</w:t>
      </w:r>
      <w:r w:rsidRPr="00D62E8F">
        <w:t xml:space="preserve"> udruga Republike Hrvatske pri Uredu državne uprave u Istarskoj županiji (čl. 338. st. 2. SZ-a).</w:t>
      </w:r>
    </w:p>
    <w:p w:rsidRDefault="005E6F2C" w:rsidP="005E6F2C" w:rsidR="005E6F2C" w:rsidRPr="004D3099">
      <w:pPr>
        <w:jc w:val="both"/>
      </w:pPr>
    </w:p>
    <w:p w:rsidRDefault="005E6F2C" w:rsidP="005E6F2C" w:rsidR="005E6F2C" w:rsidRPr="00143A19">
      <w:pPr>
        <w:tabs>
          <w:tab w:pos="0" w:val="left"/>
        </w:tabs>
        <w:spacing w:lineRule="atLeast" w:line="240"/>
        <w:jc w:val="both"/>
      </w:pPr>
    </w:p>
    <w:p w:rsidRDefault="005E6F2C" w:rsidP="005E6F2C" w:rsidR="005E6F2C" w:rsidRPr="00143A19">
      <w:pPr>
        <w:tabs>
          <w:tab w:pos="0" w:val="left"/>
        </w:tabs>
        <w:spacing w:lineRule="atLeast" w:line="240"/>
        <w:jc w:val="both"/>
      </w:pPr>
    </w:p>
    <w:p w:rsidRDefault="005E6F2C" w:rsidP="005E6F2C" w:rsidR="005E6F2C" w:rsidRPr="00143A19">
      <w:pPr>
        <w:tabs>
          <w:tab w:pos="0" w:val="left"/>
        </w:tabs>
        <w:spacing w:lineRule="atLeast" w:line="240"/>
        <w:jc w:val="both"/>
      </w:pPr>
      <w:r w:rsidRPr="00143A19">
        <w:tab/>
        <w:t xml:space="preserve">Sutkinja donosi </w:t>
      </w:r>
    </w:p>
    <w:p w:rsidRDefault="005E6F2C" w:rsidP="005E6F2C" w:rsidR="005E6F2C" w:rsidRPr="00143A19">
      <w:pPr>
        <w:tabs>
          <w:tab w:pos="0" w:val="left"/>
        </w:tabs>
        <w:spacing w:lineRule="atLeast" w:line="240"/>
        <w:jc w:val="both"/>
      </w:pPr>
    </w:p>
    <w:p w:rsidRDefault="005E6F2C" w:rsidP="005E6F2C" w:rsidR="005E6F2C" w:rsidRPr="00143A19">
      <w:pPr>
        <w:tabs>
          <w:tab w:pos="0" w:val="left"/>
        </w:tabs>
        <w:spacing w:lineRule="atLeast" w:line="240"/>
        <w:jc w:val="center"/>
      </w:pPr>
      <w:r w:rsidRPr="00143A19">
        <w:t>r j e š e nj e</w:t>
      </w:r>
    </w:p>
    <w:p w:rsidRDefault="005E6F2C" w:rsidP="005E6F2C" w:rsidR="005E6F2C" w:rsidRPr="00143A19">
      <w:pPr>
        <w:tabs>
          <w:tab w:pos="0" w:val="left"/>
        </w:tabs>
        <w:spacing w:lineRule="atLeast" w:line="240"/>
        <w:jc w:val="center"/>
      </w:pPr>
    </w:p>
    <w:p w:rsidRDefault="005E6F2C" w:rsidP="003648AD" w:rsidR="005E6F2C" w:rsidRPr="00143A19">
      <w:pPr>
        <w:jc w:val="both"/>
      </w:pPr>
      <w:r w:rsidRPr="00143A19">
        <w:tab/>
        <w:t xml:space="preserve">Kopiju ovog zapisnika kao i rješenje </w:t>
      </w:r>
      <w:r w:rsidR="003648AD" w:rsidRPr="00143A19">
        <w:t xml:space="preserve"> 2 St-152/2017-</w:t>
      </w:r>
      <w:r w:rsidR="00031F60">
        <w:t>66</w:t>
      </w:r>
      <w:r w:rsidRPr="00143A19">
        <w:t xml:space="preserve"> od </w:t>
      </w:r>
      <w:r w:rsidR="003648AD" w:rsidRPr="00143A19">
        <w:t>15. lipnja</w:t>
      </w:r>
      <w:r w:rsidRPr="00143A19">
        <w:t xml:space="preserve"> 2018.</w:t>
      </w:r>
      <w:r w:rsidR="003648AD" w:rsidRPr="00143A19">
        <w:t xml:space="preserve"> te Stečajni plan od 18. travnja 2018. i zapisnik od 11. lipnja 2018.</w:t>
      </w:r>
      <w:r w:rsidRPr="00143A19">
        <w:t xml:space="preserve"> objaviti na stečajnoj e-Oglasnoj ploči ovoga suda.</w:t>
      </w:r>
    </w:p>
    <w:p w:rsidRDefault="005E6F2C" w:rsidP="005E6F2C" w:rsidR="005E6F2C" w:rsidRPr="00143A19">
      <w:pPr>
        <w:tabs>
          <w:tab w:pos="0" w:val="left"/>
        </w:tabs>
        <w:spacing w:lineRule="atLeast" w:line="240"/>
        <w:jc w:val="both"/>
      </w:pPr>
    </w:p>
    <w:p w:rsidRDefault="005E6F2C" w:rsidP="005E6F2C" w:rsidR="005E6F2C" w:rsidRPr="00143A19">
      <w:pPr>
        <w:tabs>
          <w:tab w:pos="0" w:val="left"/>
        </w:tabs>
        <w:spacing w:lineRule="atLeast" w:line="240"/>
        <w:jc w:val="both"/>
      </w:pPr>
    </w:p>
    <w:p w:rsidRDefault="005E6F2C" w:rsidP="005E6F2C" w:rsidR="005E6F2C" w:rsidRPr="00143A19">
      <w:pPr>
        <w:tabs>
          <w:tab w:pos="0" w:val="left"/>
        </w:tabs>
        <w:spacing w:lineRule="atLeast" w:line="240"/>
        <w:jc w:val="both"/>
      </w:pPr>
    </w:p>
    <w:p w:rsidRDefault="005E6F2C" w:rsidP="005E6F2C" w:rsidR="005E6F2C" w:rsidRPr="00143A19">
      <w:pPr>
        <w:spacing w:lineRule="atLeast" w:line="240"/>
        <w:jc w:val="both"/>
      </w:pPr>
    </w:p>
    <w:p w:rsidRDefault="005E6F2C" w:rsidP="005E6F2C" w:rsidR="005E6F2C" w:rsidRPr="00020592">
      <w:pPr>
        <w:pStyle w:val="Tijeloteksta"/>
        <w:spacing w:lineRule="atLeast" w:line="240"/>
        <w:ind w:firstLine="708"/>
        <w:jc w:val="center"/>
      </w:pPr>
      <w:r>
        <w:t xml:space="preserve">Dovršeno u </w:t>
      </w:r>
      <w:r w:rsidR="00143A19">
        <w:t>14</w:t>
      </w:r>
      <w:r w:rsidRPr="00020592">
        <w:t>:</w:t>
      </w:r>
      <w:r w:rsidR="00031F60">
        <w:t>40</w:t>
      </w:r>
      <w:r w:rsidRPr="00020592">
        <w:t xml:space="preserve"> sati.</w:t>
      </w:r>
    </w:p>
    <w:p w:rsidRDefault="005E6F2C" w:rsidP="005E6F2C" w:rsidR="005E6F2C" w:rsidRPr="00901A9D">
      <w:pPr>
        <w:pStyle w:val="Tijeloteksta"/>
        <w:spacing w:lineRule="atLeast" w:line="240"/>
        <w:ind w:firstLine="708"/>
        <w:jc w:val="center"/>
      </w:pPr>
    </w:p>
    <w:p w:rsidRDefault="005E6F2C" w:rsidP="005E6F2C" w:rsidR="005E6F2C">
      <w:pPr>
        <w:spacing w:lineRule="atLeast" w:line="240"/>
        <w:ind w:firstLine="708"/>
        <w:jc w:val="both"/>
        <w:rPr>
          <w:color w:val="FF0000"/>
        </w:rPr>
      </w:pPr>
    </w:p>
    <w:p w:rsidRDefault="005E6F2C" w:rsidP="005E6F2C" w:rsidR="005E6F2C" w:rsidRPr="00901A9D">
      <w:pPr>
        <w:spacing w:lineRule="atLeast" w:line="240"/>
        <w:ind w:firstLine="708"/>
        <w:jc w:val="both"/>
        <w:rPr>
          <w:color w:val="FF0000"/>
        </w:rPr>
      </w:pPr>
    </w:p>
    <w:p w:rsidRDefault="005E6F2C" w:rsidP="005E6F2C" w:rsidR="005E6F2C" w:rsidRPr="00901A9D">
      <w:pPr>
        <w:jc w:val="both"/>
      </w:pPr>
      <w:r w:rsidRPr="00901A9D">
        <w:tab/>
      </w:r>
      <w:r w:rsidRPr="00901A9D">
        <w:tab/>
        <w:t xml:space="preserve">                </w:t>
      </w:r>
      <w:r w:rsidRPr="00901A9D">
        <w:tab/>
      </w:r>
      <w:r w:rsidRPr="00901A9D">
        <w:tab/>
        <w:t xml:space="preserve">   Stečajna sutkinja</w:t>
      </w:r>
      <w:r w:rsidRPr="00901A9D">
        <w:tab/>
        <w:t xml:space="preserve">                        Stečajni upravitelj</w:t>
      </w:r>
    </w:p>
    <w:p w:rsidRDefault="005E6F2C" w:rsidP="005E6F2C" w:rsidR="005E6F2C">
      <w:pPr>
        <w:jc w:val="both"/>
      </w:pPr>
      <w:r w:rsidRPr="00901A9D">
        <w:tab/>
      </w:r>
    </w:p>
    <w:p w:rsidRDefault="005E6F2C" w:rsidP="005E6F2C" w:rsidR="005E6F2C">
      <w:pPr>
        <w:jc w:val="both"/>
      </w:pPr>
      <w:r>
        <w:tab/>
      </w:r>
      <w:r>
        <w:tab/>
      </w:r>
      <w:r>
        <w:tab/>
      </w:r>
      <w:r>
        <w:tab/>
      </w:r>
      <w:r>
        <w:tab/>
      </w:r>
      <w:r>
        <w:tab/>
      </w:r>
      <w:r>
        <w:tab/>
      </w:r>
      <w:r>
        <w:tab/>
      </w:r>
      <w:r>
        <w:tab/>
      </w:r>
      <w:r>
        <w:tab/>
      </w:r>
    </w:p>
    <w:p w:rsidRDefault="005E6F2C" w:rsidP="005E6F2C" w:rsidR="005E6F2C">
      <w:pPr>
        <w:jc w:val="both"/>
      </w:pPr>
    </w:p>
    <w:p w:rsidRDefault="005E6F2C" w:rsidP="005E6F2C" w:rsidR="005E6F2C" w:rsidRPr="00901A9D">
      <w:pPr>
        <w:jc w:val="both"/>
      </w:pPr>
      <w:r w:rsidRPr="00901A9D">
        <w:t xml:space="preserve">  </w:t>
      </w:r>
    </w:p>
    <w:p w:rsidRDefault="005E6F2C" w:rsidP="003648AD" w:rsidR="00500701">
      <w:pPr>
        <w:jc w:val="both"/>
      </w:pPr>
      <w:r w:rsidRPr="00901A9D">
        <w:t xml:space="preserve">                                                                 Zapisničarka</w:t>
      </w:r>
      <w:r w:rsidRPr="00901A9D">
        <w:tab/>
      </w:r>
      <w:r w:rsidRPr="00901A9D">
        <w:tab/>
      </w:r>
      <w:r w:rsidRPr="00901A9D">
        <w:tab/>
      </w:r>
      <w:r w:rsidRPr="00901A9D">
        <w:tab/>
        <w:t>Vjerovnici</w:t>
      </w:r>
      <w:r>
        <w:t>:</w:t>
      </w:r>
    </w:p>
    <w:sectPr w:rsidSect="00480175" w:rsidR="00500701">
      <w:headerReference w:type="even" r:id="rId9"/>
      <w:headerReference w:type="default" r:id="rId10"/>
      <w:footerReference w:type="even" r:id="rId11"/>
      <w:footerReference w:type="default" r:id="rId12"/>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F2C" w:rsidP="005E6F2C" w:rsidR="005E6F2C">
      <w:r>
        <w:separator/>
      </w:r>
    </w:p>
  </w:endnote>
  <w:endnote w:id="0" w:type="continuationSeparator">
    <w:p w:rsidRDefault="005E6F2C" w:rsidP="005E6F2C" w:rsidR="005E6F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6F2C" w:rsidP="00480175" w:rsidR="0048017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1E6A" w:rsidR="00480175">
    <w:pPr>
      <w:pStyle w:val="Podnoje"/>
      <w:ind w:right="360"/>
    </w:pPr>
  </w:p>
  <w:p w:rsidRDefault="002A1E6A" w:rsidR="00480175"/>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1E6A" w:rsidP="00480175" w:rsidR="00480175">
    <w:pPr>
      <w:pStyle w:val="Podnoje"/>
      <w:framePr w:y="1" w:xAlign="center" w:vAnchor="text" w:hAnchor="margin" w:wrap="around"/>
      <w:rPr>
        <w:rStyle w:val="Brojstranice"/>
      </w:rPr>
    </w:pPr>
  </w:p>
  <w:p w:rsidRDefault="002A1E6A" w:rsidR="004801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F2C" w:rsidP="005E6F2C" w:rsidR="005E6F2C">
      <w:r>
        <w:separator/>
      </w:r>
    </w:p>
  </w:footnote>
  <w:footnote w:id="0" w:type="continuationSeparator">
    <w:p w:rsidRDefault="005E6F2C" w:rsidP="005E6F2C" w:rsidR="005E6F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6F2C" w:rsidP="00480175" w:rsidR="004801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1E6A" w:rsidR="00480175">
    <w:pPr>
      <w:pStyle w:val="Zaglavlje"/>
    </w:pPr>
  </w:p>
  <w:p w:rsidRDefault="002A1E6A" w:rsidR="00480175"/>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6F2C" w:rsidP="00480175" w:rsidR="00480175">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2A1E6A">
      <w:rPr>
        <w:rStyle w:val="Brojstranice"/>
        <w:noProof/>
      </w:rPr>
      <w:t>- 15 -</w:t>
    </w:r>
    <w:r>
      <w:rPr>
        <w:rStyle w:val="Brojstranice"/>
      </w:rPr>
      <w:fldChar w:fldCharType="end"/>
    </w:r>
  </w:p>
  <w:p w:rsidRDefault="005E6F2C" w:rsidP="00480175" w:rsidR="00480175" w:rsidRPr="003527C1">
    <w:pPr>
      <w:jc w:val="right"/>
      <w:rPr>
        <w:b/>
      </w:rPr>
    </w:pPr>
    <w:r>
      <w:t>2 St-152</w:t>
    </w:r>
    <w:r w:rsidRPr="00901A9D">
      <w:t>/201</w:t>
    </w:r>
    <w:r>
      <w:t>7</w:t>
    </w:r>
    <w:r w:rsidRPr="00901A9D">
      <w:t>-</w:t>
    </w:r>
    <w:r w:rsidR="00031F60">
      <w:t>67</w:t>
    </w:r>
    <w:r w:rsidRPr="00475553">
      <w:t xml:space="preserve">  </w:t>
    </w:r>
  </w:p>
  <w:p w:rsidRDefault="002A1E6A" w:rsidR="0048017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D53A1"/>
    <w:multiLevelType w:val="hybridMultilevel"/>
    <w:tmpl w:val="02CA82DA"/>
    <w:lvl w:tplc="1DC21FC2" w:ilvl="0">
      <w:start w:val="1"/>
      <w:numFmt w:val="bullet"/>
      <w:lvlText w:val="-"/>
      <w:lvlJc w:val="left"/>
      <w:pPr>
        <w:ind w:hanging="360" w:left="1066"/>
      </w:pPr>
      <w:rPr>
        <w:rFonts w:cstheme="majorBidi" w:eastAsiaTheme="maj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49F648A"/>
    <w:multiLevelType w:val="hybridMultilevel"/>
    <w:tmpl w:val="99E0AA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CFA4F3C"/>
    <w:multiLevelType w:val="hybridMultilevel"/>
    <w:tmpl w:val="CAD61A02"/>
    <w:lvl w:tplc="8D6E3DB6" w:ilvl="0">
      <w:start w:val="137"/>
      <w:numFmt w:val="bullet"/>
      <w:lvlText w:val="-"/>
      <w:lvlJc w:val="left"/>
      <w:pPr>
        <w:ind w:hanging="360" w:left="401"/>
      </w:pPr>
      <w:rPr>
        <w:rFonts w:cstheme="majorBidi" w:eastAsiaTheme="majorEastAsia" w:hAnsi="Cambria" w:ascii="Cambria" w:hint="default"/>
      </w:rPr>
    </w:lvl>
    <w:lvl w:tplc="041A0003" w:ilvl="1">
      <w:start w:val="1"/>
      <w:numFmt w:val="bullet"/>
      <w:lvlText w:val="o"/>
      <w:lvlJc w:val="left"/>
      <w:pPr>
        <w:ind w:hanging="360" w:left="1121"/>
      </w:pPr>
      <w:rPr>
        <w:rFonts w:cs="Courier New" w:hAnsi="Courier New" w:ascii="Courier New" w:hint="default"/>
      </w:rPr>
    </w:lvl>
    <w:lvl w:tplc="041A0005" w:ilvl="2">
      <w:start w:val="1"/>
      <w:numFmt w:val="bullet"/>
      <w:lvlText w:val=""/>
      <w:lvlJc w:val="left"/>
      <w:pPr>
        <w:ind w:hanging="360" w:left="1841"/>
      </w:pPr>
      <w:rPr>
        <w:rFonts w:hAnsi="Wingdings" w:ascii="Wingdings" w:hint="default"/>
      </w:rPr>
    </w:lvl>
    <w:lvl w:tentative="true" w:tplc="041A0001" w:ilvl="3">
      <w:start w:val="1"/>
      <w:numFmt w:val="bullet"/>
      <w:lvlText w:val=""/>
      <w:lvlJc w:val="left"/>
      <w:pPr>
        <w:ind w:hanging="360" w:left="2561"/>
      </w:pPr>
      <w:rPr>
        <w:rFonts w:hAnsi="Symbol" w:ascii="Symbol" w:hint="default"/>
      </w:rPr>
    </w:lvl>
    <w:lvl w:tentative="true" w:tplc="041A0003" w:ilvl="4">
      <w:start w:val="1"/>
      <w:numFmt w:val="bullet"/>
      <w:lvlText w:val="o"/>
      <w:lvlJc w:val="left"/>
      <w:pPr>
        <w:ind w:hanging="360" w:left="3281"/>
      </w:pPr>
      <w:rPr>
        <w:rFonts w:cs="Courier New" w:hAnsi="Courier New" w:ascii="Courier New" w:hint="default"/>
      </w:rPr>
    </w:lvl>
    <w:lvl w:tentative="true" w:tplc="041A0005" w:ilvl="5">
      <w:start w:val="1"/>
      <w:numFmt w:val="bullet"/>
      <w:lvlText w:val=""/>
      <w:lvlJc w:val="left"/>
      <w:pPr>
        <w:ind w:hanging="360" w:left="4001"/>
      </w:pPr>
      <w:rPr>
        <w:rFonts w:hAnsi="Wingdings" w:ascii="Wingdings" w:hint="default"/>
      </w:rPr>
    </w:lvl>
    <w:lvl w:tentative="true" w:tplc="041A0001" w:ilvl="6">
      <w:start w:val="1"/>
      <w:numFmt w:val="bullet"/>
      <w:lvlText w:val=""/>
      <w:lvlJc w:val="left"/>
      <w:pPr>
        <w:ind w:hanging="360" w:left="4721"/>
      </w:pPr>
      <w:rPr>
        <w:rFonts w:hAnsi="Symbol" w:ascii="Symbol" w:hint="default"/>
      </w:rPr>
    </w:lvl>
    <w:lvl w:tentative="true" w:tplc="041A0003" w:ilvl="7">
      <w:start w:val="1"/>
      <w:numFmt w:val="bullet"/>
      <w:lvlText w:val="o"/>
      <w:lvlJc w:val="left"/>
      <w:pPr>
        <w:ind w:hanging="360" w:left="5441"/>
      </w:pPr>
      <w:rPr>
        <w:rFonts w:cs="Courier New" w:hAnsi="Courier New" w:ascii="Courier New" w:hint="default"/>
      </w:rPr>
    </w:lvl>
    <w:lvl w:tentative="true" w:tplc="041A0005" w:ilvl="8">
      <w:start w:val="1"/>
      <w:numFmt w:val="bullet"/>
      <w:lvlText w:val=""/>
      <w:lvlJc w:val="left"/>
      <w:pPr>
        <w:ind w:hanging="360" w:left="6161"/>
      </w:pPr>
      <w:rPr>
        <w:rFonts w:hAnsi="Wingdings" w:ascii="Wingdings" w:hint="default"/>
      </w:rPr>
    </w:lvl>
  </w:abstractNum>
  <w:abstractNum w:abstractNumId="3">
    <w:nsid w:val="58835A62"/>
    <w:multiLevelType w:val="hybridMultilevel"/>
    <w:tmpl w:val="B1F46F2E"/>
    <w:lvl w:tplc="041A000F" w:ilvl="0">
      <w:start w:val="1"/>
      <w:numFmt w:val="decimal"/>
      <w:lvlText w:val="%1."/>
      <w:lvlJc w:val="left"/>
      <w:pPr>
        <w:ind w:hanging="360" w:left="786"/>
      </w:pPr>
      <w:rPr>
        <w:rFonts w:hint="default"/>
      </w:rPr>
    </w:lvl>
    <w:lvl w:tplc="041A0001" w:ilvl="1">
      <w:start w:val="1"/>
      <w:numFmt w:val="bullet"/>
      <w:lvlText w:val=""/>
      <w:lvlJc w:val="left"/>
      <w:pPr>
        <w:ind w:hanging="360" w:left="1440"/>
      </w:pPr>
      <w:rPr>
        <w:rFonts w:hAnsi="Symbol" w:ascii="Symbol"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DC7C7A"/>
    <w:multiLevelType w:val="hybridMultilevel"/>
    <w:tmpl w:val="B1F46F2E"/>
    <w:lvl w:tplc="041A000F" w:ilvl="0">
      <w:start w:val="1"/>
      <w:numFmt w:val="decimal"/>
      <w:lvlText w:val="%1."/>
      <w:lvlJc w:val="left"/>
      <w:pPr>
        <w:ind w:hanging="360" w:left="786"/>
      </w:pPr>
      <w:rPr>
        <w:rFonts w:hint="default"/>
      </w:rPr>
    </w:lvl>
    <w:lvl w:tplc="041A0001" w:ilvl="1">
      <w:start w:val="1"/>
      <w:numFmt w:val="bullet"/>
      <w:lvlText w:val=""/>
      <w:lvlJc w:val="left"/>
      <w:pPr>
        <w:ind w:hanging="360" w:left="1440"/>
      </w:pPr>
      <w:rPr>
        <w:rFonts w:hAnsi="Symbol" w:ascii="Symbol"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C387CB4"/>
    <w:multiLevelType w:val="hybridMultilevel"/>
    <w:tmpl w:val="A1025DB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F2C"/>
    <w:rsid w:val="00031F60"/>
    <w:rsid w:val="00143A19"/>
    <w:rsid w:val="002A1E6A"/>
    <w:rsid w:val="003648AD"/>
    <w:rsid w:val="00554328"/>
    <w:rsid w:val="005E6F2C"/>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6F2C"/>
    <w:pPr>
      <w:spacing w:lineRule="auto" w:line="240" w:after="0"/>
    </w:pPr>
    <w:rPr>
      <w:rFonts w:cs="Times New Roman" w:eastAsia="Times New Roman" w:hAnsi="Times New Roman" w:ascii="Times New Roman"/>
      <w:bCs/>
      <w:sz w:val="24"/>
      <w:szCs w:val="24"/>
      <w:lang w:eastAsia="hr-HR"/>
    </w:rPr>
  </w:style>
  <w:style w:styleId="Naslov1" w:type="paragraph">
    <w:name w:val="heading 1"/>
    <w:basedOn w:val="Normal"/>
    <w:next w:val="Normal"/>
    <w:link w:val="Naslov1Char"/>
    <w:uiPriority w:val="9"/>
    <w:qFormat/>
    <w:rsid w:val="005E6F2C"/>
    <w:pPr>
      <w:pBdr>
        <w:bottom w:space="1" w:sz="12" w:themeColor="text1" w:color="000000" w:val="thinThickSmallGap"/>
      </w:pBdr>
      <w:spacing w:lineRule="auto" w:line="252" w:after="200" w:before="400"/>
      <w:jc w:val="center"/>
      <w:outlineLvl w:val="0"/>
    </w:pPr>
    <w:rPr>
      <w:rFonts w:cstheme="majorBidi" w:eastAsiaTheme="majorEastAsia" w:hAnsiTheme="majorHAnsi" w:asciiTheme="majorHAnsi"/>
      <w:bCs w:val="false"/>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5E6F2C"/>
    <w:pPr>
      <w:pBdr>
        <w:bottom w:space="1" w:sz="4" w:themeShade="7F" w:themeColor="accent2" w:color="622423" w:val="single"/>
      </w:pBdr>
      <w:spacing w:lineRule="auto" w:line="252" w:after="200" w:before="400"/>
      <w:jc w:val="center"/>
      <w:outlineLvl w:val="1"/>
    </w:pPr>
    <w:rPr>
      <w:rFonts w:cstheme="majorBidi" w:eastAsiaTheme="majorEastAsia" w:hAnsiTheme="majorHAnsi" w:asciiTheme="majorHAnsi"/>
      <w:bCs w:val="false"/>
      <w:caps/>
      <w:color w:themeShade="80" w:themeColor="accent2" w:val="632423"/>
      <w:spacing w:val="15"/>
      <w:lang w:bidi="en-US" w:eastAsia="en-US" w:val="en-US"/>
    </w:rPr>
  </w:style>
  <w:style w:styleId="Naslov3" w:type="paragraph">
    <w:name w:val="heading 3"/>
    <w:basedOn w:val="Normal"/>
    <w:next w:val="Normal"/>
    <w:link w:val="Naslov3Char"/>
    <w:uiPriority w:val="9"/>
    <w:unhideWhenUsed/>
    <w:qFormat/>
    <w:rsid w:val="003648AD"/>
    <w:pPr>
      <w:keepNext/>
      <w:keepLines/>
      <w:spacing w:before="200"/>
      <w:outlineLvl w:val="2"/>
    </w:pPr>
    <w:rPr>
      <w:rFonts w:cstheme="majorBidi" w:eastAsiaTheme="majorEastAsia" w:hAnsiTheme="majorHAnsi" w:asciiTheme="majorHAnsi"/>
      <w:b/>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5E6F2C"/>
    <w:rPr>
      <w:rFonts w:cstheme="majorBidi" w:eastAsiaTheme="majorEastAsia" w:hAnsiTheme="majorHAnsi" w:asciiTheme="majorHAnsi"/>
      <w:caps/>
      <w:color w:themeColor="text1" w:val="000000"/>
      <w:spacing w:val="20"/>
      <w:sz w:val="28"/>
      <w:szCs w:val="28"/>
      <w:lang w:bidi="en-US" w:val="en-US"/>
    </w:rPr>
  </w:style>
  <w:style w:customStyle="true" w:styleId="Naslov2Char" w:type="character">
    <w:name w:val="Naslov 2 Char"/>
    <w:basedOn w:val="Zadanifontodlomka"/>
    <w:link w:val="Naslov2"/>
    <w:uiPriority w:val="9"/>
    <w:rsid w:val="005E6F2C"/>
    <w:rPr>
      <w:rFonts w:cstheme="majorBidi" w:eastAsiaTheme="majorEastAsia" w:hAnsiTheme="majorHAnsi" w:asciiTheme="majorHAnsi"/>
      <w:caps/>
      <w:color w:themeShade="80" w:themeColor="accent2" w:val="632423"/>
      <w:spacing w:val="15"/>
      <w:sz w:val="24"/>
      <w:szCs w:val="24"/>
      <w:lang w:bidi="en-US" w:val="en-US"/>
    </w:rPr>
  </w:style>
  <w:style w:styleId="Tijeloteksta" w:type="paragraph">
    <w:name w:val="Body Text"/>
    <w:basedOn w:val="Normal"/>
    <w:link w:val="TijelotekstaChar"/>
    <w:rsid w:val="005E6F2C"/>
    <w:pPr>
      <w:jc w:val="both"/>
    </w:pPr>
    <w:rPr>
      <w:bCs w:val="false"/>
    </w:rPr>
  </w:style>
  <w:style w:customStyle="true" w:styleId="TijelotekstaChar" w:type="character">
    <w:name w:val="Tijelo teksta Char"/>
    <w:basedOn w:val="Zadanifontodlomka"/>
    <w:link w:val="Tijeloteksta"/>
    <w:rsid w:val="005E6F2C"/>
    <w:rPr>
      <w:rFonts w:cs="Times New Roman" w:eastAsia="Times New Roman" w:hAnsi="Times New Roman" w:ascii="Times New Roman"/>
      <w:sz w:val="24"/>
      <w:szCs w:val="24"/>
      <w:lang w:eastAsia="hr-HR"/>
    </w:rPr>
  </w:style>
  <w:style w:styleId="Brojstranice" w:type="character">
    <w:name w:val="page number"/>
    <w:basedOn w:val="Zadanifontodlomka"/>
    <w:rsid w:val="005E6F2C"/>
  </w:style>
  <w:style w:styleId="Zaglavlje" w:type="paragraph">
    <w:name w:val="header"/>
    <w:basedOn w:val="Normal"/>
    <w:link w:val="ZaglavljeChar"/>
    <w:rsid w:val="005E6F2C"/>
    <w:pPr>
      <w:tabs>
        <w:tab w:pos="4536" w:val="center"/>
        <w:tab w:pos="9072" w:val="right"/>
      </w:tabs>
    </w:pPr>
    <w:rPr>
      <w:bCs w:val="false"/>
    </w:rPr>
  </w:style>
  <w:style w:customStyle="true" w:styleId="ZaglavljeChar" w:type="character">
    <w:name w:val="Zaglavlje Char"/>
    <w:basedOn w:val="Zadanifontodlomka"/>
    <w:link w:val="Zaglavlje"/>
    <w:rsid w:val="005E6F2C"/>
    <w:rPr>
      <w:rFonts w:cs="Times New Roman" w:eastAsia="Times New Roman" w:hAnsi="Times New Roman" w:ascii="Times New Roman"/>
      <w:sz w:val="24"/>
      <w:szCs w:val="24"/>
      <w:lang w:eastAsia="hr-HR"/>
    </w:rPr>
  </w:style>
  <w:style w:styleId="Podnoje" w:type="paragraph">
    <w:name w:val="footer"/>
    <w:basedOn w:val="Normal"/>
    <w:link w:val="PodnojeChar"/>
    <w:rsid w:val="005E6F2C"/>
    <w:pPr>
      <w:tabs>
        <w:tab w:pos="4536" w:val="center"/>
        <w:tab w:pos="9072" w:val="right"/>
      </w:tabs>
    </w:pPr>
    <w:rPr>
      <w:bCs w:val="false"/>
    </w:rPr>
  </w:style>
  <w:style w:customStyle="true" w:styleId="PodnojeChar" w:type="character">
    <w:name w:val="Podnožje Char"/>
    <w:basedOn w:val="Zadanifontodlomka"/>
    <w:link w:val="Podnoje"/>
    <w:rsid w:val="005E6F2C"/>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E6F2C"/>
    <w:pPr>
      <w:spacing w:lineRule="auto" w:line="252" w:after="200"/>
      <w:ind w:left="720"/>
      <w:contextualSpacing/>
    </w:pPr>
    <w:rPr>
      <w:rFonts w:cstheme="majorBidi" w:eastAsiaTheme="majorEastAsia" w:hAnsiTheme="majorHAnsi" w:asciiTheme="majorHAnsi"/>
      <w:bCs w:val="false"/>
      <w:sz w:val="22"/>
      <w:szCs w:val="22"/>
      <w:lang w:bidi="en-US" w:eastAsia="en-US" w:val="en-US"/>
    </w:rPr>
  </w:style>
  <w:style w:styleId="Bezproreda" w:type="paragraph">
    <w:name w:val="No Spacing"/>
    <w:basedOn w:val="Normal"/>
    <w:link w:val="BezproredaChar"/>
    <w:uiPriority w:val="1"/>
    <w:qFormat/>
    <w:rsid w:val="005E6F2C"/>
    <w:rPr>
      <w:rFonts w:cstheme="majorBidi" w:eastAsiaTheme="majorEastAsia" w:hAnsiTheme="majorHAnsi" w:asciiTheme="majorHAnsi"/>
      <w:bCs w:val="false"/>
      <w:sz w:val="22"/>
      <w:szCs w:val="22"/>
      <w:lang w:bidi="en-US" w:eastAsia="en-US" w:val="en-US"/>
    </w:rPr>
  </w:style>
  <w:style w:customStyle="true" w:styleId="BezproredaChar" w:type="character">
    <w:name w:val="Bez proreda Char"/>
    <w:basedOn w:val="Zadanifontodlomka"/>
    <w:link w:val="Bezproreda"/>
    <w:uiPriority w:val="1"/>
    <w:rsid w:val="005E6F2C"/>
    <w:rPr>
      <w:rFonts w:cstheme="majorBidi" w:eastAsiaTheme="majorEastAsia" w:hAnsiTheme="majorHAnsi" w:asciiTheme="majorHAnsi"/>
      <w:lang w:bidi="en-US" w:val="en-US"/>
    </w:rPr>
  </w:style>
  <w:style w:styleId="Reetkatablice" w:type="table">
    <w:name w:val="Table Grid"/>
    <w:basedOn w:val="Obinatablica"/>
    <w:uiPriority w:val="59"/>
    <w:rsid w:val="005E6F2C"/>
    <w:pPr>
      <w:spacing w:lineRule="auto" w:line="240" w:after="0"/>
    </w:pPr>
    <w:rPr>
      <w:rFonts w:cstheme="majorBidi" w:eastAsiaTheme="majorEastAsia" w:hAnsiTheme="majorHAnsi" w:asciiTheme="majorHAnsi"/>
      <w:lang w:bidi="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3Char" w:type="character">
    <w:name w:val="Naslov 3 Char"/>
    <w:basedOn w:val="Zadanifontodlomka"/>
    <w:link w:val="Naslov3"/>
    <w:uiPriority w:val="9"/>
    <w:rsid w:val="003648AD"/>
    <w:rPr>
      <w:rFonts w:cstheme="majorBidi" w:eastAsiaTheme="majorEastAsia" w:hAnsiTheme="majorHAnsi" w:asciiTheme="majorHAnsi"/>
      <w:b/>
      <w:bCs/>
      <w:color w:themeColor="accent1" w:val="4F81BD"/>
      <w:sz w:val="24"/>
      <w:szCs w:val="24"/>
      <w:lang w:eastAsia="hr-HR"/>
    </w:rPr>
  </w:style>
  <w:style w:styleId="Tekstrezerviranogmjesta" w:type="character">
    <w:name w:val="Placeholder Text"/>
    <w:basedOn w:val="Zadanifontodlomka"/>
    <w:uiPriority w:val="99"/>
    <w:semiHidden/>
    <w:rsid w:val="002A1E6A"/>
    <w:rPr>
      <w:color w:val="808080"/>
      <w:bdr w:space="0" w:sz="0" w:color="auto" w:val="none"/>
      <w:shd w:fill="auto" w:color="auto" w:val="clear"/>
    </w:rPr>
  </w:style>
  <w:style w:customStyle="true" w:styleId="eSPISCCParagraphDefaultFont" w:type="character">
    <w:name w:val="eSPIS_CC_Paragraph Default Font"/>
    <w:basedOn w:val="Zadanifontodlomka"/>
    <w:rsid w:val="002A1E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E6A"/>
    <w:rPr>
      <w:bdr w:space="0" w:sz="0" w:color="auto" w:val="none"/>
      <w:shd w:fill="FFFFCC" w:color="auto" w:val="clear"/>
      <w:lang w:val="hr-HR"/>
    </w:rPr>
  </w:style>
  <w:style w:customStyle="true" w:styleId="PozadinaSvijetloCrvena" w:type="character">
    <w:name w:val="Pozadina_SvijetloCrvena"/>
    <w:basedOn w:val="eSPISCCParagraphDefaultFont"/>
    <w:rsid w:val="002A1E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E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6F2C"/>
    <w:pPr>
      <w:spacing w:after="0" w:line="240" w:lineRule="auto"/>
    </w:pPr>
    <w:rPr>
      <w:rFonts w:ascii="Times New Roman" w:cs="Times New Roman" w:eastAsia="Times New Roman" w:hAnsi="Times New Roman"/>
      <w:bCs/>
      <w:sz w:val="24"/>
      <w:szCs w:val="24"/>
      <w:lang w:eastAsia="hr-HR"/>
    </w:rPr>
  </w:style>
  <w:style w:styleId="Naslov1" w:type="paragraph">
    <w:name w:val="heading 1"/>
    <w:basedOn w:val="Normal"/>
    <w:next w:val="Normal"/>
    <w:link w:val="Naslov1Char"/>
    <w:uiPriority w:val="9"/>
    <w:qFormat/>
    <w:rsid w:val="005E6F2C"/>
    <w:pPr>
      <w:pBdr>
        <w:bottom w:color="000000" w:space="1" w:sz="12" w:themeColor="text1" w:val="thinThickSmallGap"/>
      </w:pBdr>
      <w:spacing w:after="200" w:before="400" w:line="252" w:lineRule="auto"/>
      <w:jc w:val="center"/>
      <w:outlineLvl w:val="0"/>
    </w:pPr>
    <w:rPr>
      <w:rFonts w:asciiTheme="majorHAnsi" w:cstheme="majorBidi" w:eastAsiaTheme="majorEastAsia" w:hAnsiTheme="majorHAnsi"/>
      <w:bCs w:val="0"/>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5E6F2C"/>
    <w:pPr>
      <w:pBdr>
        <w:bottom w:color="622423" w:space="1" w:sz="4" w:themeColor="accent2" w:themeShade="7F" w:val="single"/>
      </w:pBdr>
      <w:spacing w:after="200" w:before="400" w:line="252" w:lineRule="auto"/>
      <w:jc w:val="center"/>
      <w:outlineLvl w:val="1"/>
    </w:pPr>
    <w:rPr>
      <w:rFonts w:asciiTheme="majorHAnsi" w:cstheme="majorBidi" w:eastAsiaTheme="majorEastAsia" w:hAnsiTheme="majorHAnsi"/>
      <w:bCs w:val="0"/>
      <w:caps/>
      <w:color w:themeColor="accent2" w:themeShade="80" w:val="632423"/>
      <w:spacing w:val="15"/>
      <w:lang w:bidi="en-US" w:eastAsia="en-US" w:val="en-US"/>
    </w:rPr>
  </w:style>
  <w:style w:styleId="Naslov3" w:type="paragraph">
    <w:name w:val="heading 3"/>
    <w:basedOn w:val="Normal"/>
    <w:next w:val="Normal"/>
    <w:link w:val="Naslov3Char"/>
    <w:uiPriority w:val="9"/>
    <w:unhideWhenUsed/>
    <w:qFormat/>
    <w:rsid w:val="003648AD"/>
    <w:pPr>
      <w:keepNext/>
      <w:keepLines/>
      <w:spacing w:before="200"/>
      <w:outlineLvl w:val="2"/>
    </w:pPr>
    <w:rPr>
      <w:rFonts w:asciiTheme="majorHAnsi" w:cstheme="majorBidi" w:eastAsiaTheme="majorEastAsia" w:hAnsiTheme="majorHAnsi"/>
      <w:b/>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5E6F2C"/>
    <w:rPr>
      <w:rFonts w:asciiTheme="majorHAnsi" w:cstheme="majorBidi" w:eastAsiaTheme="majorEastAsia" w:hAnsiTheme="majorHAnsi"/>
      <w:caps/>
      <w:color w:themeColor="text1" w:val="000000"/>
      <w:spacing w:val="20"/>
      <w:sz w:val="28"/>
      <w:szCs w:val="28"/>
      <w:lang w:bidi="en-US" w:val="en-US"/>
    </w:rPr>
  </w:style>
  <w:style w:customStyle="1" w:styleId="Naslov2Char" w:type="character">
    <w:name w:val="Naslov 2 Char"/>
    <w:basedOn w:val="Zadanifontodlomka"/>
    <w:link w:val="Naslov2"/>
    <w:uiPriority w:val="9"/>
    <w:rsid w:val="005E6F2C"/>
    <w:rPr>
      <w:rFonts w:asciiTheme="majorHAnsi" w:cstheme="majorBidi" w:eastAsiaTheme="majorEastAsia" w:hAnsiTheme="majorHAnsi"/>
      <w:caps/>
      <w:color w:themeColor="accent2" w:themeShade="80" w:val="632423"/>
      <w:spacing w:val="15"/>
      <w:sz w:val="24"/>
      <w:szCs w:val="24"/>
      <w:lang w:bidi="en-US" w:val="en-US"/>
    </w:rPr>
  </w:style>
  <w:style w:styleId="Tijeloteksta" w:type="paragraph">
    <w:name w:val="Body Text"/>
    <w:basedOn w:val="Normal"/>
    <w:link w:val="TijelotekstaChar"/>
    <w:rsid w:val="005E6F2C"/>
    <w:pPr>
      <w:jc w:val="both"/>
    </w:pPr>
    <w:rPr>
      <w:bCs w:val="0"/>
    </w:rPr>
  </w:style>
  <w:style w:customStyle="1" w:styleId="TijelotekstaChar" w:type="character">
    <w:name w:val="Tijelo teksta Char"/>
    <w:basedOn w:val="Zadanifontodlomka"/>
    <w:link w:val="Tijeloteksta"/>
    <w:rsid w:val="005E6F2C"/>
    <w:rPr>
      <w:rFonts w:ascii="Times New Roman" w:cs="Times New Roman" w:eastAsia="Times New Roman" w:hAnsi="Times New Roman"/>
      <w:sz w:val="24"/>
      <w:szCs w:val="24"/>
      <w:lang w:eastAsia="hr-HR"/>
    </w:rPr>
  </w:style>
  <w:style w:styleId="Brojstranice" w:type="character">
    <w:name w:val="page number"/>
    <w:basedOn w:val="Zadanifontodlomka"/>
    <w:rsid w:val="005E6F2C"/>
  </w:style>
  <w:style w:styleId="Zaglavlje" w:type="paragraph">
    <w:name w:val="header"/>
    <w:basedOn w:val="Normal"/>
    <w:link w:val="ZaglavljeChar"/>
    <w:rsid w:val="005E6F2C"/>
    <w:pPr>
      <w:tabs>
        <w:tab w:pos="4536" w:val="center"/>
        <w:tab w:pos="9072" w:val="right"/>
      </w:tabs>
    </w:pPr>
    <w:rPr>
      <w:bCs w:val="0"/>
    </w:rPr>
  </w:style>
  <w:style w:customStyle="1" w:styleId="ZaglavljeChar" w:type="character">
    <w:name w:val="Zaglavlje Char"/>
    <w:basedOn w:val="Zadanifontodlomka"/>
    <w:link w:val="Zaglavlje"/>
    <w:rsid w:val="005E6F2C"/>
    <w:rPr>
      <w:rFonts w:ascii="Times New Roman" w:cs="Times New Roman" w:eastAsia="Times New Roman" w:hAnsi="Times New Roman"/>
      <w:sz w:val="24"/>
      <w:szCs w:val="24"/>
      <w:lang w:eastAsia="hr-HR"/>
    </w:rPr>
  </w:style>
  <w:style w:styleId="Podnoje" w:type="paragraph">
    <w:name w:val="footer"/>
    <w:basedOn w:val="Normal"/>
    <w:link w:val="PodnojeChar"/>
    <w:rsid w:val="005E6F2C"/>
    <w:pPr>
      <w:tabs>
        <w:tab w:pos="4536" w:val="center"/>
        <w:tab w:pos="9072" w:val="right"/>
      </w:tabs>
    </w:pPr>
    <w:rPr>
      <w:bCs w:val="0"/>
    </w:rPr>
  </w:style>
  <w:style w:customStyle="1" w:styleId="PodnojeChar" w:type="character">
    <w:name w:val="Podnožje Char"/>
    <w:basedOn w:val="Zadanifontodlomka"/>
    <w:link w:val="Podnoje"/>
    <w:rsid w:val="005E6F2C"/>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E6F2C"/>
    <w:pPr>
      <w:spacing w:after="200" w:line="252" w:lineRule="auto"/>
      <w:ind w:left="720"/>
      <w:contextualSpacing/>
    </w:pPr>
    <w:rPr>
      <w:rFonts w:asciiTheme="majorHAnsi" w:cstheme="majorBidi" w:eastAsiaTheme="majorEastAsia" w:hAnsiTheme="majorHAnsi"/>
      <w:bCs w:val="0"/>
      <w:sz w:val="22"/>
      <w:szCs w:val="22"/>
      <w:lang w:bidi="en-US" w:eastAsia="en-US" w:val="en-US"/>
    </w:rPr>
  </w:style>
  <w:style w:styleId="Bezproreda" w:type="paragraph">
    <w:name w:val="No Spacing"/>
    <w:basedOn w:val="Normal"/>
    <w:link w:val="BezproredaChar"/>
    <w:uiPriority w:val="1"/>
    <w:qFormat/>
    <w:rsid w:val="005E6F2C"/>
    <w:rPr>
      <w:rFonts w:asciiTheme="majorHAnsi" w:cstheme="majorBidi" w:eastAsiaTheme="majorEastAsia" w:hAnsiTheme="majorHAnsi"/>
      <w:bCs w:val="0"/>
      <w:sz w:val="22"/>
      <w:szCs w:val="22"/>
      <w:lang w:bidi="en-US" w:eastAsia="en-US" w:val="en-US"/>
    </w:rPr>
  </w:style>
  <w:style w:customStyle="1" w:styleId="BezproredaChar" w:type="character">
    <w:name w:val="Bez proreda Char"/>
    <w:basedOn w:val="Zadanifontodlomka"/>
    <w:link w:val="Bezproreda"/>
    <w:uiPriority w:val="1"/>
    <w:rsid w:val="005E6F2C"/>
    <w:rPr>
      <w:rFonts w:asciiTheme="majorHAnsi" w:cstheme="majorBidi" w:eastAsiaTheme="majorEastAsia" w:hAnsiTheme="majorHAnsi"/>
      <w:lang w:bidi="en-US" w:val="en-US"/>
    </w:rPr>
  </w:style>
  <w:style w:styleId="Reetkatablice" w:type="table">
    <w:name w:val="Table Grid"/>
    <w:basedOn w:val="Obinatablica"/>
    <w:uiPriority w:val="59"/>
    <w:rsid w:val="005E6F2C"/>
    <w:pPr>
      <w:spacing w:after="0" w:line="240" w:lineRule="auto"/>
    </w:pPr>
    <w:rPr>
      <w:rFonts w:asciiTheme="majorHAnsi" w:cstheme="majorBidi" w:eastAsiaTheme="majorEastAsia" w:hAnsiTheme="majorHAnsi"/>
      <w:lang w:bidi="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3Char" w:type="character">
    <w:name w:val="Naslov 3 Char"/>
    <w:basedOn w:val="Zadanifontodlomka"/>
    <w:link w:val="Naslov3"/>
    <w:uiPriority w:val="9"/>
    <w:rsid w:val="003648AD"/>
    <w:rPr>
      <w:rFonts w:asciiTheme="majorHAnsi" w:cstheme="majorBidi" w:eastAsiaTheme="majorEastAsia" w:hAnsiTheme="majorHAnsi"/>
      <w:b/>
      <w:bCs/>
      <w:color w:themeColor="accent1" w:val="4F81BD"/>
      <w:sz w:val="24"/>
      <w:szCs w:val="24"/>
      <w:lang w:eastAsia="hr-HR"/>
    </w:rPr>
  </w:style>
  <w:style w:styleId="Tekstrezerviranogmjesta" w:type="character">
    <w:name w:val="Placeholder Text"/>
    <w:basedOn w:val="Zadanifontodlomka"/>
    <w:uiPriority w:val="99"/>
    <w:semiHidden/>
    <w:rsid w:val="002A1E6A"/>
    <w:rPr>
      <w:color w:val="808080"/>
      <w:bdr w:color="auto" w:space="0" w:sz="0" w:val="none"/>
      <w:shd w:color="auto" w:fill="auto" w:val="clear"/>
    </w:rPr>
  </w:style>
  <w:style w:customStyle="1" w:styleId="eSPISCCParagraphDefaultFont" w:type="character">
    <w:name w:val="eSPIS_CC_Paragraph Default Font"/>
    <w:basedOn w:val="Zadanifontodlomka"/>
    <w:rsid w:val="002A1E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E6A"/>
    <w:rPr>
      <w:bdr w:color="auto" w:space="0" w:sz="0" w:val="none"/>
      <w:shd w:color="auto" w:fill="FFFFCC" w:val="clear"/>
      <w:lang w:val="hr-HR"/>
    </w:rPr>
  </w:style>
  <w:style w:customStyle="1" w:styleId="PozadinaSvijetloCrvena" w:type="character">
    <w:name w:val="Pozadina_SvijetloCrvena"/>
    <w:basedOn w:val="eSPISCCParagraphDefaultFont"/>
    <w:rsid w:val="002A1E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E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15. lipnja 2018.</izvorni_sadrzaj>
    <derivirana_varijabla naziv="DomainObject.StvarniPocetakDatum_1">15. lipnja 2018.</derivirana_varijabla>
  </DomainObject.StvarniPocetakDatum>
  <DomainObject.StvarniZavrsetakDatum>
    <izvorni_sadrzaj>15. lipnja 2018.</izvorni_sadrzaj>
    <derivirana_varijabla naziv="DomainObject.StvarniZavrsetakDatum_1">15. lipnja 2018.</derivirana_varijabla>
  </DomainObject.StvarniZavrsetakDatum>
  <DomainObject.PlaniraniZavrsetakDatum>
    <izvorni_sadrzaj>15. lipnja 2018.</izvorni_sadrzaj>
    <derivirana_varijabla naziv="DomainObject.PlaniraniZavrsetakDatum_1">15. lipnja 2018.</derivirana_varijabla>
  </DomainObject.PlaniraniZavrsetakDatum>
  <DomainObject.PlaniraniPocetakDatum>
    <izvorni_sadrzaj>15. lipnja 2018.</izvorni_sadrzaj>
    <derivirana_varijabla naziv="DomainObject.PlaniraniPocetakDatum_1">15. lipnja 2018.</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14:40</izvorni_sadrzaj>
    <derivirana_varijabla naziv="DomainObject.StvarniZavrsetakVrijeme_1">14:40</derivirana_varijabla>
  </DomainObject.StvarniZavrsetakVrijeme>
  <DomainObject.PlaniraniZavrsetakVrijeme>
    <izvorni_sadrzaj>14:35</izvorni_sadrzaj>
    <derivirana_varijabla naziv="DomainObject.PlaniraniZavrsetakVrijeme_1">14:35</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15. lipnja 2018.</izvorni_sadrzaj>
    <derivirana_varijabla naziv="DomainObject.Zapisnik.DatumKreiranja_1">15. lipnja 2018.</derivirana_varijabla>
  </DomainObject.Zapisnik.DatumKreiranja>
  <DomainObject.Zapisnik.ImovinskaKorist>
    <izvorni_sadrzaj/>
    <derivirana_varijabla naziv="DomainObject.Zapisnik.ImovinskaKorist_1"/>
  </DomainObject.Zapisnik.ImovinskaKorist>
  <DomainObject.Zapisnik.Oznaka>
    <izvorni_sadrzaj>St-152/2017-67</izvorni_sadrzaj>
    <derivirana_varijabla naziv="DomainObject.Zapisnik.Oznaka_1">St-152/2017-67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žuti registrator s prijavama tražbina</izvorni_sadrzaj>
    <derivirana_varijabla naziv="DomainObject.Predmet.PrimjedbaSuca_1">Spisu prileži žuti registrator s prijavama tražbina</derivirana_varijabla>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St-152/2017-67</izvorni_sadrzaj>
    <derivirana_varijabla naziv="DomainObject.PoslovniBrojDokumenta_1">St-152/2017-67</derivirana_varijabla>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5518</properties:Words>
  <properties:Characters>32327</properties:Characters>
  <properties:Lines>1114</properties:Lines>
  <properties:Paragraphs>448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2018-06-11T13:14:00Z</dcterms:created>
  <dc:creator>Jasmina Matika</dc:creator>
  <cp:lastModifiedBy>Jasmina Matika</cp:lastModifiedBy>
  <dcterms:modified xmlns:xsi="http://www.w3.org/2001/XMLSchema-instance" xsi:type="dcterms:W3CDTF">2018-06-15T12:44:00Z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St-152/2017-67 / Zapisnik - Ročište (St-152-17 - ZAPISNIK - O OBJAVI STEČAJNOG PLANA.docx)</vt:lpwstr>
  </prop:property>
  <prop:property name="CC_coloring" pid="4" fmtid="{D5CDD505-2E9C-101B-9397-08002B2CF9AE}">
    <vt:bool>false</vt:bool>
  </prop:property>
  <prop:property name="BrojStranica" pid="5" fmtid="{D5CDD505-2E9C-101B-9397-08002B2CF9AE}">
    <vt:i4>15</vt:i4>
  </prop:property>
</prop:Properties>
</file>