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db2f" w14:paraId="486db2f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C2291">
        <w:rPr>
          <w:b/>
        </w:rPr>
        <w:t>711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BE4273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BE4273">
        <w:t xml:space="preserve">OTPREMNIK d.o.o., Split, Lazarica 3, OIB: 14733606405, </w:t>
      </w:r>
      <w:r w:rsidR="00407841" w:rsidRPr="00F14A92">
        <w:t>dana</w:t>
      </w:r>
      <w:r w:rsidR="00583F5B" w:rsidRPr="00F14A92">
        <w:t xml:space="preserve"> </w:t>
      </w:r>
      <w:r w:rsidR="00BE4273">
        <w:t>22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E4273">
        <w:t>OTPREMNIK d.o.o., Split, Lazarica 3, OIB: 14733606405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BE4273">
        <w:t>711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BE4273">
        <w:t>OTPREMNIK d.o.o., Split, Lazarica 3, OIB: 14733606405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EC2291">
        <w:t>320</w:t>
      </w:r>
      <w:r w:rsidR="003D1676">
        <w:t>.</w:t>
      </w:r>
      <w:r w:rsidR="00EC2291">
        <w:t>470</w:t>
      </w:r>
      <w:r w:rsidR="003716B5">
        <w:t>,</w:t>
      </w:r>
      <w:r w:rsidR="00EC2291">
        <w:t>92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580517">
        <w:t>973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BE4273">
        <w:rPr>
          <w:b/>
        </w:rPr>
        <w:t>22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79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C2291">
          <w:t>71</w:t>
        </w:r>
        <w:r w:rsidR="000D1B88">
          <w:t>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D1B88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4C1798"/>
    <w:rsid w:val="00550A50"/>
    <w:rsid w:val="00580517"/>
    <w:rsid w:val="00583F5B"/>
    <w:rsid w:val="00596610"/>
    <w:rsid w:val="005C12B7"/>
    <w:rsid w:val="005D7505"/>
    <w:rsid w:val="0065181B"/>
    <w:rsid w:val="007634B0"/>
    <w:rsid w:val="00772BD0"/>
    <w:rsid w:val="0083023C"/>
    <w:rsid w:val="00896A3D"/>
    <w:rsid w:val="009D5071"/>
    <w:rsid w:val="00A02FB3"/>
    <w:rsid w:val="00A126EF"/>
    <w:rsid w:val="00A93497"/>
    <w:rsid w:val="00A95D61"/>
    <w:rsid w:val="00B048FA"/>
    <w:rsid w:val="00B34F13"/>
    <w:rsid w:val="00BA3950"/>
    <w:rsid w:val="00BE4273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C2291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7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7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7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7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7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7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7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7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OTPREMNIK d.o.o. za usluge</izvorni_sadrzaj>
    <derivirana_varijabla naziv="DomainObject.Predmet.ProtustrankaFormated_1">  OTPREMNIK d.o.o. za usluge</derivirana_varijabla>
  </DomainObject.Predmet.ProtustrankaFormated>
  <DomainObject.Predmet.ProtustrankaFormatedOIB>
    <izvorni_sadrzaj>  OTPREMNIK d.o.o. za usluge, OIB 14734606405</izvorni_sadrzaj>
    <derivirana_varijabla naziv="DomainObject.Predmet.ProtustrankaFormatedOIB_1">  OTPREMNIK d.o.o. za usluge, OIB 14734606405</derivirana_varijabla>
  </DomainObject.Predmet.ProtustrankaFormatedOIB>
  <DomainObject.Predmet.ProtustrankaFormatedWithAdress>
    <izvorni_sadrzaj> OTPREMNIK d.o.o. za usluge, Lazarica 3, 21000 Split</izvorni_sadrzaj>
    <derivirana_varijabla naziv="DomainObject.Predmet.ProtustrankaFormatedWithAdress_1"> OTPREMNIK d.o.o. za usluge, Lazarica 3, 21000 Split</derivirana_varijabla>
  </DomainObject.Predmet.ProtustrankaFormatedWithAdress>
  <DomainObject.Predmet.ProtustrankaFormatedWithAdressOIB>
    <izvorni_sadrzaj> OTPREMNIK d.o.o. za usluge, OIB 14734606405, Lazarica 3, 21000 Split</izvorni_sadrzaj>
    <derivirana_varijabla naziv="DomainObject.Predmet.ProtustrankaFormatedWithAdressOIB_1"> OTPREMNIK d.o.o. za usluge, OIB 14734606405, Lazarica 3, 21000 Split</derivirana_varijabla>
  </DomainObject.Predmet.ProtustrankaFormatedWithAdressOIB>
  <DomainObject.Predmet.ProtustrankaWithAdress>
    <izvorni_sadrzaj>OTPREMNIK d.o.o. za usluge Lazarica 3, 21000 Split</izvorni_sadrzaj>
    <derivirana_varijabla naziv="DomainObject.Predmet.ProtustrankaWithAdress_1">OTPREMNIK d.o.o. za usluge Lazarica 3, 21000 Split</derivirana_varijabla>
  </DomainObject.Predmet.ProtustrankaWithAdress>
  <DomainObject.Predmet.ProtustrankaWithAdressOIB>
    <izvorni_sadrzaj>OTPREMNIK d.o.o. za usluge, OIB 14734606405, Lazarica 3, 21000 Split</izvorni_sadrzaj>
    <derivirana_varijabla naziv="DomainObject.Predmet.ProtustrankaWithAdressOIB_1">OTPREMNIK d.o.o. za usluge, OIB 14734606405, Lazarica 3, 21000 Split</derivirana_varijabla>
  </DomainObject.Predmet.ProtustrankaWithAdressOIB>
  <DomainObject.Predmet.ProtustrankaNazivFormated>
    <izvorni_sadrzaj>OTPREMNIK d.o.o. za usluge</izvorni_sadrzaj>
    <derivirana_varijabla naziv="DomainObject.Predmet.ProtustrankaNazivFormated_1">OTPREMNIK d.o.o. za usluge</derivirana_varijabla>
  </DomainObject.Predmet.ProtustrankaNazivFormated>
  <DomainObject.Predmet.ProtustrankaNazivFormatedOIB>
    <izvorni_sadrzaj>OTPREMNIK d.o.o. za usluge, OIB 14734606405</izvorni_sadrzaj>
    <derivirana_varijabla naziv="DomainObject.Predmet.ProtustrankaNazivFormatedOIB_1">OTPREMNIK d.o.o. za usluge, OIB 14734606405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320470.92</izvorni_sadrzaj>
    <derivirana_varijabla naziv="DomainObject.Predmet.TrenutnaVrijednost_1">320470.92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OTPREMNIK d.o.o. za usluge</item>
    </izvorni_sadrzaj>
    <derivirana_varijabla naziv="DomainObject.Predmet.ProtuStrankaListFormated_1">
      <item>OTPREMNIK d.o.o. za usluge</item>
    </derivirana_varijabla>
  </DomainObject.Predmet.ProtuStrankaListFormated>
  <DomainObject.Predmet.ProtuStrankaListFormatedOIB>
    <izvorni_sadrzaj>
      <item>OTPREMNIK d.o.o. za usluge, OIB 14734606405</item>
    </izvorni_sadrzaj>
    <derivirana_varijabla naziv="DomainObject.Predmet.ProtuStrankaListFormatedOIB_1">
      <item>OTPREMNIK d.o.o. za usluge, OIB 14734606405</item>
    </derivirana_varijabla>
  </DomainObject.Predmet.ProtuStrankaListFormatedOIB>
  <DomainObject.Predmet.ProtuStrankaListFormatedWithAdress>
    <izvorni_sadrzaj>
      <item>OTPREMNIK d.o.o. za usluge, Lazarica 3, 21000 Split</item>
    </izvorni_sadrzaj>
    <derivirana_varijabla naziv="DomainObject.Predmet.ProtuStrankaListFormatedWithAdress_1">
      <item>OTPREMNIK d.o.o. za usluge, Lazarica 3, 21000 Split</item>
    </derivirana_varijabla>
  </DomainObject.Predmet.ProtuStrankaListFormatedWithAdress>
  <DomainObject.Predmet.ProtuStrankaListFormatedWithAdressOIB>
    <izvorni_sadrzaj>
      <item>OTPREMNIK d.o.o. za usluge, OIB 14734606405, Lazarica 3, 21000 Split</item>
    </izvorni_sadrzaj>
    <derivirana_varijabla naziv="DomainObject.Predmet.ProtuStrankaListFormatedWithAdressOIB_1">
      <item>OTPREMNIK d.o.o. za usluge, OIB 14734606405, Lazarica 3, 21000 Split</item>
    </derivirana_varijabla>
  </DomainObject.Predmet.ProtuStrankaListFormatedWithAdressOIB>
  <DomainObject.Predmet.ProtuStrankaListNazivFormated>
    <izvorni_sadrzaj>
      <item>OTPREMNIK d.o.o. za usluge</item>
    </izvorni_sadrzaj>
    <derivirana_varijabla naziv="DomainObject.Predmet.ProtuStrankaListNazivFormated_1">
      <item>OTPREMNIK d.o.o. za usluge</item>
    </derivirana_varijabla>
  </DomainObject.Predmet.ProtuStrankaListNazivFormated>
  <DomainObject.Predmet.ProtuStrankaListNazivFormatedOIB>
    <izvorni_sadrzaj>
      <item>OTPREMNIK d.o.o. za usluge, OIB 14734606405</item>
    </izvorni_sadrzaj>
    <derivirana_varijabla naziv="DomainObject.Predmet.ProtuStrankaListNazivFormatedOIB_1">
      <item>OTPREMNIK d.o.o. za usluge, OIB 14734606405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OTPREMNIK d.o.o. za usluge</izvorni_sadrzaj>
    <derivirana_varijabla naziv="DomainObject.Predmet.ProtustrankaIDrugi_1">OTPREMNIK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OTPREMNIK d.o.o. za usluge, OIB 14734606405, Lazarica 3, 21000 Split</izvorni_sadrzaj>
    <derivirana_varijabla naziv="DomainObject.Predmet.ProtustrankaIDrugiAdressOIB_1">OTPREMNIK d.o.o. za usluge, OIB 14734606405, Lazarica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OTPREMNIK d.o.o. za usluge</item>
      <item>FINANCIJSKA AGENCIJA, RC SPLIT</item>
    </izvorni_sadrzaj>
    <derivirana_varijabla naziv="DomainObject.Predmet.SudioniciListNaziv_1">
      <item>OTPREMNIK d.o.o. za usluge</item>
      <item>FINANCIJSKA AGENCIJA, RC SPLIT</item>
    </derivirana_varijabla>
  </DomainObject.Predmet.SudioniciListNaziv>
  <DomainObject.Predmet.SudioniciListAdressOIB>
    <izvorni_sadrzaj>
      <item>OTPREMNIK d.o.o. za usluge, OIB 14734606405, Lazarica 3,21000 Split</item>
      <item>FINANCIJSKA AGENCIJA, RC SPLIT, OIB 85821130368, Mažuranićevo šetalište 24 b,21000 Split</item>
    </izvorni_sadrzaj>
    <derivirana_varijabla naziv="DomainObject.Predmet.SudioniciListAdressOIB_1">
      <item>OTPREMNIK d.o.o. za usluge, OIB 14734606405, Lazarica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14734606405</item>
      <item>, OIB 85821130368</item>
    </izvorni_sadrzaj>
    <derivirana_varijabla naziv="DomainObject.Predmet.SudioniciListNazivOIB_1">
      <item>, OIB 14734606405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3437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2016-08-22T07:53:00Z</dcterms:created>
  <dc:creator>Diana Butigan Granić</dc:creator>
  <cp:lastModifiedBy>Mara Marčinko</cp:lastModifiedBy>
  <cp:lastPrinted>2016-08-22T08:17:00Z</cp:lastPrinted>
  <dcterms:modified xmlns:xsi="http://www.w3.org/2001/XMLSchema-instance" xsi:type="dcterms:W3CDTF">2016-08-22T08:20:00Z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