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ff2b" w14:paraId="828ff2b" w:rsidRDefault="00AB3F44" w:rsidP="004F089F" w:rsidR="00AB3F44" w:rsidRPr="00287693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bookmarkStart w:name="_GoBack" w:id="0"/>
      <w:bookmarkEnd w:id="0"/>
    </w:p>
    <w:p w:rsidRDefault="00C736B6" w:rsidP="004F089F" w:rsidR="004F089F" w:rsidRPr="00287693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287693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287693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287693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</w:p>
    <w:p w:rsidRDefault="004F089F" w:rsidP="004F089F" w:rsidR="004F089F" w:rsidRPr="00287693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287693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287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287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287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287693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87693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287693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8769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287693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8E0A15" w:rsidR="008E0A15" w:rsidRPr="0028769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28769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prijedlogu </w:t>
      </w:r>
      <w:r w:rsidR="00287693" w:rsidRPr="00287693">
        <w:rPr>
          <w:rFonts w:cs="Times New Roman" w:hAnsi="Times New Roman" w:ascii="Times New Roman"/>
          <w:sz w:val="24"/>
          <w:szCs w:val="24"/>
        </w:rPr>
        <w:t>vjerovnika Republika Hrvatska, Ministarstvo financija, Porezna uprava, OIB: 18683136487, kojeg zastupa Županijsko državno odvjetništvo u Sisku, vjerovnika Slavonija Županja d.d., Županja, Šećerna 63, OIB: 62010045532,</w:t>
      </w:r>
      <w:r w:rsidR="00287693">
        <w:rPr>
          <w:rFonts w:cs="Times New Roman" w:hAnsi="Times New Roman" w:ascii="Times New Roman"/>
          <w:sz w:val="24"/>
          <w:szCs w:val="24"/>
        </w:rPr>
        <w:t xml:space="preserve"> kojeg zastupa Miro Glavaš, odvjetnik u Vinkovcima, Duga ulica 10,</w:t>
      </w:r>
      <w:r w:rsidR="00287693" w:rsidRPr="00287693">
        <w:rPr>
          <w:rFonts w:cs="Times New Roman" w:hAnsi="Times New Roman" w:ascii="Times New Roman"/>
          <w:sz w:val="24"/>
          <w:szCs w:val="24"/>
        </w:rPr>
        <w:t xml:space="preserve"> i vjerovnika VIRO-KOOPERACIJA d.o.o., Županja, Šećerna 63, OIB: 47394697651, </w:t>
      </w:r>
      <w:r w:rsidR="00287693">
        <w:rPr>
          <w:rFonts w:cs="Times New Roman" w:hAnsi="Times New Roman" w:ascii="Times New Roman"/>
          <w:sz w:val="24"/>
          <w:szCs w:val="24"/>
        </w:rPr>
        <w:t>kojeg zastupaju pu</w:t>
      </w:r>
      <w:r w:rsidR="00287693" w:rsidRPr="00287693">
        <w:rPr>
          <w:rFonts w:cs="Times New Roman" w:hAnsi="Times New Roman" w:ascii="Times New Roman"/>
          <w:sz w:val="24"/>
          <w:szCs w:val="24"/>
        </w:rPr>
        <w:t>nomoćnici</w:t>
      </w:r>
      <w:r w:rsidR="00287693">
        <w:rPr>
          <w:rFonts w:cs="Times New Roman" w:hAnsi="Times New Roman" w:ascii="Times New Roman"/>
          <w:sz w:val="24"/>
          <w:szCs w:val="24"/>
        </w:rPr>
        <w:t xml:space="preserve">, odvjetnici </w:t>
      </w:r>
      <w:r w:rsidR="00287693" w:rsidRPr="00287693">
        <w:rPr>
          <w:rFonts w:cs="Times New Roman" w:hAnsi="Times New Roman" w:ascii="Times New Roman"/>
          <w:sz w:val="24"/>
          <w:szCs w:val="24"/>
        </w:rPr>
        <w:t>u Odvjetničkom društvu Mišetić i partneri, Zagreb, Mihanovićeva 20, za otvaranje stečajnog postupka nad dužnikom GOSPODARSTVO OBRANOVIĆ d.o.o., Popovača, Ravnik 11a, OIB: 57030294343</w:t>
      </w:r>
      <w:r w:rsidR="00287693">
        <w:rPr>
          <w:rFonts w:cs="Times New Roman" w:hAnsi="Times New Roman" w:ascii="Times New Roman"/>
          <w:sz w:val="24"/>
          <w:szCs w:val="24"/>
        </w:rPr>
        <w:t>, 24. listopada</w:t>
      </w:r>
      <w:r w:rsidR="008E0A15" w:rsidRPr="00287693">
        <w:rPr>
          <w:rFonts w:cs="Times New Roman" w:hAnsi="Times New Roman" w:ascii="Times New Roman"/>
          <w:sz w:val="24"/>
          <w:szCs w:val="24"/>
        </w:rPr>
        <w:t xml:space="preserve"> 2018</w:t>
      </w:r>
      <w:r w:rsidR="008E0A15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B3F44" w:rsidP="004F089F" w:rsidR="00AB3F44" w:rsidRPr="0028769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87693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287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287693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287693" w:rsidRPr="00287693">
        <w:rPr>
          <w:rFonts w:cs="Times New Roman" w:hAnsi="Times New Roman" w:ascii="Times New Roman"/>
          <w:sz w:val="24"/>
          <w:szCs w:val="24"/>
        </w:rPr>
        <w:t>GOSPODARSTVO OBRANOVIĆ d.o.o., Popovača, Ravnik 11a, OIB: 57030294343</w:t>
      </w:r>
      <w:r w:rsidR="006A77C8" w:rsidRPr="00287693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287693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87693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Tibor Toth, Zagreb, Hribarov prilaz 10, OIB: 65132060598</w:t>
      </w:r>
      <w:r w:rsidR="00F62650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287693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87693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24. listopada</w:t>
      </w:r>
      <w:r w:rsidR="00F62650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10,30</w:t>
      </w: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28769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E0A15" w:rsidR="004F089F" w:rsidRPr="00287693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Tibor Toth, Zagreb, Hribarov prilaz 10,</w:t>
      </w:r>
      <w:r w:rsidR="00FF43E4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682116.</w:t>
      </w:r>
    </w:p>
    <w:p w:rsidRDefault="004F089F" w:rsidP="004F089F" w:rsidR="004F089F" w:rsidRPr="0028769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87693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287693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87693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28769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9625E0" w:rsidR="00FF43E4" w:rsidRPr="00287693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F62650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5626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650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koj</w:t>
      </w:r>
      <w:r w:rsidR="009625E0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em</w:t>
      </w:r>
      <w:r w:rsidR="00F62650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dostavlja primjerak ovog rješenja na postupanje</w:t>
      </w: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F43E4" w:rsidP="00FF43E4" w:rsidR="00FF43E4" w:rsidRPr="00287693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87693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28769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13. veljače 2019</w:t>
      </w:r>
      <w:r w:rsidRPr="0028769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9625E0" w:rsidRPr="0028769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28769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28769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28769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87693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287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8769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7192D" w:rsidR="00F62650" w:rsidRPr="0028769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8E0A15" w:rsidR="008E0A1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</w:t>
      </w:r>
      <w:r w:rsid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3. prosinca 2015</w:t>
      </w:r>
      <w:r w:rsidR="008E0A15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podnijela </w:t>
      </w:r>
      <w:r w:rsid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</w:t>
      </w:r>
      <w:r w:rsidR="008E0A15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postupka nad dužnikom</w:t>
      </w:r>
      <w:r w:rsidR="008E0A15" w:rsidRPr="00287693">
        <w:rPr>
          <w:rFonts w:cs="Times New Roman" w:hAnsi="Times New Roman" w:ascii="Times New Roman"/>
          <w:sz w:val="24"/>
          <w:szCs w:val="24"/>
        </w:rPr>
        <w:t xml:space="preserve"> </w:t>
      </w:r>
      <w:r w:rsidR="00287693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GOSPODARSTVO OBRANOVIĆ d.o.o., Popovača, Ravnik 11a, OIB: 57030294343</w:t>
      </w:r>
      <w:r w:rsidR="008E0A15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 je </w:t>
      </w:r>
      <w:r w:rsid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sud oglasom od 16. svibnja 2016. pozvao vjerovnike na predlaganje otvaranja stečajnog postupka, pa su vjerovnici Republika Hrvatska, Ministarstvo financija, Porezna uprava, Slavonija Županja d.d. i VIRO-KOOPERACIJA d.o.o. podnijeli prijedloge za otvaranje stečajnog postupka nad dužnikom.</w:t>
      </w:r>
    </w:p>
    <w:p w:rsidRDefault="00287693" w:rsidP="008E0A15" w:rsidR="0028769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7693" w:rsidP="008E0A15" w:rsidR="0028769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Rješenjem ovog suda poslovni broj St-7825/15 od 29. rujna 2016. obustavljen je skraćeni stečajni postupak, te je rješenjem poslovni broj St-6821/16 od 11. srpnja 2017. pokrenut prethodni postupak.</w:t>
      </w:r>
    </w:p>
    <w:p w:rsidRDefault="00287693" w:rsidP="008E0A15" w:rsidR="0028769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7693" w:rsidP="008E0A15" w:rsidR="0028769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izvješća privremenog stečajnog upravitelja proizlazi da je dužnik evidentiran kao vlasnik dvaju vozila te da ima potraživanja od kupaca u iznosu od 512.245,65 kn kao i potraživanja na ime zajmova u iznosu od 321.396,02 kn. Nadalje, da nepodmirene obveze dužnika po evidentiranim neizvršenim osnovama za plaćanje na dan 3. listopada 2017. iznose 2.589.155,06 kn, pa predlaže otvaranje stečajnog postupka nad dužnikom.</w:t>
      </w:r>
    </w:p>
    <w:p w:rsidRDefault="00287693" w:rsidP="008E0A15" w:rsidR="0028769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7693" w:rsidP="008E0A15" w:rsidR="0028769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potvrde FINA-e o blokadi računa i novčanih sredstava dužnika od 11. listopada 2018. proizlazi da dužnik ima evidentirano na </w:t>
      </w:r>
      <w:r w:rsidR="00C736B6">
        <w:rPr>
          <w:rFonts w:cs="Times New Roman" w:eastAsia="Times New Roman" w:hAnsi="Times New Roman" w:ascii="Times New Roman"/>
          <w:sz w:val="24"/>
          <w:szCs w:val="24"/>
          <w:lang w:eastAsia="hr-HR"/>
        </w:rPr>
        <w:t>taj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 1526 dana neprekidne blokade, a neizvršene osnove za plaćanje iznose 2.757.071,53 kn (list 161 spisa).</w:t>
      </w:r>
    </w:p>
    <w:p w:rsidRDefault="00287693" w:rsidP="008E0A15" w:rsidR="0028769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7693" w:rsidP="008E0A15" w:rsidR="0028769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Predlagatelji su na ročištu radi rasprave o pretpostavkama za otvaranje stečajnog postupka nad dužnikom ostali kod prijedloga za otvaranje stečajnog postupka.</w:t>
      </w:r>
    </w:p>
    <w:p w:rsidRDefault="00287693" w:rsidP="00135109" w:rsidR="0028769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5B3C" w:rsidP="00135109" w:rsidR="008E0A15" w:rsidRPr="0028769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čl.6.</w:t>
      </w: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0A15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st</w:t>
      </w: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E0A15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i 2. alineja 1. SZ-a s obzirom da iz potvrde FINA-e proizlazi da dužnik ima jednu ili više </w:t>
      </w:r>
      <w:r w:rsidR="008E0A15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evidentiranih neizvršenih osnova za plaćanje u razdoblju dužem od 60 dana koje je trebalo, na temelju valjanih osnova za plaćanje, bez daljnjeg pristanka dužnika naplatiti s bilo kojeg od njegovih računa. </w:t>
      </w:r>
    </w:p>
    <w:p w:rsidRDefault="008E0A15" w:rsidP="008E0A15" w:rsidR="008E0A15" w:rsidRPr="002876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2876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0A15" w:rsidP="008E0A15" w:rsidR="008E0A15" w:rsidRPr="002876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2876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8E0A15" w:rsidP="008E0A15" w:rsidR="008E0A15" w:rsidRPr="002876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2876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 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8E0A15" w:rsidP="008E0A15" w:rsidR="008E0A15" w:rsidRPr="002876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2876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8E0A15" w:rsidP="008E0A15" w:rsidR="008E0A15" w:rsidRPr="002876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2876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6D7CCE" w:rsidP="004F089F" w:rsidR="006D7CCE" w:rsidRPr="0028769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8769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F05FE1">
        <w:rPr>
          <w:rFonts w:cs="Times New Roman" w:eastAsia="Times New Roman" w:hAnsi="Times New Roman" w:ascii="Times New Roman"/>
          <w:sz w:val="24"/>
          <w:szCs w:val="24"/>
          <w:lang w:eastAsia="hr-HR"/>
        </w:rPr>
        <w:t>24. listopada</w:t>
      </w:r>
      <w:r w:rsidR="00DF58DA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961DC3" w:rsidP="004F089F" w:rsidR="00961DC3" w:rsidRPr="0028769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87693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28769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28769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28769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28769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4F089F" w:rsidP="004F089F" w:rsidR="004F089F" w:rsidRPr="00287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9B6240" w:rsidP="004F089F" w:rsidR="009B6240" w:rsidRPr="00287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E5255F" w:rsidR="004F089F" w:rsidRPr="00287693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287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287693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287693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287693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287693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287693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287693">
      <w:pPr>
        <w:rPr>
          <w:rFonts w:cs="Times New Roman" w:hAnsi="Times New Roman" w:ascii="Times New Roman"/>
          <w:sz w:val="24"/>
          <w:szCs w:val="24"/>
        </w:rPr>
      </w:pPr>
    </w:p>
    <w:sectPr w:rsidR="00236F8E" w:rsidRPr="0028769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D25" w:rsidP="004F089F" w:rsidR="00DF5D25">
      <w:pPr>
        <w:spacing w:lineRule="auto" w:line="240" w:after="0"/>
      </w:pPr>
      <w:r>
        <w:separator/>
      </w:r>
    </w:p>
  </w:endnote>
  <w:endnote w:id="0" w:type="continuationSeparator">
    <w:p w:rsidRDefault="00DF5D25" w:rsidP="004F089F" w:rsidR="00DF5D2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D25" w:rsidP="004F089F" w:rsidR="00DF5D25">
      <w:pPr>
        <w:spacing w:lineRule="auto" w:line="240" w:after="0"/>
      </w:pPr>
      <w:r>
        <w:separator/>
      </w:r>
    </w:p>
  </w:footnote>
  <w:footnote w:id="0" w:type="continuationSeparator">
    <w:p w:rsidRDefault="00DF5D25" w:rsidP="004F089F" w:rsidR="00DF5D2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6B6">
          <w:rPr>
            <w:noProof/>
          </w:rPr>
          <w:t>1</w:t>
        </w:r>
        <w:r>
          <w:fldChar w:fldCharType="end"/>
        </w:r>
      </w:p>
    </w:sdtContent>
  </w:sdt>
  <w:p w:rsidRDefault="004F089F" w:rsidP="00AB3F44" w:rsidR="00F62650">
    <w:pPr>
      <w:pStyle w:val="Zaglavlje"/>
      <w:jc w:val="right"/>
    </w:pPr>
    <w:r>
      <w:t>1 St-</w:t>
    </w:r>
    <w:r w:rsidR="00287693">
      <w:t>6821/16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3B5E"/>
    <w:rsid w:val="000718A0"/>
    <w:rsid w:val="000921E8"/>
    <w:rsid w:val="000C5B3C"/>
    <w:rsid w:val="000F0FB4"/>
    <w:rsid w:val="000F5316"/>
    <w:rsid w:val="00135109"/>
    <w:rsid w:val="00164487"/>
    <w:rsid w:val="001A3D08"/>
    <w:rsid w:val="001D4350"/>
    <w:rsid w:val="002302F6"/>
    <w:rsid w:val="00236F8E"/>
    <w:rsid w:val="00287693"/>
    <w:rsid w:val="00291C7A"/>
    <w:rsid w:val="002C020F"/>
    <w:rsid w:val="00396E69"/>
    <w:rsid w:val="003F540D"/>
    <w:rsid w:val="004230BB"/>
    <w:rsid w:val="00432F13"/>
    <w:rsid w:val="004603A9"/>
    <w:rsid w:val="0047192D"/>
    <w:rsid w:val="004B210B"/>
    <w:rsid w:val="004F089F"/>
    <w:rsid w:val="00534DC1"/>
    <w:rsid w:val="00620990"/>
    <w:rsid w:val="006449E1"/>
    <w:rsid w:val="006A77C8"/>
    <w:rsid w:val="006C711E"/>
    <w:rsid w:val="006D7CCE"/>
    <w:rsid w:val="0071168F"/>
    <w:rsid w:val="00720838"/>
    <w:rsid w:val="00752FC5"/>
    <w:rsid w:val="007A3BE8"/>
    <w:rsid w:val="00815B58"/>
    <w:rsid w:val="008E0A15"/>
    <w:rsid w:val="00946A82"/>
    <w:rsid w:val="00961DC3"/>
    <w:rsid w:val="009625E0"/>
    <w:rsid w:val="00970BE7"/>
    <w:rsid w:val="0098062B"/>
    <w:rsid w:val="00983A88"/>
    <w:rsid w:val="009B6240"/>
    <w:rsid w:val="00A55D65"/>
    <w:rsid w:val="00AB3F44"/>
    <w:rsid w:val="00AF3EEC"/>
    <w:rsid w:val="00B01457"/>
    <w:rsid w:val="00B106F9"/>
    <w:rsid w:val="00B42768"/>
    <w:rsid w:val="00B75626"/>
    <w:rsid w:val="00C4177E"/>
    <w:rsid w:val="00C46389"/>
    <w:rsid w:val="00C603F3"/>
    <w:rsid w:val="00C736B6"/>
    <w:rsid w:val="00D13B11"/>
    <w:rsid w:val="00D24441"/>
    <w:rsid w:val="00D4201E"/>
    <w:rsid w:val="00D75E38"/>
    <w:rsid w:val="00D87F0B"/>
    <w:rsid w:val="00DF58DA"/>
    <w:rsid w:val="00DF5D25"/>
    <w:rsid w:val="00E5255F"/>
    <w:rsid w:val="00EE6921"/>
    <w:rsid w:val="00F05FE1"/>
    <w:rsid w:val="00F62650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3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6B6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36B6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36B6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36B6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3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6B6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736B6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736B6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736B6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6821</izvorni_sadrzaj>
    <derivirana_varijabla naziv="DomainObject.Predmet.Broj_1">6821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St-6821/2016</izvorni_sadrzaj>
    <derivirana_varijabla naziv="DomainObject.Predmet.OznakaBroj_1">St-6821/2016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GOSPODARSTVO OBRANOVIĆ d.o.o.</izvorni_sadrzaj>
    <derivirana_varijabla naziv="DomainObject.Predmet.ProtustrankaFormated_1">  GOSPODARSTVO OBRANOVIĆ d.o.o.</derivirana_varijabla>
  </DomainObject.Predmet.ProtustrankaFormated>
  <DomainObject.Predmet.ProtustrankaFormatedOIB>
    <izvorni_sadrzaj>  GOSPODARSTVO OBRANOVIĆ d.o.o., OIB 57030294343</izvorni_sadrzaj>
    <derivirana_varijabla naziv="DomainObject.Predmet.ProtustrankaFormatedOIB_1">  GOSPODARSTVO OBRANOVIĆ d.o.o., OIB 57030294343</derivirana_varijabla>
  </DomainObject.Predmet.ProtustrankaFormatedOIB>
  <DomainObject.Predmet.ProtustrankaFormatedWithAdress>
    <izvorni_sadrzaj> GOSPODARSTVO OBRANOVIĆ d.o.o., Ravnik/11 A, 44317 Popovača</izvorni_sadrzaj>
    <derivirana_varijabla naziv="DomainObject.Predmet.ProtustrankaFormatedWithAdress_1"> GOSPODARSTVO OBRANOVIĆ d.o.o., Ravnik/11 A, 44317 Popovača</derivirana_varijabla>
  </DomainObject.Predmet.ProtustrankaFormatedWithAdress>
  <DomainObject.Predmet.ProtustrankaFormatedWithAdressOIB>
    <izvorni_sadrzaj> GOSPODARSTVO OBRANOVIĆ d.o.o., OIB 57030294343, Ravnik/11 A, 44317 Popovača</izvorni_sadrzaj>
    <derivirana_varijabla naziv="DomainObject.Predmet.ProtustrankaFormatedWithAdressOIB_1"> GOSPODARSTVO OBRANOVIĆ d.o.o., OIB 57030294343, Ravnik/11 A, 44317 Popovača</derivirana_varijabla>
  </DomainObject.Predmet.ProtustrankaFormatedWithAdressOIB>
  <DomainObject.Predmet.ProtustrankaWithAdress>
    <izvorni_sadrzaj>GOSPODARSTVO OBRANOVIĆ d.o.o. Ravnik/11 A, 44317 Popovača</izvorni_sadrzaj>
    <derivirana_varijabla naziv="DomainObject.Predmet.ProtustrankaWithAdress_1">GOSPODARSTVO OBRANOVIĆ d.o.o. Ravnik/11 A, 44317 Popovača</derivirana_varijabla>
  </DomainObject.Predmet.ProtustrankaWithAdress>
  <DomainObject.Predmet.ProtustrankaWithAdressOIB>
    <izvorni_sadrzaj>GOSPODARSTVO OBRANOVIĆ d.o.o., OIB 57030294343, Ravnik/11 A, 44317 Popovača</izvorni_sadrzaj>
    <derivirana_varijabla naziv="DomainObject.Predmet.ProtustrankaWithAdressOIB_1">GOSPODARSTVO OBRANOVIĆ d.o.o., OIB 57030294343, Ravnik/11 A, 44317 Popovača</derivirana_varijabla>
  </DomainObject.Predmet.ProtustrankaWithAdressOIB>
  <DomainObject.Predmet.ProtustrankaNazivFormated>
    <izvorni_sadrzaj>GOSPODARSTVO OBRANOVIĆ d.o.o.</izvorni_sadrzaj>
    <derivirana_varijabla naziv="DomainObject.Predmet.ProtustrankaNazivFormated_1">GOSPODARSTVO OBRANOVIĆ d.o.o.</derivirana_varijabla>
  </DomainObject.Predmet.ProtustrankaNazivFormated>
  <DomainObject.Predmet.ProtustrankaNazivFormatedOIB>
    <izvorni_sadrzaj>GOSPODARSTVO OBRANOVIĆ d.o.o., OIB 57030294343</izvorni_sadrzaj>
    <derivirana_varijabla naziv="DomainObject.Predmet.ProtustrankaNazivFormatedOIB_1">GOSPODARSTVO OBRANOVIĆ d.o.o., OIB 57030294343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VIRO-KOOPERACIJA d.o.o. zastupanog po punomoćniku Odvjetništvo društvo j.t.d. Mišetić i partneri; SLAVONIJA ŽUPANJA dioničko društvo za preradu i promet žitarica zastupanog po punomoćniku Odvjetništvo društvo j.t.d. Mišetić i partneri; RH MF Porezna uprava zastupanog po punomoćniku ŽDO u Sisku</izvorni_sadrzaj>
    <derivirana_varijabla naziv="DomainObject.Predmet.StrankaFormated_1">  FINA Regionalni centar Zagreb; VIRO-KOOPERACIJA d.o.o. zastupanog po punomoćniku Odvjetništvo društvo j.t.d. Mišetić i partneri; SLAVONIJA ŽUPANJA dioničko društvo za preradu i promet žitarica zastupanog po punomoćniku Odvjetništvo društvo j.t.d. Mišetić i partneri; RH MF Porezna uprava zastupanog po punomoćniku ŽDO u Sisku</derivirana_varijabla>
  </DomainObject.Predmet.StrankaFormated>
  <DomainObject.Predmet.StrankaFormatedOIB>
    <izvorni_sadrzaj>  FINA Regionalni centar Zagreb, OIB 85821130368; VIRO-KOOPERACIJA d.o.o., OIB 47394697651 zastupanog po punomoćniku Odvjetništvo društvo j.t.d. Mišetić i partneri; SLAVONIJA ŽUPANJA dioničko društvo za preradu i promet žitarica, OIB 62010045532 zastupanog po punomoćniku Odvjetništvo društvo j.t.d. Mišetić i partneri; RH MF Porezna uprava, OIB 18683136487 zastupanog po punomoćniku ŽDO u Sisku</izvorni_sadrzaj>
    <derivirana_varijabla naziv="DomainObject.Predmet.StrankaFormatedOIB_1">  FINA Regionalni centar Zagreb, OIB 85821130368; VIRO-KOOPERACIJA d.o.o., OIB 47394697651 zastupanog po punomoćniku Odvjetništvo društvo j.t.d. Mišetić i partneri; SLAVONIJA ŽUPANJA dioničko društvo za preradu i promet žitarica, OIB 62010045532 zastupanog po punomoćniku Odvjetništvo društvo j.t.d. Mišetić i partneri;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VIRO-KOOPERACIJA d.o.o., Šećerana 63, 32270 Županja zastupanog po punomoćniku Odvjetništvo društvo j.t.d. Mišetić i partneri; SLAVONIJA ŽUPANJA dioničko društvo za preradu i promet žitarica, J.J.Strossmayera 65, 32270 Županja zastupanog po punomoćniku Odvjetništvo društvo j.t.d. Mišetić i partneri; RH MF Porezna uprava zastupanog po punomoćniku ŽDO u Sisku</izvorni_sadrzaj>
    <derivirana_varijabla naziv="DomainObject.Predmet.StrankaFormatedWithAdress_1"> FINA Regionalni centar Zagreb, Trg svibanjskih žrtava 1995. 1, 10000 Zagreb; VIRO-KOOPERACIJA d.o.o., Šećerana 63, 32270 Županja zastupanog po punomoćniku Odvjetništvo društvo j.t.d. Mišetić i partneri; SLAVONIJA ŽUPANJA dioničko društvo za preradu i promet žitarica, J.J.Strossmayera 65, 32270 Županja zastupanog po punomoćniku Odvjetništvo društvo j.t.d. Mišetić i partneri;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VIRO-KOOPERACIJA d.o.o., OIB 47394697651, Šećerana 63, 32270 Županja zastupanog po punomoćniku Odvjetništvo društvo j.t.d. Mišetić i partneri; SLAVONIJA ŽUPANJA dioničko društvo za preradu i promet žitarica, OIB 62010045532, J.J.Strossmayera 65, 32270 Županja zastupanog po punomoćniku Odvjetništvo društvo j.t.d. Mišetić i partneri;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VIRO-KOOPERACIJA d.o.o., OIB 47394697651, Šećerana 63, 32270 Županja zastupanog po punomoćniku Odvjetništvo društvo j.t.d. Mišetić i partneri; SLAVONIJA ŽUPANJA dioničko društvo za preradu i promet žitarica, OIB 62010045532, J.J.Strossmayera 65, 32270 Županja zastupanog po punomoćniku Odvjetništvo društvo j.t.d. Mišetić i partneri;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Zagreb,VIRO-KOOPERACIJA d.o.o. Šećerana 63,32270 Županja,SLAVONIJA ŽUPANJA dioničko društvo za preradu i promet žitarica J.J.Strossmayera 65,32270 Županja,RH MF Porezna uprava </izvorni_sadrzaj>
    <derivirana_varijabla naziv="DomainObject.Predmet.StrankaWithAdress_1">FINA Regionalni centar Zagreb Trg svibanjskih žrtava 1995. 1,10000 Zagreb,VIRO-KOOPERACIJA d.o.o. Šećerana 63,32270 Županja,SLAVONIJA ŽUPANJA dioničko društvo za preradu i promet žitarica J.J.Strossmayera 65,32270 Županja,RH MF Porezna uprava </derivirana_varijabla>
  </DomainObject.Predmet.StrankaWithAdress>
  <DomainObject.Predmet.StrankaWithAdressOIB>
    <izvorni_sadrzaj>FINA Regionalni centar Zagreb, OIB 85821130368, Trg svibanjskih žrtava 1995. 1,10000 Zagreb,VIRO-KOOPERACIJA d.o.o., OIB 47394697651, Šećerana 63,32270 Županja,SLAVONIJA ŽUPANJA dioničko društvo za preradu i promet žitarica, OIB 62010045532, J.J.Strossmayera 65,32270 Županja,RH MF Porezna uprava, OIB 18683136487</izvorni_sadrzaj>
    <derivirana_varijabla naziv="DomainObject.Predmet.StrankaWithAdressOIB_1">FINA Regionalni centar Zagreb, OIB 85821130368, Trg svibanjskih žrtava 1995. 1,10000 Zagreb,VIRO-KOOPERACIJA d.o.o., OIB 47394697651, Šećerana 63,32270 Županja,SLAVONIJA ŽUPANJA dioničko društvo za preradu i promet žitarica, OIB 62010045532, J.J.Strossmayera 65,32270 Županja,RH MF Porezna uprava, OIB 18683136487</derivirana_varijabla>
  </DomainObject.Predmet.StrankaWithAdressOIB>
  <DomainObject.Predmet.StrankaNazivFormated>
    <izvorni_sadrzaj>FINA Regionalni centar Zagreb,VIRO-KOOPERACIJA d.o.o.,SLAVONIJA ŽUPANJA dioničko društvo za preradu i promet žitarica,RH MF Porezna uprava</izvorni_sadrzaj>
    <derivirana_varijabla naziv="DomainObject.Predmet.StrankaNazivFormated_1">FINA Regionalni centar Zagreb,VIRO-KOOPERACIJA d.o.o.,SLAVONIJA ŽUPANJA dioničko društvo za preradu i promet žitarica,RH MF Porezna uprava</derivirana_varijabla>
  </DomainObject.Predmet.StrankaNazivFormated>
  <DomainObject.Predmet.StrankaNazivFormatedOIB>
    <izvorni_sadrzaj>FINA Regionalni centar Zagreb, OIB 85821130368,VIRO-KOOPERACIJA d.o.o., OIB 47394697651,SLAVONIJA ŽUPANJA dioničko društvo za preradu i promet žitarica, OIB 62010045532,RH MF Porezna uprava, OIB 18683136487</izvorni_sadrzaj>
    <derivirana_varijabla naziv="DomainObject.Predmet.StrankaNazivFormatedOIB_1">FINA Regionalni centar Zagreb, OIB 85821130368,VIRO-KOOPERACIJA d.o.o., OIB 47394697651,SLAVONIJA ŽUPANJA dioničko društvo za preradu i promet žitarica, OIB 62010045532,RH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VIRO-KOOPERACIJA d.o.o. zastupanog po punomoćniku Odvjetništvo društvo j.t.d. Mišetić i partneri</item>
      <item>SLAVONIJA ŽUPANJA dioničko društvo za preradu i promet žitarica zastupanog po punomoćniku Odvjetništvo društvo j.t.d. Mišetić i partneri</item>
      <item>RH MF Porezna uprava zastupanog po punomoćniku ŽDO u Sisku</item>
    </izvorni_sadrzaj>
    <derivirana_varijabla naziv="DomainObject.Predmet.StrankaListFormated_1">
      <item>FINA Regionalni centar Zagreb</item>
      <item>VIRO-KOOPERACIJA d.o.o. zastupanog po punomoćniku Odvjetništvo društvo j.t.d. Mišetić i partneri</item>
      <item>SLAVONIJA ŽUPANJA dioničko društvo za preradu i promet žitarica zastupanog po punomoćniku Odvjetništvo društvo j.t.d. Mišetić i partneri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VIRO-KOOPERACIJA d.o.o., OIB 47394697651 zastupanog po punomoćniku Odvjetništvo društvo j.t.d. Mišetić i partneri</item>
      <item>SLAVONIJA ŽUPANJA dioničko društvo za preradu i promet žitarica, OIB 62010045532 zastupanog po punomoćniku Odvjetništvo društvo j.t.d. Mišetić i partneri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VIRO-KOOPERACIJA d.o.o., OIB 47394697651 zastupanog po punomoćniku Odvjetništvo društvo j.t.d. Mišetić i partneri</item>
      <item>SLAVONIJA ŽUPANJA dioničko društvo za preradu i promet žitarica, OIB 62010045532 zastupanog po punomoćniku Odvjetništvo društvo j.t.d. Mišetić i partneri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VIRO-KOOPERACIJA d.o.o., Šećerana 63, 32270 Županja zastupanog po punomoćniku Odvjetništvo društvo j.t.d. Mišetić i partneri</item>
      <item>SLAVONIJA ŽUPANJA dioničko društvo za preradu i promet žitarica, J.J.Strossmayera 65, 32270 Županja zastupanog po punomoćniku Odvjetništvo društvo j.t.d. Mišetić i partneri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VIRO-KOOPERACIJA d.o.o., Šećerana 63, 32270 Županja zastupanog po punomoćniku Odvjetništvo društvo j.t.d. Mišetić i partneri</item>
      <item>SLAVONIJA ŽUPANJA dioničko društvo za preradu i promet žitarica, J.J.Strossmayera 65, 32270 Županja zastupanog po punomoćniku Odvjetništvo društvo j.t.d. Mišetić i partneri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VIRO-KOOPERACIJA d.o.o., OIB 47394697651, Šećerana 63, 32270 Županja zastupanog po punomoćniku Odvjetništvo društvo j.t.d. Mišetić i partneri</item>
      <item>SLAVONIJA ŽUPANJA dioničko društvo za preradu i promet žitarica, OIB 62010045532, J.J.Strossmayera 65, 32270 Županja zastupanog po punomoćniku Odvjetništvo društvo j.t.d. Mišetić i partneri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VIRO-KOOPERACIJA d.o.o., OIB 47394697651, Šećerana 63, 32270 Županja zastupanog po punomoćniku Odvjetništvo društvo j.t.d. Mišetić i partneri</item>
      <item>SLAVONIJA ŽUPANJA dioničko društvo za preradu i promet žitarica, OIB 62010045532, J.J.Strossmayera 65, 32270 Županja zastupanog po punomoćniku Odvjetništvo društvo j.t.d. Mišetić i partneri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VIRO-KOOPERACIJA d.o.o.</item>
      <item>SLAVONIJA ŽUPANJA dioničko društvo za preradu i promet žitarica</item>
      <item>RH MF Porezna uprava</item>
    </izvorni_sadrzaj>
    <derivirana_varijabla naziv="DomainObject.Predmet.StrankaListNazivFormated_1">
      <item>FINA Regionalni centar Zagreb</item>
      <item>VIRO-KOOPERACIJA d.o.o.</item>
      <item>SLAVONIJA ŽUPANJA dioničko društvo za preradu i promet žitarica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VIRO-KOOPERACIJA d.o.o., OIB 47394697651</item>
      <item>SLAVONIJA ŽUPANJA dioničko društvo za preradu i promet žitarica, OIB 62010045532</item>
      <item>RH MF Porezna uprava, OIB 18683136487</item>
    </izvorni_sadrzaj>
    <derivirana_varijabla naziv="DomainObject.Predmet.StrankaListNazivFormatedOIB_1">
      <item>FINA Regionalni centar Zagreb, OIB 85821130368</item>
      <item>VIRO-KOOPERACIJA d.o.o., OIB 47394697651</item>
      <item>SLAVONIJA ŽUPANJA dioničko društvo za preradu i promet žitarica, OIB 62010045532</item>
      <item>RH MF Porezna uprava, OIB 18683136487</item>
    </derivirana_varijabla>
  </DomainObject.Predmet.StrankaListNazivFormatedOIB>
  <DomainObject.Predmet.ProtuStrankaListFormated>
    <izvorni_sadrzaj>
      <item>GOSPODARSTVO OBRANOVIĆ d.o.o.</item>
    </izvorni_sadrzaj>
    <derivirana_varijabla naziv="DomainObject.Predmet.ProtuStrankaListFormated_1">
      <item>GOSPODARSTVO OBRANOVIĆ d.o.o.</item>
    </derivirana_varijabla>
  </DomainObject.Predmet.ProtuStrankaListFormated>
  <DomainObject.Predmet.ProtuStrankaListFormatedOIB>
    <izvorni_sadrzaj>
      <item>GOSPODARSTVO OBRANOVIĆ d.o.o., OIB 57030294343</item>
    </izvorni_sadrzaj>
    <derivirana_varijabla naziv="DomainObject.Predmet.ProtuStrankaListFormatedOIB_1">
      <item>GOSPODARSTVO OBRANOVIĆ d.o.o., OIB 57030294343</item>
    </derivirana_varijabla>
  </DomainObject.Predmet.ProtuStrankaListFormatedOIB>
  <DomainObject.Predmet.ProtuStrankaListFormatedWithAdress>
    <izvorni_sadrzaj>
      <item>GOSPODARSTVO OBRANOVIĆ d.o.o., Ravnik/11 A, 44317 Popovača</item>
    </izvorni_sadrzaj>
    <derivirana_varijabla naziv="DomainObject.Predmet.ProtuStrankaListFormatedWithAdress_1">
      <item>GOSPODARSTVO OBRANOVIĆ d.o.o., Ravnik/11 A, 44317 Popovača</item>
    </derivirana_varijabla>
  </DomainObject.Predmet.ProtuStrankaListFormatedWithAdress>
  <DomainObject.Predmet.ProtuStrankaListFormatedWithAdressOIB>
    <izvorni_sadrzaj>
      <item>GOSPODARSTVO OBRANOVIĆ d.o.o., OIB 57030294343, Ravnik/11 A, 44317 Popovača</item>
    </izvorni_sadrzaj>
    <derivirana_varijabla naziv="DomainObject.Predmet.ProtuStrankaListFormatedWithAdressOIB_1">
      <item>GOSPODARSTVO OBRANOVIĆ d.o.o., OIB 57030294343, Ravnik/11 A, 44317 Popovača</item>
    </derivirana_varijabla>
  </DomainObject.Predmet.ProtuStrankaListFormatedWithAdressOIB>
  <DomainObject.Predmet.ProtuStrankaListNazivFormated>
    <izvorni_sadrzaj>
      <item>GOSPODARSTVO OBRANOVIĆ d.o.o.</item>
    </izvorni_sadrzaj>
    <derivirana_varijabla naziv="DomainObject.Predmet.ProtuStrankaListNazivFormated_1">
      <item>GOSPODARSTVO OBRANOVIĆ d.o.o.</item>
    </derivirana_varijabla>
  </DomainObject.Predmet.ProtuStrankaListNazivFormated>
  <DomainObject.Predmet.ProtuStrankaListNazivFormatedOIB>
    <izvorni_sadrzaj>
      <item>GOSPODARSTVO OBRANOVIĆ d.o.o., OIB 57030294343</item>
    </izvorni_sadrzaj>
    <derivirana_varijabla naziv="DomainObject.Predmet.ProtuStrankaListNazivFormatedOIB_1">
      <item>GOSPODARSTVO OBRANOVIĆ d.o.o., OIB 57030294343</item>
    </derivirana_varijabla>
  </DomainObject.Predmet.ProtuStrankaListNazivFormatedOIB>
  <DomainObject.Predmet.OstaliListFormated>
    <izvorni_sadrzaj>
      <item>Odvjetništvo društvo j.t.d. Mišetić i partneri punomoćnik sudionika u postupku SLAVONIJA ŽUPANJA dioničko društvo za preradu i promet žitarica; VIRO-KOOPERACIJA d.o.o.</item>
      <item>ŽDO u Sisku punomoćnik sudionika u postupku RH MF Porezna uprava</item>
      <item>Janko Vidiček</item>
      <item>Mario Obranović</item>
    </izvorni_sadrzaj>
    <derivirana_varijabla naziv="DomainObject.Predmet.OstaliListFormated_1">
      <item>Odvjetništvo društvo j.t.d. Mišetić i partneri punomoćnik sudionika u postupku SLAVONIJA ŽUPANJA dioničko društvo za preradu i promet žitarica; VIRO-KOOPERACIJA d.o.o.</item>
      <item>ŽDO u Sisku punomoćnik sudionika u postupku RH MF Porezna uprava</item>
      <item>Janko Vidiček</item>
      <item>Mario Obranović</item>
    </derivirana_varijabla>
  </DomainObject.Predmet.OstaliListFormated>
  <DomainObject.Predmet.OstaliListFormatedOIB>
    <izvorni_sadrzaj>
      <item>Odvjetništvo društvo j.t.d. Mišetić i partneri punomoćnik sudionika u postupku SLAVONIJA ŽUPANJA dioničko društvo za preradu i promet žitarica; VIRO-KOOPERACIJA d.o.o.</item>
      <item>ŽDO u Sisku, OIB 05526850490 punomoćnik sudionika u postupku RH MF Porezna uprava</item>
      <item>Janko Vidiček, OIB 51043553915</item>
      <item>Mario Obranović, OIB 38143593768</item>
    </izvorni_sadrzaj>
    <derivirana_varijabla naziv="DomainObject.Predmet.OstaliListFormatedOIB_1">
      <item>Odvjetništvo društvo j.t.d. Mišetić i partneri punomoćnik sudionika u postupku SLAVONIJA ŽUPANJA dioničko društvo za preradu i promet žitarica; VIRO-KOOPERACIJA d.o.o.</item>
      <item>ŽDO u Sisku, OIB 05526850490 punomoćnik sudionika u postupku RH MF Porezna uprava</item>
      <item>Janko Vidiček, OIB 51043553915</item>
      <item>Mario Obranović, OIB 38143593768</item>
    </derivirana_varijabla>
  </DomainObject.Predmet.OstaliListFormatedOIB>
  <DomainObject.Predmet.OstaliListFormatedWithAdress>
    <izvorni_sadrzaj>
      <item>Odvjetništvo društvo j.t.d. Mišetić i partneri, Mihanovićeva 20, 10000 Zagreb punomoćnik sudionika u postupku SLAVONIJA ŽUPANJA dioničko društvo za preradu i promet žitarica; VIRO-KOOPERACIJA d.o.o.</item>
      <item>ŽDO u Sisku, Ferde Hefelea 57, 44000 Sisak punomoćnik sudionika u postupku RH MF Porezna uprava</item>
      <item>Janko Vidiček, Brazilska Ulica 3, 10000 Zagreb</item>
      <item>Mario Obranović, Ulica Mije Stuparića 9, 44317 Vidrenjak</item>
    </izvorni_sadrzaj>
    <derivirana_varijabla naziv="DomainObject.Predmet.OstaliListFormatedWithAdress_1">
      <item>Odvjetništvo društvo j.t.d. Mišetić i partneri, Mihanovićeva 20, 10000 Zagreb punomoćnik sudionika u postupku SLAVONIJA ŽUPANJA dioničko društvo za preradu i promet žitarica; VIRO-KOOPERACIJA d.o.o.</item>
      <item>ŽDO u Sisku, Ferde Hefelea 57, 44000 Sisak punomoćnik sudionika u postupku RH MF Porezna uprava</item>
      <item>Janko Vidiček, Brazilska Ulica 3, 10000 Zagreb</item>
      <item>Mario Obranović, Ulica Mije Stuparića 9, 44317 Vidrenjak</item>
    </derivirana_varijabla>
  </DomainObject.Predmet.OstaliListFormatedWithAdress>
  <DomainObject.Predmet.OstaliListFormatedWithAdressOIB>
    <izvorni_sadrzaj>
      <item>Odvjetništvo društvo j.t.d. Mišetić i partneri, Mihanovićeva 20, 10000 Zagreb punomoćnik sudionika u postupku SLAVONIJA ŽUPANJA dioničko društvo za preradu i promet žitarica; VIRO-KOOPERACIJA d.o.o.</item>
      <item>ŽDO u Sisku, OIB 05526850490, Ferde Hefelea 57, 44000 Sisak punomoćnik sudionika u postupku RH MF Porezna uprava</item>
      <item>Janko Vidiček, OIB 51043553915, Brazilska Ulica 3, 10000 Zagreb</item>
      <item>Mario Obranović, OIB 38143593768, Ulica Mije Stuparića 9, 44317 Vidrenjak</item>
    </izvorni_sadrzaj>
    <derivirana_varijabla naziv="DomainObject.Predmet.OstaliListFormatedWithAdressOIB_1">
      <item>Odvjetništvo društvo j.t.d. Mišetić i partneri, Mihanovićeva 20, 10000 Zagreb punomoćnik sudionika u postupku SLAVONIJA ŽUPANJA dioničko društvo za preradu i promet žitarica; VIRO-KOOPERACIJA d.o.o.</item>
      <item>ŽDO u Sisku, OIB 05526850490, Ferde Hefelea 57, 44000 Sisak punomoćnik sudionika u postupku RH MF Porezna uprava</item>
      <item>Janko Vidiček, OIB 51043553915, Brazilska Ulica 3, 10000 Zagreb</item>
      <item>Mario Obranović, OIB 38143593768, Ulica Mije Stuparića 9, 44317 Vidrenjak</item>
    </derivirana_varijabla>
  </DomainObject.Predmet.OstaliListFormatedWithAdressOIB>
  <DomainObject.Predmet.OstaliListNazivFormated>
    <izvorni_sadrzaj>
      <item>Odvjetništvo društvo j.t.d. Mišetić i partneri</item>
      <item>ŽDO u Sisku</item>
      <item>Janko Vidiček</item>
      <item>Mario Obranović</item>
    </izvorni_sadrzaj>
    <derivirana_varijabla naziv="DomainObject.Predmet.OstaliListNazivFormated_1">
      <item>Odvjetništvo društvo j.t.d. Mišetić i partneri</item>
      <item>ŽDO u Sisku</item>
      <item>Janko Vidiček</item>
      <item>Mario Obranović</item>
    </derivirana_varijabla>
  </DomainObject.Predmet.OstaliListNazivFormated>
  <DomainObject.Predmet.OstaliListNazivFormatedOIB>
    <izvorni_sadrzaj>
      <item>Odvjetništvo društvo j.t.d. Mišetić i partneri</item>
      <item>ŽDO u Sisku, OIB 05526850490</item>
      <item>Janko Vidiček, OIB 51043553915</item>
      <item>Mario Obranović, OIB 38143593768</item>
    </izvorni_sadrzaj>
    <derivirana_varijabla naziv="DomainObject.Predmet.OstaliListNazivFormatedOIB_1">
      <item>Odvjetništvo društvo j.t.d. Mišetić i partneri</item>
      <item>ŽDO u Sisku, OIB 05526850490</item>
      <item>Janko Vidiček, OIB 51043553915</item>
      <item>Mario Obranović, OIB 38143593768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GOSPODARSTVO OBRANOVIĆ d.o.o.</izvorni_sadrzaj>
    <derivirana_varijabla naziv="DomainObject.Predmet.ProtustrankaIDrugi_1">GOSPODARSTVO OBRANOVIĆ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GOSPODARSTVO OBRANOVIĆ d.o.o., OIB 57030294343, Ravnik/11 A, 44317 Popovača</izvorni_sadrzaj>
    <derivirana_varijabla naziv="DomainObject.Predmet.ProtustrankaIDrugiAdressOIB_1">GOSPODARSTVO OBRANOVIĆ d.o.o., OIB 57030294343, Ravnik/11 A,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GOSPODARSTVO OBRANOVIĆ d.o.o.</item>
      <item>FINA Regionalni centar Zagreb</item>
      <item>VIRO-KOOPERACIJA d.o.o.</item>
      <item>SLAVONIJA ŽUPANJA dioničko društvo za preradu i promet žitarica</item>
      <item>Odvjetništvo društvo j.t.d. Mišetić i partneri</item>
      <item>RH MF Porezna uprava</item>
      <item>ŽDO u Sisku</item>
      <item>Janko Vidiček</item>
      <item>Mario Obranović</item>
    </izvorni_sadrzaj>
    <derivirana_varijabla naziv="DomainObject.Predmet.SudioniciListNaziv_1">
      <item>GOSPODARSTVO OBRANOVIĆ d.o.o.</item>
      <item>FINA Regionalni centar Zagreb</item>
      <item>VIRO-KOOPERACIJA d.o.o.</item>
      <item>SLAVONIJA ŽUPANJA dioničko društvo za preradu i promet žitarica</item>
      <item>Odvjetništvo društvo j.t.d. Mišetić i partneri</item>
      <item>RH MF Porezna uprava</item>
      <item>ŽDO u Sisku</item>
      <item>Janko Vidiček</item>
      <item>Mario Obranović</item>
    </derivirana_varijabla>
  </DomainObject.Predmet.SudioniciListNaziv>
  <DomainObject.Predmet.SudioniciListAdressOIB>
    <izvorni_sadrzaj>
      <item>GOSPODARSTVO OBRANOVIĆ d.o.o., OIB 57030294343, Ravnik/11 A,44317 Popovača</item>
      <item>FINA Regionalni centar Zagreb, OIB 85821130368, Trg svibanjskih žrtava 1995. 1,10000 Zagreb</item>
      <item>VIRO-KOOPERACIJA d.o.o., OIB 47394697651, Šećerana 63,32270 Županja</item>
      <item>SLAVONIJA ŽUPANJA dioničko društvo za preradu i promet žitarica, OIB 62010045532, J.J.Strossmayera 65,32270 Županja</item>
      <item>Odvjetništvo društvo j.t.d. Mišetić i partneri, Mihanovićeva 20,10000 Zagreb</item>
      <item>RH MF Porezna uprava, OIB 18683136487</item>
      <item>ŽDO u Sisku, OIB 05526850490, Ferde Hefelea 57,44000 Sisak</item>
      <item>Janko Vidiček, OIB 51043553915, Brazilska Ulica 3,10000 Zagreb</item>
      <item>Mario Obranović, OIB 38143593768, Ulica Mije Stuparića 9,44317 Vidrenjak</item>
    </izvorni_sadrzaj>
    <derivirana_varijabla naziv="DomainObject.Predmet.SudioniciListAdressOIB_1">
      <item>GOSPODARSTVO OBRANOVIĆ d.o.o., OIB 57030294343, Ravnik/11 A,44317 Popovača</item>
      <item>FINA Regionalni centar Zagreb, OIB 85821130368, Trg svibanjskih žrtava 1995. 1,10000 Zagreb</item>
      <item>VIRO-KOOPERACIJA d.o.o., OIB 47394697651, Šećerana 63,32270 Županja</item>
      <item>SLAVONIJA ŽUPANJA dioničko društvo za preradu i promet žitarica, OIB 62010045532, J.J.Strossmayera 65,32270 Županja</item>
      <item>Odvjetništvo društvo j.t.d. Mišetić i partneri, Mihanovićeva 20,10000 Zagreb</item>
      <item>RH MF Porezna uprava, OIB 18683136487</item>
      <item>ŽDO u Sisku, OIB 05526850490, Ferde Hefelea 57,44000 Sisak</item>
      <item>Janko Vidiček, OIB 51043553915, Brazilska Ulica 3,10000 Zagreb</item>
      <item>Mario Obranović, OIB 38143593768, Ulica Mije Stuparića 9,44317 Vidrenjak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57030294343</item>
      <item>, OIB 85821130368</item>
      <item>, OIB 47394697651</item>
      <item>, OIB 62010045532</item>
      <item>, OIB null</item>
      <item>, OIB 18683136487</item>
      <item>, OIB 05526850490</item>
      <item>, OIB 51043553915</item>
      <item>, OIB 38143593768</item>
    </izvorni_sadrzaj>
    <derivirana_varijabla naziv="DomainObject.Predmet.SudioniciListNazivOIB_1">
      <item>, OIB 57030294343</item>
      <item>, OIB 85821130368</item>
      <item>, OIB 47394697651</item>
      <item>, OIB 62010045532</item>
      <item>, OIB null</item>
      <item>, OIB 18683136487</item>
      <item>, OIB 05526850490</item>
      <item>, OIB 51043553915</item>
      <item>, OIB 38143593768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17. listopada 2017.</izvorni_sadrzaj>
    <derivirana_varijabla naziv="DomainObject.PredzadnjaOdlukaIzPredmeta.DatumDonosenjaOdluke_1">17. listopada 2017.</derivirana_varijabla>
  </DomainObject.PredzadnjaOdlukaIzPredmeta.DatumDonosenjaOdluke>
  <DomainObject.PredzadnjaOdlukaIzPredmeta.Oznaka>
    <izvorni_sadrzaj>St-6821/2016-28</izvorni_sadrzaj>
    <derivirana_varijabla naziv="DomainObject.PredzadnjaOdlukaIzPredmeta.Oznaka_1">St-6821/2016-28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2EE44C-32DD-4FD6-B885-F3F756B960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1007</properties:Words>
  <properties:Characters>5621</properties:Characters>
  <properties:Lines>140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2018-10-24T08:04:00Z</dcterms:created>
  <dc:creator>Draženka Prpić</dc:creator>
  <cp:lastModifiedBy>Draženka Prpić</cp:lastModifiedBy>
  <cp:lastPrinted>2018-10-24T08:07:00Z</cp:lastPrinted>
  <dcterms:modified xmlns:xsi="http://www.w3.org/2001/XMLSchema-instance" xsi:type="dcterms:W3CDTF">2018-10-24T08:07:00Z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STEČAJA-St-6821-16-Gospodarstvo Obranović.docx)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