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fe12" w14:paraId="a6efe12" w:rsidRDefault="00AA1601" w:rsidP="00AA1601" w:rsidR="00AA160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601" w:rsidP="00AA1601" w:rsidR="00AA160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A1601" w:rsidP="00AA1601" w:rsidR="00AA160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A1601" w:rsidP="00AA1601" w:rsidR="00AA160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A1601" w:rsidP="00AA1601" w:rsidR="00AA1601"/>
    <w:p w:rsidRDefault="00AA1601" w:rsidP="00AA1601" w:rsidR="00AA16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A1601" w:rsidP="00AA1601" w:rsidR="00AA16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A1601" w:rsidP="00AA1601" w:rsidR="00AA16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8961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JANTAR d. o. o. Rovinj, Bregovita 14, OIB 80784787197, MBS 130030353,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A1601" w:rsidP="00AA1601" w:rsidR="00AA16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A1601" w:rsidP="00AA1601" w:rsidR="00AA16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A1601" w:rsidP="00AA1601" w:rsidR="00AA160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JANTAR d. o. o. Rovinj, Bregovita 14, OIB 80784787197, MBS 130030353.</w:t>
      </w:r>
    </w:p>
    <w:p w:rsidRDefault="00AA1601" w:rsidP="00AA1601" w:rsidR="00AA160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JANTAR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1861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420.754,04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A1601" w:rsidP="00AA1601" w:rsidR="00AA16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A1601" w:rsidP="00AA1601" w:rsidR="00AA160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A1601" w:rsidP="00AA1601" w:rsidR="00AA160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Mihaela Kaligari, v. r. </w:t>
      </w:r>
    </w:p>
    <w:p w:rsidRDefault="00AA1601" w:rsidP="00AA1601" w:rsidR="00AA160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A1601" w:rsidP="00AA1601" w:rsidR="00AA16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A1601" w:rsidP="00AA1601" w:rsidR="00AA16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A1601" w:rsidP="00AA1601" w:rsidR="00AA16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A1601" w:rsidP="00AA1601" w:rsidR="00AA160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A1601" w:rsidP="00AA1601" w:rsidR="00AA16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>
      <w:pPr>
        <w:tabs>
          <w:tab w:pos="4116" w:val="left"/>
        </w:tabs>
      </w:pPr>
    </w:p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 w:rsidRPr="00D05CA9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AA1601" w:rsidP="00AA1601" w:rsidR="00AA1601"/>
    <w:p w:rsidRDefault="0080695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AED" w:rsidP="00AA1601" w:rsidR="00A22AED">
      <w:r>
        <w:separator/>
      </w:r>
    </w:p>
  </w:endnote>
  <w:endnote w:id="0" w:type="continuationSeparator">
    <w:p w:rsidRDefault="00A22AED" w:rsidP="00AA1601" w:rsidR="00A22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AED" w:rsidP="00AA1601" w:rsidR="00A22AED">
      <w:r>
        <w:separator/>
      </w:r>
    </w:p>
  </w:footnote>
  <w:footnote w:id="0" w:type="continuationSeparator">
    <w:p w:rsidRDefault="00A22AED" w:rsidP="00AA1601" w:rsidR="00A22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AED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0695A">
      <w:rPr>
        <w:noProof/>
      </w:rPr>
      <w:t>2</w:t>
    </w:r>
    <w:r>
      <w:fldChar w:fldCharType="end"/>
    </w:r>
    <w:r>
      <w:tab/>
    </w:r>
    <w:r w:rsidRPr="00F65D9B">
      <w:t>11 St-</w:t>
    </w:r>
    <w:r>
      <w:t>3</w:t>
    </w:r>
    <w:r w:rsidR="00AA1601">
      <w:t>90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AED" w:rsidP="0021081C" w:rsidR="00A81E97">
    <w:pPr>
      <w:pStyle w:val="Zaglavlje"/>
      <w:jc w:val="right"/>
    </w:pPr>
    <w:r>
      <w:t>11 St-3</w:t>
    </w:r>
    <w:r w:rsidR="00AA1601">
      <w:t>90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6A53"/>
    <w:rsid w:val="0080695A"/>
    <w:rsid w:val="009A6044"/>
    <w:rsid w:val="00A22AED"/>
    <w:rsid w:val="00A66A53"/>
    <w:rsid w:val="00AA1601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160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16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6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6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160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9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95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160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16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6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6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160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9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95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ROVINJ</izvorni_sadrzaj>
    <derivirana_varijabla naziv="DomainObject.Predmet.ProtustrankaFormated_1">  JANTAR d.o.o. ROVINJ</derivirana_varijabla>
  </DomainObject.Predmet.ProtustrankaFormated>
  <DomainObject.Predmet.ProtustrankaFormatedOIB>
    <izvorni_sadrzaj>  JANTAR d.o.o. ROVINJ, OIB 80784787197</izvorni_sadrzaj>
    <derivirana_varijabla naziv="DomainObject.Predmet.ProtustrankaFormatedOIB_1">  JANTAR d.o.o. ROVINJ, OIB 80784787197</derivirana_varijabla>
  </DomainObject.Predmet.ProtustrankaFormatedOIB>
  <DomainObject.Predmet.ProtustrankaFormatedWithAdress>
    <izvorni_sadrzaj> JANTAR d.o.o. ROVINJ, Bregovita 14, 52210 Rovinj</izvorni_sadrzaj>
    <derivirana_varijabla naziv="DomainObject.Predmet.ProtustrankaFormatedWithAdress_1"> JANTAR d.o.o. ROVINJ, Bregovita 14, 52210 Rovinj</derivirana_varijabla>
  </DomainObject.Predmet.ProtustrankaFormatedWithAdress>
  <DomainObject.Predmet.ProtustrankaFormatedWithAdressOIB>
    <izvorni_sadrzaj> JANTAR d.o.o. ROVINJ, OIB 80784787197, Bregovita 14, 52210 Rovinj</izvorni_sadrzaj>
    <derivirana_varijabla naziv="DomainObject.Predmet.ProtustrankaFormatedWithAdressOIB_1"> JANTAR d.o.o. ROVINJ, OIB 80784787197, Bregovita 14, 52210 Rovinj</derivirana_varijabla>
  </DomainObject.Predmet.ProtustrankaFormatedWithAdressOIB>
  <DomainObject.Predmet.ProtustrankaWithAdress>
    <izvorni_sadrzaj>JANTAR d.o.o. ROVINJ Bregovita 14, 52210 Rovinj</izvorni_sadrzaj>
    <derivirana_varijabla naziv="DomainObject.Predmet.ProtustrankaWithAdress_1">JANTAR d.o.o. ROVINJ Bregovita 14, 52210 Rovinj</derivirana_varijabla>
  </DomainObject.Predmet.ProtustrankaWithAdress>
  <DomainObject.Predmet.ProtustrankaWithAdressOIB>
    <izvorni_sadrzaj>JANTAR d.o.o. ROVINJ, OIB 80784787197, Bregovita 14, 52210 Rovinj</izvorni_sadrzaj>
    <derivirana_varijabla naziv="DomainObject.Predmet.ProtustrankaWithAdressOIB_1">JANTAR d.o.o. ROVINJ, OIB 80784787197, Bregovita 14, 52210 Rovinj</derivirana_varijabla>
  </DomainObject.Predmet.ProtustrankaWithAdressOIB>
  <DomainObject.Predmet.ProtustrankaNazivFormated>
    <izvorni_sadrzaj>JANTAR d.o.o. ROVINJ</izvorni_sadrzaj>
    <derivirana_varijabla naziv="DomainObject.Predmet.ProtustrankaNazivFormated_1">JANTAR d.o.o. ROVINJ</derivirana_varijabla>
  </DomainObject.Predmet.ProtustrankaNazivFormated>
  <DomainObject.Predmet.ProtustrankaNazivFormatedOIB>
    <izvorni_sadrzaj>JANTAR d.o.o. ROVINJ, OIB 80784787197</izvorni_sadrzaj>
    <derivirana_varijabla naziv="DomainObject.Predmet.ProtustrankaNazivFormatedOIB_1">JANTAR d.o.o. ROVINJ, OIB 80784787197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420754.04</izvorni_sadrzaj>
    <derivirana_varijabla naziv="DomainObject.Predmet.TrenutnaVrijednost_1">420754.04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JANTAR d.o.o. ROVINJ</item>
    </izvorni_sadrzaj>
    <derivirana_varijabla naziv="DomainObject.Predmet.ProtuStrankaListFormated_1">
      <item>JANTAR d.o.o. ROVINJ</item>
    </derivirana_varijabla>
  </DomainObject.Predmet.ProtuStrankaListFormated>
  <DomainObject.Predmet.ProtuStrankaListFormatedOIB>
    <izvorni_sadrzaj>
      <item>JANTAR d.o.o. ROVINJ, OIB 80784787197</item>
    </izvorni_sadrzaj>
    <derivirana_varijabla naziv="DomainObject.Predmet.ProtuStrankaListFormatedOIB_1">
      <item>JANTAR d.o.o. ROVINJ, OIB 80784787197</item>
    </derivirana_varijabla>
  </DomainObject.Predmet.ProtuStrankaListFormatedOIB>
  <DomainObject.Predmet.ProtuStrankaListFormatedWithAdress>
    <izvorni_sadrzaj>
      <item>JANTAR d.o.o. ROVINJ, Bregovita 14, 52210 Rovinj</item>
    </izvorni_sadrzaj>
    <derivirana_varijabla naziv="DomainObject.Predmet.ProtuStrankaListFormatedWithAdress_1">
      <item>JANTAR d.o.o. ROVINJ, Bregovita 14, 52210 Rovinj</item>
    </derivirana_varijabla>
  </DomainObject.Predmet.ProtuStrankaListFormatedWithAdress>
  <DomainObject.Predmet.ProtuStrankaListFormatedWithAdressOIB>
    <izvorni_sadrzaj>
      <item>JANTAR d.o.o. ROVINJ, OIB 80784787197, Bregovita 14, 52210 Rovinj</item>
    </izvorni_sadrzaj>
    <derivirana_varijabla naziv="DomainObject.Predmet.ProtuStrankaListFormatedWithAdressOIB_1">
      <item>JANTAR d.o.o. ROVINJ, OIB 80784787197, Bregovita 14, 52210 Rovinj</item>
    </derivirana_varijabla>
  </DomainObject.Predmet.ProtuStrankaListFormatedWithAdressOIB>
  <DomainObject.Predmet.ProtuStrankaListNazivFormated>
    <izvorni_sadrzaj>
      <item>JANTAR d.o.o. ROVINJ</item>
    </izvorni_sadrzaj>
    <derivirana_varijabla naziv="DomainObject.Predmet.ProtuStrankaListNazivFormated_1">
      <item>JANTAR d.o.o. ROVINJ</item>
    </derivirana_varijabla>
  </DomainObject.Predmet.ProtuStrankaListNazivFormated>
  <DomainObject.Predmet.ProtuStrankaListNazivFormatedOIB>
    <izvorni_sadrzaj>
      <item>JANTAR d.o.o. ROVINJ, OIB 80784787197</item>
    </izvorni_sadrzaj>
    <derivirana_varijabla naziv="DomainObject.Predmet.ProtuStrankaListNazivFormatedOIB_1">
      <item>JANTAR d.o.o. ROVINJ, OIB 80784787197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JANTAR d.o.o. ROVINJ</izvorni_sadrzaj>
    <derivirana_varijabla naziv="DomainObject.Predmet.ProtustrankaIDrugi_1">JANTAR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JANTAR d.o.o. ROVINJ, OIB 80784787197, Bregovita 14, 52210 Rovinj</izvorni_sadrzaj>
    <derivirana_varijabla naziv="DomainObject.Predmet.ProtustrankaIDrugiAdressOIB_1">JANTAR d.o.o. ROVINJ, OIB 80784787197, Bregovita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JANTAR d.o.o. ROVINJ</item>
    </izvorni_sadrzaj>
    <derivirana_varijabla naziv="DomainObject.Predmet.SudioniciListNaziv_1">
      <item>FINANCIJSKA AGENCIJA, RC RIJEKA, PODRUŽNICA PULA, PULA</item>
      <item>JANTAR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JANTAR d.o.o. ROVINJ, OIB 80784787197, Bregovita 14,52210 Rovinj</item>
    </izvorni_sadrzaj>
    <derivirana_varijabla naziv="DomainObject.Predmet.SudioniciListAdressOIB_1">
      <item>FINANCIJSKA AGENCIJA, RC RIJEKA, PODRUŽNICA PULA, PULA, OIB 85821130368, Ulica grada Vukovara 70,Zagreb</item>
      <item>JANTAR d.o.o. ROVINJ, OIB 80784787197, Bregovita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80784787197</item>
    </izvorni_sadrzaj>
    <derivirana_varijabla naziv="DomainObject.Predmet.SudioniciListNazivOIB_1">
      <item>, OIB 85821130368</item>
      <item>, OIB 80784787197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1997</properties:Characters>
  <properties:Lines>88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2015-11-26T13:17:00Z</dcterms:created>
  <dc:creator>Mihaela Kaligari</dc:creator>
  <dc:description/>
  <cp:keywords/>
  <cp:lastModifiedBy>Mihaela Kaligari</cp:lastModifiedBy>
  <cp:lastPrinted>2015-12-10T09:39:00Z</cp:lastPrinted>
  <dcterms:modified xmlns:xsi="http://www.w3.org/2001/XMLSchema-instance" xsi:type="dcterms:W3CDTF">2015-12-10T09:40:00Z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