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27e4" w14:paraId="5ad27e4" w:rsidRDefault="00506EB0" w:rsidP="00506EB0" w:rsidR="00506EB0" w:rsidRPr="00D77B7A">
      <w:pPr>
        <w15:collapsed w:val="false"/>
      </w:pPr>
      <w:bookmarkStart w:name="_GoBack" w:id="0"/>
      <w:bookmarkEnd w:id="0"/>
      <w:r w:rsidRPr="00D77B7A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6EB0" w:rsidP="00506EB0" w:rsidR="00506EB0" w:rsidRPr="00D77B7A">
      <w:r w:rsidRPr="00D77B7A">
        <w:t>REPUBLIKA HRVATSKA</w:t>
      </w:r>
    </w:p>
    <w:p w:rsidRDefault="00506EB0" w:rsidP="00506EB0" w:rsidR="00506EB0" w:rsidRPr="00D77B7A">
      <w:r w:rsidRPr="00D77B7A">
        <w:t xml:space="preserve">TRGOVAČKI SUD U ZAGREBU                                                </w:t>
      </w:r>
    </w:p>
    <w:p w:rsidRDefault="00506EB0" w:rsidP="00506EB0" w:rsidR="00506EB0" w:rsidRPr="00D77B7A">
      <w:r w:rsidRPr="00D77B7A">
        <w:t xml:space="preserve">Zagreb, </w:t>
      </w:r>
      <w:proofErr w:type="spellStart"/>
      <w:r w:rsidRPr="00D77B7A">
        <w:t>Am</w:t>
      </w:r>
      <w:r w:rsidR="00981D42" w:rsidRPr="00D77B7A">
        <w:t>ruševa</w:t>
      </w:r>
      <w:proofErr w:type="spellEnd"/>
      <w:r w:rsidR="00981D42" w:rsidRPr="00D77B7A">
        <w:t xml:space="preserve"> 2/II </w:t>
      </w:r>
      <w:r w:rsidR="00981D42" w:rsidRPr="00D77B7A">
        <w:tab/>
      </w:r>
      <w:r w:rsidR="00981D42" w:rsidRPr="00D77B7A">
        <w:tab/>
      </w:r>
      <w:r w:rsidR="00981D42" w:rsidRPr="00D77B7A">
        <w:tab/>
      </w:r>
      <w:r w:rsidR="00981D42" w:rsidRPr="00D77B7A">
        <w:tab/>
      </w:r>
      <w:r w:rsidR="00981D42" w:rsidRPr="00D77B7A">
        <w:tab/>
      </w:r>
      <w:r w:rsidR="00981D42" w:rsidRPr="00D77B7A">
        <w:tab/>
        <w:t xml:space="preserve">            1</w:t>
      </w:r>
      <w:r w:rsidRPr="00D77B7A">
        <w:t xml:space="preserve">  St-1</w:t>
      </w:r>
      <w:r w:rsidR="00981D42" w:rsidRPr="00D77B7A">
        <w:t>5/</w:t>
      </w:r>
      <w:r w:rsidRPr="00D77B7A">
        <w:t>12</w:t>
      </w:r>
    </w:p>
    <w:p w:rsidRDefault="00506EB0" w:rsidP="00506EB0" w:rsidR="00506EB0" w:rsidRPr="00D77B7A"/>
    <w:p w:rsidRDefault="00D77B7A" w:rsidP="00506EB0" w:rsidR="00506EB0" w:rsidRPr="00D77B7A">
      <w:pPr>
        <w:jc w:val="center"/>
      </w:pPr>
      <w:r w:rsidRPr="00D77B7A">
        <w:t xml:space="preserve"> R E P U B L I K A     H R V A T S K A</w:t>
      </w:r>
    </w:p>
    <w:p w:rsidRDefault="00506EB0" w:rsidP="00506EB0" w:rsidR="00506EB0" w:rsidRPr="00D77B7A">
      <w:pPr>
        <w:jc w:val="center"/>
      </w:pPr>
      <w:r w:rsidRPr="00D77B7A">
        <w:t>R   J   E   Š   E   N J   E</w:t>
      </w:r>
    </w:p>
    <w:p w:rsidRDefault="00506EB0" w:rsidP="00506EB0" w:rsidR="00506EB0" w:rsidRPr="00D77B7A">
      <w:pPr>
        <w:jc w:val="center"/>
      </w:pPr>
    </w:p>
    <w:p w:rsidRDefault="0003158C" w:rsidP="00D77B7A" w:rsidR="00506EB0" w:rsidRPr="00D77B7A">
      <w:pPr>
        <w:ind w:firstLine="708"/>
        <w:jc w:val="both"/>
      </w:pPr>
      <w:r w:rsidRPr="00D77B7A">
        <w:t xml:space="preserve">Trgovački sud u Zagrebu po sucu Nini Radiću kao stečajnom sucu u stečajnom postupku nad, GAJ </w:t>
      </w:r>
      <w:proofErr w:type="spellStart"/>
      <w:r w:rsidRPr="00D77B7A">
        <w:t>H.S</w:t>
      </w:r>
      <w:proofErr w:type="spellEnd"/>
      <w:r w:rsidRPr="00D77B7A">
        <w:t xml:space="preserve">.-KRAPINA d.o.o. Krapina, Velika </w:t>
      </w:r>
      <w:proofErr w:type="spellStart"/>
      <w:r w:rsidRPr="00D77B7A">
        <w:t>ves</w:t>
      </w:r>
      <w:proofErr w:type="spellEnd"/>
      <w:r w:rsidRPr="00D77B7A">
        <w:t xml:space="preserve"> 111/c, MBS:080454516, OIB:34008016040, 23. siječnja 2018. godine</w:t>
      </w:r>
    </w:p>
    <w:p w:rsidRDefault="00506EB0" w:rsidP="00506EB0" w:rsidR="00506EB0" w:rsidRPr="00D77B7A"/>
    <w:p w:rsidRDefault="00506EB0" w:rsidP="00506EB0" w:rsidR="00506EB0" w:rsidRPr="00D77B7A">
      <w:pPr>
        <w:jc w:val="center"/>
      </w:pPr>
      <w:r w:rsidRPr="00D77B7A">
        <w:t>r  i  j  e  š  i  o    j  e</w:t>
      </w:r>
    </w:p>
    <w:p w:rsidRDefault="00506EB0" w:rsidP="00506EB0" w:rsidR="00506EB0" w:rsidRPr="00D77B7A">
      <w:pPr>
        <w:jc w:val="center"/>
      </w:pPr>
    </w:p>
    <w:p w:rsidRDefault="00506EB0" w:rsidP="00506EB0" w:rsidR="0003158C" w:rsidRPr="00D77B7A">
      <w:pPr>
        <w:jc w:val="both"/>
      </w:pPr>
      <w:r w:rsidRPr="00D77B7A">
        <w:t xml:space="preserve">I </w:t>
      </w:r>
      <w:r w:rsidRPr="00D77B7A">
        <w:tab/>
        <w:t>Ispravlja  s</w:t>
      </w:r>
      <w:r w:rsidR="006061E8" w:rsidRPr="00D77B7A">
        <w:t>e  R</w:t>
      </w:r>
      <w:r w:rsidRPr="00D77B7A">
        <w:t xml:space="preserve">ješenje o dosudi gornjeg broja od </w:t>
      </w:r>
      <w:r w:rsidR="0003158C" w:rsidRPr="00D77B7A">
        <w:t>29. studenoga 2017</w:t>
      </w:r>
      <w:r w:rsidRPr="00D77B7A">
        <w:t>. u točci I</w:t>
      </w:r>
      <w:r w:rsidR="006061E8" w:rsidRPr="00D77B7A">
        <w:t xml:space="preserve"> izreke</w:t>
      </w:r>
      <w:r w:rsidR="0003158C" w:rsidRPr="00D77B7A">
        <w:t>, alineja prva</w:t>
      </w:r>
      <w:r w:rsidRPr="00D77B7A">
        <w:t xml:space="preserve">, </w:t>
      </w:r>
      <w:r w:rsidR="0003158C" w:rsidRPr="00D77B7A">
        <w:t>na način da umjesto "Z-252/12 u korist FIDENS PRIJEVOZ d.o.o. Zagreb", ispravno treba stajati "Z-352/12 u korist FIDENS PRIJEVOZ d.o.o. Zagreb". U ostalom dijelu rješenje ostaje neizmijenjeno.</w:t>
      </w:r>
    </w:p>
    <w:p w:rsidRDefault="00506EB0" w:rsidP="0003158C" w:rsidR="0003158C" w:rsidRPr="00D77B7A">
      <w:pPr>
        <w:jc w:val="both"/>
      </w:pPr>
      <w:r w:rsidRPr="00D77B7A">
        <w:t>I</w:t>
      </w:r>
      <w:r w:rsidR="006061E8" w:rsidRPr="00D77B7A">
        <w:t>I</w:t>
      </w:r>
      <w:r w:rsidRPr="00D77B7A">
        <w:t xml:space="preserve">         </w:t>
      </w:r>
      <w:r w:rsidR="0003158C" w:rsidRPr="00D77B7A">
        <w:t>Ispravlja  se  Zaključak gornjeg broja od 2. siječnja 2018. u točci I izreke, alineja prva, na način da umjesto "Z-252/12 u korist FIDENS PRIJEVOZ d.o.o. Zagreb", ispravno treba stajati "Z-352/12 u korist FIDENS PRIJEVOZ d.o.o. Zagreb". U ostalom dijelu zaključak ostaje neizmijenjen.</w:t>
      </w:r>
    </w:p>
    <w:p w:rsidRDefault="00506EB0" w:rsidP="00506EB0" w:rsidR="00506EB0" w:rsidRPr="00D77B7A">
      <w:pPr>
        <w:ind w:left="360"/>
        <w:jc w:val="center"/>
      </w:pPr>
      <w:r w:rsidRPr="00D77B7A">
        <w:t>O  b  r  a  z  l  o  ž  e  nj  e</w:t>
      </w:r>
    </w:p>
    <w:p w:rsidRDefault="00506EB0" w:rsidP="00506EB0" w:rsidR="00506EB0" w:rsidRPr="00D77B7A">
      <w:pPr>
        <w:jc w:val="both"/>
      </w:pPr>
    </w:p>
    <w:p w:rsidRDefault="00506EB0" w:rsidP="00D77B7A" w:rsidR="0003158C" w:rsidRPr="00D77B7A">
      <w:pPr>
        <w:ind w:firstLine="708"/>
        <w:jc w:val="both"/>
      </w:pPr>
      <w:r w:rsidRPr="00D77B7A">
        <w:t>U rješenju</w:t>
      </w:r>
      <w:r w:rsidR="00FF6F5B" w:rsidRPr="00D77B7A">
        <w:t xml:space="preserve"> o dosudi</w:t>
      </w:r>
      <w:r w:rsidRPr="00D77B7A">
        <w:t xml:space="preserve"> </w:t>
      </w:r>
      <w:r w:rsidR="0003158C" w:rsidRPr="00D77B7A">
        <w:t>od 29. studenoga 2017</w:t>
      </w:r>
      <w:r w:rsidRPr="00D77B7A">
        <w:t xml:space="preserve">. </w:t>
      </w:r>
      <w:r w:rsidR="00FF6F5B" w:rsidRPr="00D77B7A">
        <w:t>g</w:t>
      </w:r>
      <w:r w:rsidRPr="00D77B7A">
        <w:t>odine</w:t>
      </w:r>
      <w:r w:rsidR="00FF6F5B" w:rsidRPr="00D77B7A">
        <w:t xml:space="preserve">, </w:t>
      </w:r>
      <w:r w:rsidR="0003158C" w:rsidRPr="00D77B7A">
        <w:t xml:space="preserve">u točci I izreke, alineja prva, očitom omaškom u pisanju, upisan je pogrešan broj zabilježbe na nekretnini stečajnog dužnika, koja je predmet prodaje, upisanoj u zemljišne knjige Općinskog suda u Zlataru, Zemljišnoknjižni odjel Krapina, k.o. Krapina Grad, z.k.ul. 2646 kuća i dvorište M. Gupca u površini 233 m2, na kat. čestici 1369/2, i to "Z-252/12" umjesto ispravno "Z-352/12", sve u korist FIDENS PRIJEVOZ d.o.o. Zagreb". Ista </w:t>
      </w:r>
      <w:r w:rsidR="0018168A" w:rsidRPr="00D77B7A">
        <w:t xml:space="preserve">očita omaška u pisanju ponovljena je i u Zaključku od 2. siječnja 2018. kojim </w:t>
      </w:r>
      <w:r w:rsidR="00002A55">
        <w:t xml:space="preserve">se </w:t>
      </w:r>
      <w:r w:rsidR="0018168A" w:rsidRPr="00D77B7A">
        <w:t xml:space="preserve">predmetna nekretnina predaje u posjed kupcu. </w:t>
      </w:r>
    </w:p>
    <w:p w:rsidRDefault="0018168A" w:rsidP="00D77B7A" w:rsidR="00506EB0" w:rsidRPr="00D77B7A">
      <w:pPr>
        <w:ind w:firstLine="708"/>
        <w:jc w:val="both"/>
      </w:pPr>
      <w:r w:rsidRPr="00D77B7A">
        <w:t>Kako bi kupac mogao ostvariti sva svoja osobna prava, t</w:t>
      </w:r>
      <w:r w:rsidR="00506EB0" w:rsidRPr="00D77B7A">
        <w:t xml:space="preserve">emeljem članka 342. i 347. ZPP-a u svezi članka </w:t>
      </w:r>
      <w:r w:rsidR="00126B48" w:rsidRPr="00D77B7A">
        <w:t>6. Stečajnog zakona riješeno</w:t>
      </w:r>
      <w:r w:rsidR="00506EB0" w:rsidRPr="00D77B7A">
        <w:t xml:space="preserve"> </w:t>
      </w:r>
      <w:r w:rsidR="00D77B7A">
        <w:t xml:space="preserve">je </w:t>
      </w:r>
      <w:r w:rsidR="00506EB0" w:rsidRPr="00D77B7A">
        <w:t>kao u izreci. Ovo rješenje unijet će se u spis na kraju izvornika, a strankama će se dostaviti prijepis uz objavu na e oglasnoj ploči</w:t>
      </w:r>
      <w:r w:rsidRPr="00D77B7A">
        <w:t>.</w:t>
      </w:r>
    </w:p>
    <w:p w:rsidRDefault="006061E8" w:rsidP="00506EB0" w:rsidR="006061E8" w:rsidRPr="00D77B7A">
      <w:pPr>
        <w:jc w:val="both"/>
      </w:pPr>
    </w:p>
    <w:p w:rsidRDefault="00506EB0" w:rsidP="00506EB0" w:rsidR="00506EB0" w:rsidRPr="00D77B7A">
      <w:pPr>
        <w:jc w:val="center"/>
      </w:pPr>
      <w:r w:rsidRPr="00D77B7A">
        <w:t xml:space="preserve">U Zagrebu, </w:t>
      </w:r>
      <w:r w:rsidR="0018168A" w:rsidRPr="00D77B7A">
        <w:t>23. siječnja 2018</w:t>
      </w:r>
      <w:r w:rsidRPr="00D77B7A">
        <w:t>. godine</w:t>
      </w:r>
    </w:p>
    <w:p w:rsidRDefault="00506EB0" w:rsidP="00506EB0" w:rsidR="00506EB0" w:rsidRPr="00D77B7A">
      <w:pPr>
        <w:jc w:val="both"/>
      </w:pPr>
      <w:r w:rsidRPr="00D77B7A">
        <w:t xml:space="preserve">                                                                                                </w:t>
      </w:r>
    </w:p>
    <w:p w:rsidRDefault="00506EB0" w:rsidP="00506EB0" w:rsidR="00506EB0" w:rsidRPr="00D77B7A">
      <w:pPr>
        <w:ind w:firstLine="708" w:left="4956"/>
        <w:jc w:val="both"/>
      </w:pPr>
      <w:r w:rsidRPr="00D77B7A">
        <w:t xml:space="preserve">    STEČAJNI SUDAC:</w:t>
      </w:r>
    </w:p>
    <w:p w:rsidRDefault="00506EB0" w:rsidP="00506EB0" w:rsidR="00506EB0" w:rsidRPr="00D77B7A">
      <w:pPr>
        <w:jc w:val="both"/>
      </w:pPr>
      <w:r w:rsidRPr="00D77B7A">
        <w:t xml:space="preserve">                                                                   </w:t>
      </w:r>
      <w:r w:rsidR="00E6303A">
        <w:t xml:space="preserve">                               </w:t>
      </w:r>
      <w:r w:rsidRPr="00D77B7A">
        <w:t xml:space="preserve"> </w:t>
      </w:r>
      <w:r w:rsidR="00FF6F5B" w:rsidRPr="00D77B7A">
        <w:t xml:space="preserve">NINO RADIĆ  </w:t>
      </w:r>
      <w:r w:rsidR="00BA3B51">
        <w:t xml:space="preserve">v.r. </w:t>
      </w:r>
    </w:p>
    <w:p w:rsidRDefault="00506EB0" w:rsidP="00506EB0" w:rsidR="00506EB0" w:rsidRPr="00D77B7A">
      <w:r w:rsidRPr="00D77B7A">
        <w:t xml:space="preserve">POUKA O PRAVNOM LIJEKU: </w:t>
      </w:r>
    </w:p>
    <w:p w:rsidRDefault="00506EB0" w:rsidP="00506EB0" w:rsidR="00506EB0" w:rsidRPr="00D77B7A">
      <w:pPr>
        <w:jc w:val="both"/>
      </w:pPr>
      <w:r w:rsidRPr="00D77B7A">
        <w:t>Protiv ovog  rješenja nije dopuštena žalba.</w:t>
      </w:r>
    </w:p>
    <w:p w:rsidRDefault="00BA3B51" w:rsidP="00FF6F5B" w:rsidR="00FF6F5B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 xml:space="preserve">-ovlašteni  službenik: </w:t>
      </w:r>
    </w:p>
    <w:p w:rsidRDefault="00BA3B51" w:rsidP="00FF6F5B" w:rsidR="00BA3B51" w:rsidRPr="00D77B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Tatjana Slaviček </w:t>
      </w:r>
    </w:p>
    <w:sectPr w:rsidSect="00D77B7A" w:rsidR="00BA3B51" w:rsidRPr="00D77B7A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01F36"/>
    <w:multiLevelType w:val="hybridMultilevel"/>
    <w:tmpl w:val="0DC20D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B0"/>
    <w:rsid w:val="00002A55"/>
    <w:rsid w:val="0003158C"/>
    <w:rsid w:val="00126B48"/>
    <w:rsid w:val="0018168A"/>
    <w:rsid w:val="001E7687"/>
    <w:rsid w:val="00212CD6"/>
    <w:rsid w:val="002F4FC7"/>
    <w:rsid w:val="00450457"/>
    <w:rsid w:val="00506EB0"/>
    <w:rsid w:val="00545FE2"/>
    <w:rsid w:val="00582282"/>
    <w:rsid w:val="006061E8"/>
    <w:rsid w:val="007644BB"/>
    <w:rsid w:val="00981D42"/>
    <w:rsid w:val="00BA3B51"/>
    <w:rsid w:val="00CF348F"/>
    <w:rsid w:val="00D77B7A"/>
    <w:rsid w:val="00E6303A"/>
    <w:rsid w:val="00E7374F"/>
    <w:rsid w:val="00FE0742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6EB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6E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6EB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F6F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6EB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06E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6EB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F6F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0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22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132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951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423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St-15/2012-116</izvorni_sadrzaj>
    <derivirana_varijabla naziv="DomainObject.Oznaka_1">St-15/2012-116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ODVJETNIŠTVO; ''Ninotex'' obrt. vl. Kos Nino</izvorni_sadrzaj>
    <derivirana_varijabla naziv="DomainObject.Predmet.StrankaFormated_1">  MINISTARSTVO FINANCIJA, POREZNA UPRAVA, PODRUČNI URED KRAPINA zastupanog po punomoćniku ŽUPANIJSKO DRŽAVNO ODVJETNIŠTVO; ''Ninotex'' obrt. vl. Kos Nino</derivirana_varijabla>
  </DomainObject.Predmet.StrankaFormated>
  <DomainObject.Predmet.StrankaFormatedOIB>
    <izvorni_sadrzaj>  MINISTARSTVO FINANCIJA, POREZNA UPRAVA, PODRUČNI URED KRAPINA, OIB 18683136487 zastupanog po punomoćniku ŽUPANIJSKO DRŽAVNO ODVJETNIŠTVO; ''Ninotex'' obrt. vl. Kos Nino, OIB 97372386089</izvorni_sadrzaj>
    <derivirana_varijabla naziv="DomainObject.Predmet.StrankaFormatedOIB_1">  MINISTARSTVO FINANCIJA, POREZNA UPRAVA, PODRUČNI URED KRAPINA, OIB 18683136487 zastupanog po punomoćniku ŽUPANIJSKO DRŽAVNO ODVJETNIŠTVO; ''Ninotex'' obrt. vl. Kos Nino, OIB 97372386089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ODVJETNIŠTVO; ''Ninotex'' obrt. vl. Kos Nino, ŽUTNICA 3B, 49000 Krapina</izvorni_sadrzaj>
    <derivirana_varijabla naziv="DomainObject.Predmet.StrankaFormatedWithAdress_1"> MINISTARSTVO FINANCIJA, POREZNA UPRAVA, PODRUČNI URED KRAPINA, Ivana Rendića 5, 49000 Krapina zastupanog po punomoćniku ŽUPANIJSKO DRŽAVNO ODVJETNIŠTVO; ''Ninotex'' obrt. vl. Kos Nino, ŽUTNICA 3B, 49000 Krapina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ODVJETNIŠTVO; ''Ninotex'' obrt. vl. Kos Nino, OIB 97372386089, ŽUTNICA 3B, 49000 Krapina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ODVJETNIŠTVO; ''Ninotex'' obrt. vl. Kos Nino, OIB 97372386089, ŽUTNICA 3B, 49000 Krapina</derivirana_varijabla>
  </DomainObject.Predmet.StrankaFormatedWithAdressOIB>
  <DomainObject.Predmet.StrankaWithAdress>
    <izvorni_sadrzaj>MINISTARSTVO FINANCIJA, POREZNA UPRAVA, PODRUČNI URED KRAPINA Ivana Rendića 5,49000 Krapina,''Ninotex'' obrt. vl. Kos Nino ŽUTNICA 3B,49000 Krapina</izvorni_sadrzaj>
    <derivirana_varijabla naziv="DomainObject.Predmet.StrankaWithAdress_1">MINISTARSTVO FINANCIJA, POREZNA UPRAVA, PODRUČNI URED KRAPINA Ivana Rendića 5,49000 Krapina,''Ninotex'' obrt. vl. Kos Nino ŽUTNICA 3B,49000 Krapina</derivirana_varijabla>
  </DomainObject.Predmet.StrankaWithAdress>
  <DomainObject.Predmet.StrankaWithAdressOIB>
    <izvorni_sadrzaj>MINISTARSTVO FINANCIJA, POREZNA UPRAVA, PODRUČNI URED KRAPINA, OIB 18683136487, Ivana Rendića 5,49000 Krapina,''Ninotex'' obrt. vl. Kos Nino, OIB 97372386089, ŽUTNICA 3B,49000 Krapina</izvorni_sadrzaj>
    <derivirana_varijabla naziv="DomainObject.Predmet.StrankaWithAdressOIB_1">MINISTARSTVO FINANCIJA, POREZNA UPRAVA, PODRUČNI URED KRAPINA, OIB 18683136487, Ivana Rendića 5,49000 Krapina,''Ninotex'' obrt. vl. Kos Nino, OIB 97372386089, ŽUTNICA 3B,49000 Krapina</derivirana_varijabla>
  </DomainObject.Predmet.StrankaWithAdressOIB>
  <DomainObject.Predmet.StrankaNazivFormated>
    <izvorni_sadrzaj>MINISTARSTVO FINANCIJA, POREZNA UPRAVA, PODRUČNI URED KRAPINA,''Ninotex'' obrt. vl. Kos Nino</izvorni_sadrzaj>
    <derivirana_varijabla naziv="DomainObject.Predmet.StrankaNazivFormated_1">MINISTARSTVO FINANCIJA, POREZNA UPRAVA, PODRUČNI URED KRAPINA,''Ninotex'' obrt. vl. Kos Nino</derivirana_varijabla>
  </DomainObject.Predmet.StrankaNazivFormated>
  <DomainObject.Predmet.StrankaNazivFormatedOIB>
    <izvorni_sadrzaj>MINISTARSTVO FINANCIJA, POREZNA UPRAVA, PODRUČNI URED KRAPINA, OIB 18683136487,''Ninotex'' obrt. vl. Kos Nino, OIB 97372386089</izvorni_sadrzaj>
    <derivirana_varijabla naziv="DomainObject.Predmet.StrankaNazivFormatedOIB_1">MINISTARSTVO FINANCIJA, POREZNA UPRAVA, PODRUČNI URED KRAPINA, OIB 18683136487,''Ninotex'' obrt. vl. Kos Nino, OIB 97372386089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  <item>''Ninotex'' obrt. vl. Kos Nino</item>
    </izvorni_sadrzaj>
    <derivirana_varijabla naziv="DomainObject.Predmet.StrankaListFormated_1">
      <item>MINISTARSTVO FINANCIJA, POREZNA UPRAVA, PODRUČNI URED KRAPINA zastupanog po punomoćniku ŽUPANIJSKO DRŽAVNO ODVJETNIŠTVO</item>
      <item>''Ninotex'' obrt. vl. Kos Nino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  <item>''Ninotex'' obrt. vl. Kos Nino, OIB 97372386089</item>
    </izvorni_sadrzaj>
    <derivirana_varijabla naziv="DomainObject.Predmet.StrankaListFormatedOIB_1">
      <item>MINISTARSTVO FINANCIJA, POREZNA UPRAVA, PODRUČNI URED KRAPINA, OIB 18683136487 zastupanog po punomoćniku ŽUPANIJSKO DRŽAVNO ODVJETNIŠTVO</item>
      <item>''Ninotex'' obrt. vl. Kos Nino, OIB 97372386089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  <item>''Ninotex'' obrt. vl. Kos Nino, ŽUTNICA 3B, 49000 Krapina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  <item>''Ninotex'' obrt. vl. Kos Nino, ŽUTNICA 3B, 49000 Krapina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  <item>''Ninotex'' obrt. vl. Kos Nino, OIB 97372386089, ŽUTNICA 3B, 49000 Krapina</item>
    </derivirana_varijabla>
  </DomainObject.Predmet.StrankaListFormatedWithAdressOIB>
  <DomainObject.Predmet.StrankaListNazivFormated>
    <izvorni_sadrzaj>
      <item>MINISTARSTVO FINANCIJA, POREZNA UPRAVA, PODRUČNI URED KRAPINA</item>
      <item>''Ninotex'' obrt. vl. Kos Nino</item>
    </izvorni_sadrzaj>
    <derivirana_varijabla naziv="DomainObject.Predmet.StrankaListNazivFormated_1">
      <item>MINISTARSTVO FINANCIJA, POREZNA UPRAVA, PODRUČNI URED KRAPINA</item>
      <item>''Ninotex'' obrt. vl. Kos Nino</item>
    </derivirana_varijabla>
  </DomainObject.Predmet.StrankaListNazivFormated>
  <DomainObject.Predmet.StrankaListNazivFormatedOIB>
    <izvorni_sadrzaj>
      <item>MINISTARSTVO FINANCIJA, POREZNA UPRAVA, PODRUČNI URED KRAPINA, OIB 18683136487</item>
      <item>''Ninotex'' obrt. vl. Kos Nino, OIB 97372386089</item>
    </izvorni_sadrzaj>
    <derivirana_varijabla naziv="DomainObject.Predmet.StrankaListNazivFormatedOIB_1">
      <item>MINISTARSTVO FINANCIJA, POREZNA UPRAVA, PODRUČNI URED KRAPINA, OIB 18683136487</item>
      <item>''Ninotex'' obrt. vl. Kos Nino, OIB 97372386089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Nadvina 15c,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Nadvina 15c,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Nadvina 15c,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Nadvina 15c, 10000 Zagreb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St-15/2012-116</izvorni_sadrzaj>
    <derivirana_varijabla naziv="DomainObject.PoslovniBrojDokumenta_1">St-15/2012-116</derivirana_varijabla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 i dr.</izvorni_sadrzaj>
    <derivirana_varijabla naziv="DomainObject.Predmet.StrankaIDrugiAdressOIB_1">MINISTARSTVO FINANCIJA, POREZNA UPRAVA, PODRUČNI URED KRAPINA, OIB 18683136487, Ivana Rendića 5, 49000 Krapina i dr.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  <item>''Ninotex'' obrt. vl. Kos Nino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Nadvina 15c,10000 Zagreb</item>
      <item>''Ninotex'' obrt. vl. Kos Nino, OIB 97372386089, ŽUTNICA 3B,49000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  <item>, OIB 97372386089</item>
    </izvorni_sadrzaj>
    <derivirana_varijabla naziv="DomainObject.Predmet.SudioniciListNazivOIB_1">
      <item>, OIB 34008016040</item>
      <item>, OIB null</item>
      <item>, OIB 18683136487</item>
      <item>, OIB 26761829990</item>
      <item>, OIB 97372386089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1676</properties:Characters>
  <properties:Lines>43</properties:Lines>
  <properties:Paragraphs>19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2018-01-23T13:15:00Z</dcterms:created>
  <dc:creator>Bernardica Novak</dc:creator>
  <cp:lastModifiedBy>Tatjana Slaviček</cp:lastModifiedBy>
  <cp:lastPrinted>2018-01-24T08:56:00Z</cp:lastPrinted>
  <dcterms:modified xmlns:xsi="http://www.w3.org/2001/XMLSchema-instance" xsi:type="dcterms:W3CDTF">2018-01-24T08:56:00Z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St-15/2012-116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