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04da" w14:paraId="0da04d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6029F1">
        <w:t>488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C25FD9">
        <w:t>4</w:t>
      </w:r>
      <w:r w:rsidR="006029F1">
        <w:t>88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029F1">
        <w:t>ROKIĆ FAZLIĆ j.d.o.o. za usluge, OIB 76212373570</w:t>
      </w:r>
      <w:r w:rsidR="006029F1" w:rsidRPr="00F615D0">
        <w:t>,</w:t>
      </w:r>
      <w:r w:rsidR="006029F1">
        <w:t xml:space="preserve"> Zagreb, Milke Trnine 4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029F1">
        <w:t>16.167,44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F5E9F"/>
    <w:rsid w:val="00215918"/>
    <w:rsid w:val="002472A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A0782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8488</izvorni_sadrzaj>
    <derivirana_varijabla naziv="DomainObject.Predmet.Broj_1">8488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St-8488/2015</izvorni_sadrzaj>
    <derivirana_varijabla naziv="DomainObject.Predmet.OznakaBroj_1">St-8488/2015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ROKIĆ FAZLIĆ j.d.o.o. za usluge zastupanog po punomoćniku AMALIJA ROKIĆ FAZLIĆ</izvorni_sadrzaj>
    <derivirana_varijabla naziv="DomainObject.Predmet.ProtustrankaFormated_1">  ROKIĆ FAZLIĆ j.d.o.o. za usluge zastupanog po punomoćniku AMALIJA ROKIĆ FAZLIĆ</derivirana_varijabla>
  </DomainObject.Predmet.ProtustrankaFormated>
  <DomainObject.Predmet.ProtustrankaFormatedOIB>
    <izvorni_sadrzaj>  ROKIĆ FAZLIĆ j.d.o.o. za usluge, OIB 76212373570 zastupanog po punomoćniku AMALIJA ROKIĆ FAZLIĆ</izvorni_sadrzaj>
    <derivirana_varijabla naziv="DomainObject.Predmet.ProtustrankaFormatedOIB_1">  ROKIĆ FAZLIĆ j.d.o.o. za usluge, OIB 76212373570 zastupanog po punomoćniku AMALIJA ROKIĆ FAZLIĆ</derivirana_varijabla>
  </DomainObject.Predmet.ProtustrankaFormatedOIB>
  <DomainObject.Predmet.ProtustrankaFormatedWithAdress>
    <izvorni_sadrzaj> ROKIĆ FAZLIĆ j.d.o.o. za usluge, Milke Trnine 4, 10000 Zagreb zastupanog po punomoćniku AMALIJA ROKIĆ FAZLIĆ</izvorni_sadrzaj>
    <derivirana_varijabla naziv="DomainObject.Predmet.ProtustrankaFormatedWithAdress_1"> ROKIĆ FAZLIĆ j.d.o.o. za usluge, Milke Trnine 4, 10000 Zagreb zastupanog po punomoćniku AMALIJA ROKIĆ FAZLIĆ</derivirana_varijabla>
  </DomainObject.Predmet.ProtustrankaFormatedWithAdress>
  <DomainObject.Predmet.ProtustrankaFormatedWithAdressOIB>
    <izvorni_sadrzaj> ROKIĆ FAZLIĆ j.d.o.o. za usluge, OIB 76212373570, Milke Trnine 4, 10000 Zagreb zastupanog po punomoćniku AMALIJA ROKIĆ FAZLIĆ</izvorni_sadrzaj>
    <derivirana_varijabla naziv="DomainObject.Predmet.ProtustrankaFormatedWithAdressOIB_1"> ROKIĆ FAZLIĆ j.d.o.o. za usluge, OIB 76212373570, Milke Trnine 4, 10000 Zagreb zastupanog po punomoćniku AMALIJA ROKIĆ FAZLIĆ</derivirana_varijabla>
  </DomainObject.Predmet.ProtustrankaFormatedWithAdressOIB>
  <DomainObject.Predmet.ProtustrankaWithAdress>
    <izvorni_sadrzaj>ROKIĆ FAZLIĆ j.d.o.o. za usluge Milke Trnine 4, 10000 Zagreb</izvorni_sadrzaj>
    <derivirana_varijabla naziv="DomainObject.Predmet.ProtustrankaWithAdress_1">ROKIĆ FAZLIĆ j.d.o.o. za usluge Milke Trnine 4, 10000 Zagreb</derivirana_varijabla>
  </DomainObject.Predmet.ProtustrankaWithAdress>
  <DomainObject.Predmet.ProtustrankaWithAdressOIB>
    <izvorni_sadrzaj>ROKIĆ FAZLIĆ j.d.o.o. za usluge, OIB 76212373570, Milke Trnine 4, 10000 Zagreb</izvorni_sadrzaj>
    <derivirana_varijabla naziv="DomainObject.Predmet.ProtustrankaWithAdressOIB_1">ROKIĆ FAZLIĆ j.d.o.o. za usluge, OIB 76212373570, Milke Trnine 4, 10000 Zagreb</derivirana_varijabla>
  </DomainObject.Predmet.ProtustrankaWithAdressOIB>
  <DomainObject.Predmet.ProtustrankaNazivFormated>
    <izvorni_sadrzaj>ROKIĆ FAZLIĆ j.d.o.o. za usluge</izvorni_sadrzaj>
    <derivirana_varijabla naziv="DomainObject.Predmet.ProtustrankaNazivFormated_1">ROKIĆ FAZLIĆ j.d.o.o. za usluge</derivirana_varijabla>
  </DomainObject.Predmet.ProtustrankaNazivFormated>
  <DomainObject.Predmet.ProtustrankaNazivFormatedOIB>
    <izvorni_sadrzaj>ROKIĆ FAZLIĆ j.d.o.o. za usluge, OIB 76212373570</izvorni_sadrzaj>
    <derivirana_varijabla naziv="DomainObject.Predmet.ProtustrankaNazivFormatedOIB_1">ROKIĆ FAZLIĆ j.d.o.o. za usluge, OIB 76212373570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ROKIĆ FAZLIĆ j.d.o.o. za usluge zastupanog po punomoćniku AMALIJA ROKIĆ FAZLIĆ</item>
    </izvorni_sadrzaj>
    <derivirana_varijabla naziv="DomainObject.Predmet.ProtuStrankaListFormated_1">
      <item>ROKIĆ FAZLIĆ j.d.o.o. za usluge zastupanog po punomoćniku AMALIJA ROKIĆ FAZLIĆ</item>
    </derivirana_varijabla>
  </DomainObject.Predmet.ProtuStrankaListFormated>
  <DomainObject.Predmet.ProtuStrankaListFormatedOIB>
    <izvorni_sadrzaj>
      <item>ROKIĆ FAZLIĆ j.d.o.o. za usluge, OIB 76212373570 zastupanog po punomoćniku AMALIJA ROKIĆ FAZLIĆ</item>
    </izvorni_sadrzaj>
    <derivirana_varijabla naziv="DomainObject.Predmet.ProtuStrankaListFormatedOIB_1">
      <item>ROKIĆ FAZLIĆ j.d.o.o. za usluge, OIB 76212373570 zastupanog po punomoćniku AMALIJA ROKIĆ FAZLIĆ</item>
    </derivirana_varijabla>
  </DomainObject.Predmet.ProtuStrankaListFormatedOIB>
  <DomainObject.Predmet.ProtuStrankaListFormatedWithAdress>
    <izvorni_sadrzaj>
      <item>ROKIĆ FAZLIĆ j.d.o.o. za usluge, Milke Trnine 4, 10000 Zagreb zastupanog po punomoćniku AMALIJA ROKIĆ FAZLIĆ</item>
    </izvorni_sadrzaj>
    <derivirana_varijabla naziv="DomainObject.Predmet.ProtuStrankaListFormatedWithAdress_1">
      <item>ROKIĆ FAZLIĆ j.d.o.o. za usluge, Milke Trnine 4, 10000 Zagreb zastupanog po punomoćniku AMALIJA ROKIĆ FAZLIĆ</item>
    </derivirana_varijabla>
  </DomainObject.Predmet.ProtuStrankaListFormatedWithAdress>
  <DomainObject.Predmet.ProtuStrankaListFormatedWithAdressOIB>
    <izvorni_sadrzaj>
      <item>ROKIĆ FAZLIĆ j.d.o.o. za usluge, OIB 76212373570, Milke Trnine 4, 10000 Zagreb zastupanog po punomoćniku AMALIJA ROKIĆ FAZLIĆ</item>
    </izvorni_sadrzaj>
    <derivirana_varijabla naziv="DomainObject.Predmet.ProtuStrankaListFormatedWithAdressOIB_1">
      <item>ROKIĆ FAZLIĆ j.d.o.o. za usluge, OIB 76212373570, Milke Trnine 4, 10000 Zagreb zastupanog po punomoćniku AMALIJA ROKIĆ FAZLIĆ</item>
    </derivirana_varijabla>
  </DomainObject.Predmet.ProtuStrankaListFormatedWithAdressOIB>
  <DomainObject.Predmet.ProtuStrankaListNazivFormated>
    <izvorni_sadrzaj>
      <item>ROKIĆ FAZLIĆ j.d.o.o. za usluge</item>
    </izvorni_sadrzaj>
    <derivirana_varijabla naziv="DomainObject.Predmet.ProtuStrankaListNazivFormated_1">
      <item>ROKIĆ FAZLIĆ j.d.o.o. za usluge</item>
    </derivirana_varijabla>
  </DomainObject.Predmet.ProtuStrankaListNazivFormated>
  <DomainObject.Predmet.ProtuStrankaListNazivFormatedOIB>
    <izvorni_sadrzaj>
      <item>ROKIĆ FAZLIĆ j.d.o.o. za usluge, OIB 76212373570</item>
    </izvorni_sadrzaj>
    <derivirana_varijabla naziv="DomainObject.Predmet.ProtuStrankaListNazivFormatedOIB_1">
      <item>ROKIĆ FAZLIĆ j.d.o.o. za usluge, OIB 76212373570</item>
    </derivirana_varijabla>
  </DomainObject.Predmet.ProtuStrankaListNazivFormatedOIB>
  <DomainObject.Predmet.OstaliListFormated>
    <izvorni_sadrzaj>
      <item>AMALIJA ROKIĆ FAZLIĆ punomoćnik sudionika u postupku ROKIĆ FAZLIĆ j.d.o.o. za usluge</item>
    </izvorni_sadrzaj>
    <derivirana_varijabla naziv="DomainObject.Predmet.OstaliListFormated_1">
      <item>AMALIJA ROKIĆ FAZLIĆ punomoćnik sudionika u postupku ROKIĆ FAZLIĆ j.d.o.o. za usluge</item>
    </derivirana_varijabla>
  </DomainObject.Predmet.OstaliListFormated>
  <DomainObject.Predmet.OstaliListFormatedOIB>
    <izvorni_sadrzaj>
      <item>AMALIJA ROKIĆ FAZLIĆ, OIB 42269767176 punomoćnik sudionika u postupku ROKIĆ FAZLIĆ j.d.o.o. za usluge</item>
    </izvorni_sadrzaj>
    <derivirana_varijabla naziv="DomainObject.Predmet.OstaliListFormatedOIB_1">
      <item>AMALIJA ROKIĆ FAZLIĆ, OIB 42269767176 punomoćnik sudionika u postupku ROKIĆ FAZLIĆ j.d.o.o. za usluge</item>
    </derivirana_varijabla>
  </DomainObject.Predmet.OstaliListFormatedOIB>
  <DomainObject.Predmet.OstaliListFormatedWithAdress>
    <izvorni_sadrzaj>
      <item>AMALIJA ROKIĆ FAZLIĆ, Avenija Marina Držića 73, 10000 Zagreb punomoćnik sudionika u postupku ROKIĆ FAZLIĆ j.d.o.o. za usluge</item>
    </izvorni_sadrzaj>
    <derivirana_varijabla naziv="DomainObject.Predmet.OstaliListFormatedWithAdress_1">
      <item>AMALIJA ROKIĆ FAZLIĆ, Avenija Marina Držića 73, 10000 Zagreb punomoćnik sudionika u postupku ROKIĆ FAZLIĆ j.d.o.o. za usluge</item>
    </derivirana_varijabla>
  </DomainObject.Predmet.OstaliListFormatedWithAdress>
  <DomainObject.Predmet.OstaliListFormatedWithAdressOIB>
    <izvorni_sadrzaj>
      <item>AMALIJA ROKIĆ FAZLIĆ, OIB 42269767176, Avenija Marina Držića 73, 10000 Zagreb punomoćnik sudionika u postupku ROKIĆ FAZLIĆ j.d.o.o. za usluge</item>
    </izvorni_sadrzaj>
    <derivirana_varijabla naziv="DomainObject.Predmet.OstaliListFormatedWithAdressOIB_1">
      <item>AMALIJA ROKIĆ FAZLIĆ, OIB 42269767176, Avenija Marina Držića 73, 10000 Zagreb punomoćnik sudionika u postupku ROKIĆ FAZLIĆ j.d.o.o. za usluge</item>
    </derivirana_varijabla>
  </DomainObject.Predmet.OstaliListFormatedWithAdressOIB>
  <DomainObject.Predmet.OstaliListNazivFormated>
    <izvorni_sadrzaj>
      <item>AMALIJA ROKIĆ FAZLIĆ</item>
    </izvorni_sadrzaj>
    <derivirana_varijabla naziv="DomainObject.Predmet.OstaliListNazivFormated_1">
      <item>AMALIJA ROKIĆ FAZLIĆ</item>
    </derivirana_varijabla>
  </DomainObject.Predmet.OstaliListNazivFormated>
  <DomainObject.Predmet.OstaliListNazivFormatedOIB>
    <izvorni_sadrzaj>
      <item>AMALIJA ROKIĆ FAZLIĆ, OIB 42269767176</item>
    </izvorni_sadrzaj>
    <derivirana_varijabla naziv="DomainObject.Predmet.OstaliListNazivFormatedOIB_1">
      <item>AMALIJA ROKIĆ FAZLIĆ, OIB 42269767176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ROKIĆ FAZLIĆ j.d.o.o. za usluge</izvorni_sadrzaj>
    <derivirana_varijabla naziv="DomainObject.Predmet.ProtustrankaIDrugi_1">ROKIĆ FAZLIĆ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ROKIĆ FAZLIĆ j.d.o.o. za usluge, OIB 76212373570, Milke Trnine 4, 10000 Zagreb</izvorni_sadrzaj>
    <derivirana_varijabla naziv="DomainObject.Predmet.ProtustrankaIDrugiAdressOIB_1">ROKIĆ FAZLIĆ j.d.o.o. za usluge, OIB 76212373570, Milke Trnine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ROKIĆ FAZLIĆ j.d.o.o. za usluge</item>
      <item>AMALIJA ROKIĆ FAZLIĆ</item>
    </izvorni_sadrzaj>
    <derivirana_varijabla naziv="DomainObject.Predmet.SudioniciListNaziv_1">
      <item>FINA Regionalni centar Zagreb</item>
      <item>ROKIĆ FAZLIĆ j.d.o.o. za usluge</item>
      <item>AMALIJA ROKIĆ FAZLIĆ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ROKIĆ FAZLIĆ j.d.o.o. za usluge, OIB 76212373570, Milke Trnine 4,10000 Zagreb</item>
      <item>AMALIJA ROKIĆ FAZLIĆ, OIB 42269767176, Avenija Marina Držića 73,10000 Zagreb</item>
    </izvorni_sadrzaj>
    <derivirana_varijabla naziv="DomainObject.Predmet.SudioniciListAdressOIB_1">
      <item>FINA Regionalni centar Zagreb, OIB 85821130368, Trg svibanjskih žrtava 1995. br. 1,10000 Zagreb</item>
      <item>ROKIĆ FAZLIĆ j.d.o.o. za usluge, OIB 76212373570, Milke Trnine 4,10000 Zagreb</item>
      <item>AMALIJA ROKIĆ FAZLIĆ, OIB 42269767176, Avenija Marina Držića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76212373570</item>
      <item>, OIB 42269767176</item>
    </izvorni_sadrzaj>
    <derivirana_varijabla naziv="DomainObject.Predmet.SudioniciListNazivOIB_1">
      <item>, OIB 85821130368</item>
      <item>, OIB 76212373570</item>
      <item>, OIB 42269767176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A612F-EC0C-49CA-B7CF-F155E837D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1332</properties:Characters>
  <properties:Lines>48</properties:Lines>
  <properties:Paragraphs>17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2016-01-19T07:57:00Z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