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0d1b9" w14:paraId="800d1b9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4F1FF3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4F1FF3">
        <w:t>5838</w:t>
      </w:r>
      <w:r w:rsidR="00DE5553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DE5553">
        <w:t xml:space="preserve">23. ožujka </w:t>
      </w:r>
      <w:r w:rsidR="00EA1CD2">
        <w:t>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4F1FF3" w:rsidR="007E697F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4F1FF3">
        <w:t>ČOKOLADNI SVIJET d.o.o.</w:t>
      </w:r>
      <w:r w:rsidR="004F1FF3" w:rsidRPr="008A4983">
        <w:t xml:space="preserve">, Zagreb, </w:t>
      </w:r>
      <w:r w:rsidR="004F1FF3">
        <w:t>Lanište 32 (Arena centar)</w:t>
      </w:r>
      <w:r w:rsidR="004F1FF3" w:rsidRPr="008A4983">
        <w:t xml:space="preserve">, </w:t>
      </w:r>
      <w:proofErr w:type="spellStart"/>
      <w:r w:rsidR="004F1FF3" w:rsidRPr="008A4983">
        <w:t>MBS</w:t>
      </w:r>
      <w:proofErr w:type="spellEnd"/>
      <w:r w:rsidR="004F1FF3" w:rsidRPr="008A4983">
        <w:t xml:space="preserve">: </w:t>
      </w:r>
      <w:r w:rsidR="004F1FF3">
        <w:t>080747242</w:t>
      </w:r>
      <w:r w:rsidR="004F1FF3" w:rsidRPr="008A4983">
        <w:t xml:space="preserve">, </w:t>
      </w:r>
      <w:proofErr w:type="spellStart"/>
      <w:r w:rsidR="004F1FF3" w:rsidRPr="008A4983">
        <w:t>OIB</w:t>
      </w:r>
      <w:proofErr w:type="spellEnd"/>
      <w:r w:rsidR="004F1FF3" w:rsidRPr="008A4983">
        <w:t xml:space="preserve">: </w:t>
      </w:r>
      <w:r w:rsidR="004F1FF3">
        <w:t>11093459553</w:t>
      </w:r>
      <w:r w:rsidR="003B0E0D">
        <w:t>.</w:t>
      </w:r>
    </w:p>
    <w:p w:rsidRDefault="003B0E0D" w:rsidP="003B0E0D" w:rsidR="003B0E0D">
      <w:pPr>
        <w:jc w:val="both"/>
      </w:pPr>
    </w:p>
    <w:p w:rsidRDefault="003E5D1C" w:rsidP="004F1FF3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4F1FF3">
        <w:t>409.357,02</w:t>
      </w:r>
      <w:r w:rsidR="009A47BB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DE5553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DE5553">
        <w:t>23. ožujka</w:t>
      </w:r>
      <w:r w:rsidR="00EA1CD2">
        <w:t xml:space="preserve">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A71"/>
    <w:rsid w:val="00052794"/>
    <w:rsid w:val="00057C47"/>
    <w:rsid w:val="00063553"/>
    <w:rsid w:val="0006643D"/>
    <w:rsid w:val="00095FDE"/>
    <w:rsid w:val="000B5B71"/>
    <w:rsid w:val="000C4985"/>
    <w:rsid w:val="000D3B3F"/>
    <w:rsid w:val="000D6324"/>
    <w:rsid w:val="000E3CF7"/>
    <w:rsid w:val="000F52CB"/>
    <w:rsid w:val="00114EAD"/>
    <w:rsid w:val="00120F3C"/>
    <w:rsid w:val="001419D9"/>
    <w:rsid w:val="00143BD9"/>
    <w:rsid w:val="00185571"/>
    <w:rsid w:val="0018699E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86170"/>
    <w:rsid w:val="00286397"/>
    <w:rsid w:val="00297E94"/>
    <w:rsid w:val="002A379E"/>
    <w:rsid w:val="002A4B5F"/>
    <w:rsid w:val="002C2A57"/>
    <w:rsid w:val="002C7FE8"/>
    <w:rsid w:val="002E6992"/>
    <w:rsid w:val="002F04F3"/>
    <w:rsid w:val="002F054D"/>
    <w:rsid w:val="00307A19"/>
    <w:rsid w:val="00322D81"/>
    <w:rsid w:val="00325398"/>
    <w:rsid w:val="00345E6C"/>
    <w:rsid w:val="003538DF"/>
    <w:rsid w:val="00355ECC"/>
    <w:rsid w:val="00364933"/>
    <w:rsid w:val="00380FA3"/>
    <w:rsid w:val="0038246E"/>
    <w:rsid w:val="00392D3A"/>
    <w:rsid w:val="00396AF4"/>
    <w:rsid w:val="003A41BA"/>
    <w:rsid w:val="003B0E0D"/>
    <w:rsid w:val="003C2D0C"/>
    <w:rsid w:val="003D35F9"/>
    <w:rsid w:val="003E3A15"/>
    <w:rsid w:val="003E5D1C"/>
    <w:rsid w:val="003F1212"/>
    <w:rsid w:val="00413F4C"/>
    <w:rsid w:val="0043741F"/>
    <w:rsid w:val="00442A1B"/>
    <w:rsid w:val="004513AF"/>
    <w:rsid w:val="00473A34"/>
    <w:rsid w:val="00495188"/>
    <w:rsid w:val="004B337A"/>
    <w:rsid w:val="004C27FB"/>
    <w:rsid w:val="004F1FF3"/>
    <w:rsid w:val="004F3962"/>
    <w:rsid w:val="0053446F"/>
    <w:rsid w:val="005439EE"/>
    <w:rsid w:val="005511EE"/>
    <w:rsid w:val="00572798"/>
    <w:rsid w:val="00590AEF"/>
    <w:rsid w:val="00591994"/>
    <w:rsid w:val="005A0039"/>
    <w:rsid w:val="005A32B1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425CD"/>
    <w:rsid w:val="00657B8E"/>
    <w:rsid w:val="00662773"/>
    <w:rsid w:val="006C7CEB"/>
    <w:rsid w:val="00724C4C"/>
    <w:rsid w:val="00734EB1"/>
    <w:rsid w:val="00756217"/>
    <w:rsid w:val="0075675F"/>
    <w:rsid w:val="00760CE7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804E3F"/>
    <w:rsid w:val="008155EE"/>
    <w:rsid w:val="00832AC4"/>
    <w:rsid w:val="00851A5E"/>
    <w:rsid w:val="008613BD"/>
    <w:rsid w:val="00863025"/>
    <w:rsid w:val="00871F01"/>
    <w:rsid w:val="008A3D4F"/>
    <w:rsid w:val="008B6F66"/>
    <w:rsid w:val="008F2A74"/>
    <w:rsid w:val="0091261F"/>
    <w:rsid w:val="00920CA0"/>
    <w:rsid w:val="009419D8"/>
    <w:rsid w:val="00952F35"/>
    <w:rsid w:val="00985CBC"/>
    <w:rsid w:val="009A47BB"/>
    <w:rsid w:val="009D4B40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82F18"/>
    <w:rsid w:val="00BA3473"/>
    <w:rsid w:val="00BE7A68"/>
    <w:rsid w:val="00C006BF"/>
    <w:rsid w:val="00C06067"/>
    <w:rsid w:val="00C7220F"/>
    <w:rsid w:val="00C73FC0"/>
    <w:rsid w:val="00C8291C"/>
    <w:rsid w:val="00C836B9"/>
    <w:rsid w:val="00C9065B"/>
    <w:rsid w:val="00C958E9"/>
    <w:rsid w:val="00CA522E"/>
    <w:rsid w:val="00CB51FF"/>
    <w:rsid w:val="00CC47EA"/>
    <w:rsid w:val="00CE7362"/>
    <w:rsid w:val="00CE7AB2"/>
    <w:rsid w:val="00CF0694"/>
    <w:rsid w:val="00D01B78"/>
    <w:rsid w:val="00D07F1B"/>
    <w:rsid w:val="00D626DB"/>
    <w:rsid w:val="00D66226"/>
    <w:rsid w:val="00D96F82"/>
    <w:rsid w:val="00DE5553"/>
    <w:rsid w:val="00DF1679"/>
    <w:rsid w:val="00E22F6D"/>
    <w:rsid w:val="00E81DAA"/>
    <w:rsid w:val="00E86AA1"/>
    <w:rsid w:val="00EA1CD2"/>
    <w:rsid w:val="00EC3302"/>
    <w:rsid w:val="00ED6AA8"/>
    <w:rsid w:val="00F034D3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41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41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41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41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41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41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41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41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41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41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5838</izvorni_sadrzaj>
    <derivirana_varijabla naziv="DomainObject.Predmet.Broj_1">5838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St-5838/2015</izvorni_sadrzaj>
    <derivirana_varijabla naziv="DomainObject.Predmet.OznakaBroj_1">St-5838/2015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ČOKOLADNI SVIJET d.o.o.</izvorni_sadrzaj>
    <derivirana_varijabla naziv="DomainObject.Predmet.ProtustrankaFormated_1">  ČOKOLADNI SVIJET d.o.o.</derivirana_varijabla>
  </DomainObject.Predmet.ProtustrankaFormated>
  <DomainObject.Predmet.ProtustrankaFormatedOIB>
    <izvorni_sadrzaj>  ČOKOLADNI SVIJET d.o.o., OIB 11093459553</izvorni_sadrzaj>
    <derivirana_varijabla naziv="DomainObject.Predmet.ProtustrankaFormatedOIB_1">  ČOKOLADNI SVIJET d.o.o., OIB 11093459553</derivirana_varijabla>
  </DomainObject.Predmet.ProtustrankaFormatedOIB>
  <DomainObject.Predmet.ProtustrankaFormatedWithAdress>
    <izvorni_sadrzaj> ČOKOLADNI SVIJET d.o.o., Lanište 32 (Arena centar), 10000 Zagreb</izvorni_sadrzaj>
    <derivirana_varijabla naziv="DomainObject.Predmet.ProtustrankaFormatedWithAdress_1"> ČOKOLADNI SVIJET d.o.o., Lanište 32 (Arena centar), 10000 Zagreb</derivirana_varijabla>
  </DomainObject.Predmet.ProtustrankaFormatedWithAdress>
  <DomainObject.Predmet.ProtustrankaFormatedWithAdressOIB>
    <izvorni_sadrzaj> ČOKOLADNI SVIJET d.o.o., OIB 11093459553, Lanište 32 (Arena centar), 10000 Zagreb</izvorni_sadrzaj>
    <derivirana_varijabla naziv="DomainObject.Predmet.ProtustrankaFormatedWithAdressOIB_1"> ČOKOLADNI SVIJET d.o.o., OIB 11093459553, Lanište 32 (Arena centar), 10000 Zagreb</derivirana_varijabla>
  </DomainObject.Predmet.ProtustrankaFormatedWithAdressOIB>
  <DomainObject.Predmet.ProtustrankaWithAdress>
    <izvorni_sadrzaj>ČOKOLADNI SVIJET d.o.o. Lanište 32 (Arena centar), 10000 Zagreb</izvorni_sadrzaj>
    <derivirana_varijabla naziv="DomainObject.Predmet.ProtustrankaWithAdress_1">ČOKOLADNI SVIJET d.o.o. Lanište 32 (Arena centar), 10000 Zagreb</derivirana_varijabla>
  </DomainObject.Predmet.ProtustrankaWithAdress>
  <DomainObject.Predmet.ProtustrankaWithAdressOIB>
    <izvorni_sadrzaj>ČOKOLADNI SVIJET d.o.o., OIB 11093459553, Lanište 32 (Arena centar), 10000 Zagreb</izvorni_sadrzaj>
    <derivirana_varijabla naziv="DomainObject.Predmet.ProtustrankaWithAdressOIB_1">ČOKOLADNI SVIJET d.o.o., OIB 11093459553, Lanište 32 (Arena centar), 10000 Zagreb</derivirana_varijabla>
  </DomainObject.Predmet.ProtustrankaWithAdressOIB>
  <DomainObject.Predmet.ProtustrankaNazivFormated>
    <izvorni_sadrzaj>ČOKOLADNI SVIJET d.o.o.</izvorni_sadrzaj>
    <derivirana_varijabla naziv="DomainObject.Predmet.ProtustrankaNazivFormated_1">ČOKOLADNI SVIJET d.o.o.</derivirana_varijabla>
  </DomainObject.Predmet.ProtustrankaNazivFormated>
  <DomainObject.Predmet.ProtustrankaNazivFormatedOIB>
    <izvorni_sadrzaj>ČOKOLADNI SVIJET d.o.o., OIB 11093459553</izvorni_sadrzaj>
    <derivirana_varijabla naziv="DomainObject.Predmet.ProtustrankaNazivFormatedOIB_1">ČOKOLADNI SVIJET d.o.o., OIB 11093459553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ČOKOLADNI SVIJET d.o.o.</item>
    </izvorni_sadrzaj>
    <derivirana_varijabla naziv="DomainObject.Predmet.ProtuStrankaListFormated_1">
      <item>ČOKOLADNI SVIJET d.o.o.</item>
    </derivirana_varijabla>
  </DomainObject.Predmet.ProtuStrankaListFormated>
  <DomainObject.Predmet.ProtuStrankaListFormatedOIB>
    <izvorni_sadrzaj>
      <item>ČOKOLADNI SVIJET d.o.o., OIB 11093459553</item>
    </izvorni_sadrzaj>
    <derivirana_varijabla naziv="DomainObject.Predmet.ProtuStrankaListFormatedOIB_1">
      <item>ČOKOLADNI SVIJET d.o.o., OIB 11093459553</item>
    </derivirana_varijabla>
  </DomainObject.Predmet.ProtuStrankaListFormatedOIB>
  <DomainObject.Predmet.ProtuStrankaListFormatedWithAdress>
    <izvorni_sadrzaj>
      <item>ČOKOLADNI SVIJET d.o.o., Lanište 32 (Arena centar), 10000 Zagreb</item>
    </izvorni_sadrzaj>
    <derivirana_varijabla naziv="DomainObject.Predmet.ProtuStrankaListFormatedWithAdress_1">
      <item>ČOKOLADNI SVIJET d.o.o., Lanište 32 (Arena centar), 10000 Zagreb</item>
    </derivirana_varijabla>
  </DomainObject.Predmet.ProtuStrankaListFormatedWithAdress>
  <DomainObject.Predmet.ProtuStrankaListFormatedWithAdressOIB>
    <izvorni_sadrzaj>
      <item>ČOKOLADNI SVIJET d.o.o., OIB 11093459553, Lanište 32 (Arena centar), 10000 Zagreb</item>
    </izvorni_sadrzaj>
    <derivirana_varijabla naziv="DomainObject.Predmet.ProtuStrankaListFormatedWithAdressOIB_1">
      <item>ČOKOLADNI SVIJET d.o.o., OIB 11093459553, Lanište 32 (Arena centar), 10000 Zagreb</item>
    </derivirana_varijabla>
  </DomainObject.Predmet.ProtuStrankaListFormatedWithAdressOIB>
  <DomainObject.Predmet.ProtuStrankaListNazivFormated>
    <izvorni_sadrzaj>
      <item>ČOKOLADNI SVIJET d.o.o.</item>
    </izvorni_sadrzaj>
    <derivirana_varijabla naziv="DomainObject.Predmet.ProtuStrankaListNazivFormated_1">
      <item>ČOKOLADNI SVIJET d.o.o.</item>
    </derivirana_varijabla>
  </DomainObject.Predmet.ProtuStrankaListNazivFormated>
  <DomainObject.Predmet.ProtuStrankaListNazivFormatedOIB>
    <izvorni_sadrzaj>
      <item>ČOKOLADNI SVIJET d.o.o., OIB 11093459553</item>
    </izvorni_sadrzaj>
    <derivirana_varijabla naziv="DomainObject.Predmet.ProtuStrankaListNazivFormatedOIB_1">
      <item>ČOKOLADNI SVIJET d.o.o., OIB 11093459553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ČOKOLADNI SVIJET d.o.o.</izvorni_sadrzaj>
    <derivirana_varijabla naziv="DomainObject.Predmet.ProtustrankaIDrugi_1">ČOKOLADNI SVIJET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ČOKOLADNI SVIJET d.o.o., OIB 11093459553, Lanište 32 (Arena centar), 10000 Zagreb</izvorni_sadrzaj>
    <derivirana_varijabla naziv="DomainObject.Predmet.ProtustrankaIDrugiAdressOIB_1">ČOKOLADNI SVIJET d.o.o., OIB 11093459553, Lanište 32 (Arena centar),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ČOKOLADNI SVIJET d.o.o.</item>
    </izvorni_sadrzaj>
    <derivirana_varijabla naziv="DomainObject.Predmet.SudioniciListNaziv_1">
      <item>FINA Regionalni centar Zagreb</item>
      <item>ČOKOLADNI SVIJET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ČOKOLADNI SVIJET d.o.o., OIB 11093459553, Lanište 32 (Arena centar),10000 Zagreb</item>
    </izvorni_sadrzaj>
    <derivirana_varijabla naziv="DomainObject.Predmet.SudioniciListAdressOIB_1">
      <item>FINA Regionalni centar Zagreb, OIB 85821130368, Trg svibanjskih žrtava 1995. 1,10000 Zagreb</item>
      <item>ČOKOLADNI SVIJET d.o.o., OIB 11093459553, Lanište 32 (Arena centar),10000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11093459553</item>
    </izvorni_sadrzaj>
    <derivirana_varijabla naziv="DomainObject.Predmet.SudioniciListNazivOIB_1">
      <item>, OIB 85821130368</item>
      <item>, OIB 11093459553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1299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2016-03-23T07:50:00Z</dcterms:created>
  <dc:creator>ilukac</dc:creator>
  <cp:lastModifiedBy>Maja Hilje</cp:lastModifiedBy>
  <cp:lastPrinted>2016-03-23T07:50:00Z</cp:lastPrinted>
  <dcterms:modified xmlns:xsi="http://www.w3.org/2001/XMLSchema-instance" xsi:type="dcterms:W3CDTF">2016-03-23T08:29:00Z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