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595a" w14:paraId="fd4595a" w:rsidRDefault="00072ADA" w:rsidP="00072ADA" w:rsidR="00072ADA">
      <w:pPr>
        <w:jc w:val="right"/>
        <w15:collapsed w:val="false"/>
      </w:pPr>
      <w:bookmarkStart w:name="_GoBack" w:id="0"/>
      <w:bookmarkEnd w:id="0"/>
      <w:r>
        <w:t>13 St-1047/13-205</w:t>
      </w:r>
    </w:p>
    <w:p w:rsidRDefault="00072ADA" w:rsidP="00072ADA" w:rsidR="00072AD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ADA" w:rsidP="00072ADA" w:rsidR="00072ADA"/>
    <w:p w:rsidRDefault="00072ADA" w:rsidP="00072ADA" w:rsidR="00072AD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72ADA" w:rsidP="00072ADA" w:rsidR="00072A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72ADA" w:rsidP="00072ADA" w:rsidR="00072ADA">
      <w:pPr>
        <w:rPr>
          <w:sz w:val="22"/>
          <w:szCs w:val="22"/>
        </w:rPr>
      </w:pPr>
    </w:p>
    <w:p w:rsidRDefault="00072ADA" w:rsidP="00072ADA" w:rsidR="00072ADA" w:rsidRPr="008C1718">
      <w:pPr>
        <w:ind w:hanging="720" w:left="360"/>
        <w:rPr>
          <w:sz w:val="22"/>
          <w:szCs w:val="22"/>
        </w:rPr>
      </w:pPr>
    </w:p>
    <w:p w:rsidRDefault="00072ADA" w:rsidP="00072ADA" w:rsidR="00072ADA">
      <w:pPr>
        <w:jc w:val="center"/>
      </w:pPr>
      <w:r>
        <w:t xml:space="preserve">R E P U B L I K A    H R V A T S K A </w:t>
      </w:r>
    </w:p>
    <w:p w:rsidRDefault="00072ADA" w:rsidP="00072ADA" w:rsidR="00072AD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072ADA" w:rsidP="00072ADA" w:rsidR="00072ADA">
      <w:pPr>
        <w:jc w:val="both"/>
      </w:pPr>
    </w:p>
    <w:p w:rsidRDefault="00072ADA" w:rsidP="00072ADA" w:rsidR="00072ADA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 xml:space="preserve">, dana  9. ožujka 2018. 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</w:t>
      </w:r>
    </w:p>
    <w:p w:rsidRDefault="00072ADA" w:rsidP="00072ADA" w:rsidR="00072ADA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Default="00072ADA" w:rsidP="00072ADA" w:rsidR="00072ADA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072ADA">
        <w:t>8.3</w:t>
      </w:r>
      <w:r>
        <w:t>.2018.,</w:t>
      </w:r>
      <w:r w:rsidR="002B5550">
        <w:t xml:space="preserve"> na način namirenja</w:t>
      </w:r>
      <w:r w:rsidR="009E0188">
        <w:t xml:space="preserve"> stečajnih</w:t>
      </w:r>
      <w:r w:rsidR="002B5550">
        <w:t xml:space="preserve"> vjerovnika I višeg isplatnog reda</w:t>
      </w:r>
      <w:r w:rsidR="009E0188">
        <w:t xml:space="preserve"> u iznosu od </w:t>
      </w:r>
      <w:r w:rsidR="00072ADA">
        <w:t>534.971,39</w:t>
      </w:r>
      <w:r w:rsidR="009E0188">
        <w:t xml:space="preserve"> kn što čini </w:t>
      </w:r>
      <w:r w:rsidR="00072ADA">
        <w:t>57,25</w:t>
      </w:r>
      <w:r w:rsidR="009E0188">
        <w:t xml:space="preserve"> % utvrđenih i priznatih tražbina stečajnih vjerovnika 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072ADA" w:rsidP="003F3D54" w:rsidR="00D14B93" w:rsidRPr="003F3D54">
      <w:pPr>
        <w:jc w:val="center"/>
      </w:pPr>
      <w:r>
        <w:t>10. travanj</w:t>
      </w:r>
      <w:r w:rsidR="009E0188" w:rsidRPr="009E0188">
        <w:t xml:space="preserve"> 2018. </w:t>
      </w:r>
      <w:r w:rsidR="00D14B93" w:rsidRPr="009E0188">
        <w:t>godine s početkom u 1</w:t>
      </w:r>
      <w:r w:rsidR="000B17D5" w:rsidRPr="009E0188">
        <w:t>0,0</w:t>
      </w:r>
      <w:r w:rsidR="00D14B93" w:rsidRPr="009E0188">
        <w:t>0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22,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 w:rsidRPr="009E0188">
      <w:pPr>
        <w:jc w:val="center"/>
      </w:pPr>
      <w:r>
        <w:t xml:space="preserve">U Osijeku </w:t>
      </w:r>
      <w:r w:rsidR="00072ADA">
        <w:t xml:space="preserve">9. ožujak </w:t>
      </w:r>
      <w:r>
        <w:t xml:space="preserve"> 2018. </w:t>
      </w: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 ZPP-a u vezi s čl.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 (st. </w:t>
      </w:r>
      <w:r w:rsidR="00072ADA">
        <w:t xml:space="preserve">1096 </w:t>
      </w:r>
      <w:r>
        <w:t xml:space="preserve"> spisa)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072ADA">
        <w:t xml:space="preserve"> 10/4</w:t>
      </w:r>
    </w:p>
    <w:sectPr w:rsidR="000C20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A025E8"/>
    <w:rsid w:val="00A07AC6"/>
    <w:rsid w:val="00A30AE4"/>
    <w:rsid w:val="00A37E23"/>
    <w:rsid w:val="00A402F9"/>
    <w:rsid w:val="00A503DA"/>
    <w:rsid w:val="00AB56F9"/>
    <w:rsid w:val="00AC2C6D"/>
    <w:rsid w:val="00AE227B"/>
    <w:rsid w:val="00B714A6"/>
    <w:rsid w:val="00BC33DE"/>
    <w:rsid w:val="00BF22CB"/>
    <w:rsid w:val="00C1381A"/>
    <w:rsid w:val="00C15361"/>
    <w:rsid w:val="00C1649E"/>
    <w:rsid w:val="00C9197B"/>
    <w:rsid w:val="00CA5EA9"/>
    <w:rsid w:val="00CB1176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1234</properties:Characters>
  <properties:Lines>47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2018-03-09T07:39:00Z</dcterms:created>
  <dc:creator>hermanj</dc:creator>
  <cp:lastModifiedBy>Maja Kocijan</cp:lastModifiedBy>
  <cp:lastPrinted>2018-03-09T07:41:00Z</cp:lastPrinted>
  <dcterms:modified xmlns:xsi="http://www.w3.org/2001/XMLSchema-instance" xsi:type="dcterms:W3CDTF">2018-03-09T08:04:00Z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