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7aee4" w14:paraId="2e7aee4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4B4032">
        <w:t>784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4B4032">
        <w:t>TAVERNA DIKLO</w:t>
      </w:r>
      <w:r w:rsidR="00D247DF">
        <w:t xml:space="preserve"> d.o.o., Zadar, </w:t>
      </w:r>
      <w:r w:rsidR="004B4032">
        <w:t>Krešimirova obala 49, OIB: 16177662305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967F00">
        <w:t>24</w:t>
      </w:r>
      <w:r w:rsidR="00082600">
        <w:t>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4B4032">
        <w:t>TAVERNA DIKLO d.o.o., Zadar, Krešimirova obala 49, OIB: 16177662305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7F77F2" w:rsidP="00A70A5D" w:rsidR="000A6B55">
      <w:pPr>
        <w:jc w:val="center"/>
      </w:pPr>
      <w:r>
        <w:t>16.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09</w:t>
      </w:r>
      <w:r w:rsidR="00A70A5D">
        <w:t>,</w:t>
      </w:r>
      <w:r w:rsidR="00967F00">
        <w:t>45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D87911" w:rsidP="000A6B55" w:rsidR="000A6B55">
      <w:pPr>
        <w:jc w:val="center"/>
      </w:pPr>
      <w:r>
        <w:t xml:space="preserve">16. lipnja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7F77F2">
        <w:t>09</w:t>
      </w:r>
      <w:r w:rsidR="00F92198">
        <w:t>,</w:t>
      </w:r>
      <w:r w:rsidR="00967F00">
        <w:t>47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4B4032">
        <w:t xml:space="preserve">TAVERNA DIKLO </w:t>
      </w:r>
      <w:r w:rsidR="00D247DF">
        <w:t>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B912F1">
        <w:t>17</w:t>
      </w:r>
      <w:r w:rsidR="00D247DF">
        <w:t>. svibnja 2016</w:t>
      </w:r>
      <w:r w:rsidR="00245588" w:rsidRPr="006A6907">
        <w:t xml:space="preserve">. u Očevidniku redoslijeda osnova za plaćanje ima evidentirane neizvršene </w:t>
      </w:r>
      <w:r w:rsidR="00245588" w:rsidRPr="006A6907">
        <w:lastRenderedPageBreak/>
        <w:t xml:space="preserve">osnove za plaćanje u neprekinutom razdoblju od </w:t>
      </w:r>
      <w:r w:rsidR="00B81019">
        <w:t>120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4B4032">
        <w:t>9.047,95</w:t>
      </w:r>
      <w:r w:rsidR="00EB6C13">
        <w:t xml:space="preserve"> </w:t>
      </w:r>
      <w:r w:rsidR="00245588" w:rsidRPr="006A6907">
        <w:t>kun</w:t>
      </w:r>
      <w:r w:rsidR="00B81019">
        <w:t>e</w:t>
      </w:r>
      <w:r w:rsidR="00673D65" w:rsidRPr="006A6907">
        <w:t xml:space="preserve">, te da ima </w:t>
      </w:r>
      <w:r w:rsidR="006A2409">
        <w:t>devet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967F00">
        <w:t>24</w:t>
      </w:r>
      <w:r w:rsidR="00082600">
        <w:t>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4B4032">
        <w:t>TAVERNA DIKLO</w:t>
      </w:r>
      <w:r w:rsidR="00D247DF">
        <w:t xml:space="preserve"> d.o.o., Zadar</w:t>
      </w:r>
      <w:r w:rsidR="00D247DF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4B4032" w:rsidP="00153B5F" w:rsidR="00153B5F" w:rsidRPr="00890FF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ANTE MILIN, Zadar, Krešimirova obala 52</w:t>
      </w:r>
      <w:r w:rsidR="00362596">
        <w:rPr>
          <w:szCs w:val="24"/>
        </w:rPr>
        <w:t xml:space="preserve">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8A606B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4B4032">
      <w:t>784</w:t>
    </w:r>
    <w:r w:rsidR="005647E2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5D7D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259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4032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22A0"/>
    <w:rsid w:val="00511268"/>
    <w:rsid w:val="0052007B"/>
    <w:rsid w:val="005202A5"/>
    <w:rsid w:val="00530AEA"/>
    <w:rsid w:val="00540F8E"/>
    <w:rsid w:val="005449BB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660FA"/>
    <w:rsid w:val="006706FF"/>
    <w:rsid w:val="00673D65"/>
    <w:rsid w:val="00675718"/>
    <w:rsid w:val="006844D8"/>
    <w:rsid w:val="00686BDB"/>
    <w:rsid w:val="006967E3"/>
    <w:rsid w:val="006A19B4"/>
    <w:rsid w:val="006A22AE"/>
    <w:rsid w:val="006A2409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338A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7F77F2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0FFB"/>
    <w:rsid w:val="008921CA"/>
    <w:rsid w:val="00897A81"/>
    <w:rsid w:val="008A606B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67F00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765C"/>
    <w:rsid w:val="00B81019"/>
    <w:rsid w:val="00B85B09"/>
    <w:rsid w:val="00B912F1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247DF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87911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A60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0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60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60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60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A60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60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60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60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60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St-784/2016</izvorni_sadrzaj>
    <derivirana_varijabla naziv="DomainObject.Predmet.OznakaBroj_1">St-784/2016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TAVERNA DIKLO d.o.o. za ugostiteljstvo</izvorni_sadrzaj>
    <derivirana_varijabla naziv="DomainObject.Predmet.ProtustrankaFormated_1">  TAVERNA DIKLO d.o.o. za ugostiteljstvo</derivirana_varijabla>
  </DomainObject.Predmet.ProtustrankaFormated>
  <DomainObject.Predmet.ProtustrankaFormatedOIB>
    <izvorni_sadrzaj>  TAVERNA DIKLO d.o.o. za ugostiteljstvo, OIB 16177662305</izvorni_sadrzaj>
    <derivirana_varijabla naziv="DomainObject.Predmet.ProtustrankaFormatedOIB_1">  TAVERNA DIKLO d.o.o. za ugostiteljstvo, OIB 16177662305</derivirana_varijabla>
  </DomainObject.Predmet.ProtustrankaFormatedOIB>
  <DomainObject.Predmet.ProtustrankaFormatedWithAdress>
    <izvorni_sadrzaj> TAVERNA DIKLO d.o.o. za ugostiteljstvo, Krešimirova obala 49, 23000 Zadar</izvorni_sadrzaj>
    <derivirana_varijabla naziv="DomainObject.Predmet.ProtustrankaFormatedWithAdress_1"> TAVERNA DIKLO d.o.o. za ugostiteljstvo, Krešimirova obala 49, 23000 Zadar</derivirana_varijabla>
  </DomainObject.Predmet.ProtustrankaFormatedWithAdress>
  <DomainObject.Predmet.ProtustrankaFormatedWithAdressOIB>
    <izvorni_sadrzaj> TAVERNA DIKLO d.o.o. za ugostiteljstvo, OIB 16177662305, Krešimirova obala 49, 23000 Zadar</izvorni_sadrzaj>
    <derivirana_varijabla naziv="DomainObject.Predmet.ProtustrankaFormatedWithAdressOIB_1"> TAVERNA DIKLO d.o.o. za ugostiteljstvo, OIB 16177662305, Krešimirova obala 49, 23000 Zadar</derivirana_varijabla>
  </DomainObject.Predmet.ProtustrankaFormatedWithAdressOIB>
  <DomainObject.Predmet.ProtustrankaWithAdress>
    <izvorni_sadrzaj>TAVERNA DIKLO d.o.o. za ugostiteljstvo Krešimirova obala 49, 23000 Zadar</izvorni_sadrzaj>
    <derivirana_varijabla naziv="DomainObject.Predmet.ProtustrankaWithAdress_1">TAVERNA DIKLO d.o.o. za ugostiteljstvo Krešimirova obala 49, 23000 Zadar</derivirana_varijabla>
  </DomainObject.Predmet.ProtustrankaWithAdress>
  <DomainObject.Predmet.ProtustrankaWithAdressOIB>
    <izvorni_sadrzaj>TAVERNA DIKLO d.o.o. za ugostiteljstvo, OIB 16177662305, Krešimirova obala 49, 23000 Zadar</izvorni_sadrzaj>
    <derivirana_varijabla naziv="DomainObject.Predmet.ProtustrankaWithAdressOIB_1">TAVERNA DIKLO d.o.o. za ugostiteljstvo, OIB 16177662305, Krešimirova obala 49, 23000 Zadar</derivirana_varijabla>
  </DomainObject.Predmet.ProtustrankaWithAdressOIB>
  <DomainObject.Predmet.ProtustrankaNazivFormated>
    <izvorni_sadrzaj>TAVERNA DIKLO d.o.o. za ugostiteljstvo</izvorni_sadrzaj>
    <derivirana_varijabla naziv="DomainObject.Predmet.ProtustrankaNazivFormated_1">TAVERNA DIKLO d.o.o. za ugostiteljstvo</derivirana_varijabla>
  </DomainObject.Predmet.ProtustrankaNazivFormated>
  <DomainObject.Predmet.ProtustrankaNazivFormatedOIB>
    <izvorni_sadrzaj>TAVERNA DIKLO d.o.o. za ugostiteljstvo, OIB 16177662305</izvorni_sadrzaj>
    <derivirana_varijabla naziv="DomainObject.Predmet.ProtustrankaNazivFormatedOIB_1">TAVERNA DIKLO d.o.o. za ugostiteljstvo, OIB 16177662305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9047.95</izvorni_sadrzaj>
    <derivirana_varijabla naziv="DomainObject.Predmet.TrenutnaVrijednost_1">9047.95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TAVERNA DIKLO d.o.o. za ugostiteljstvo</item>
    </izvorni_sadrzaj>
    <derivirana_varijabla naziv="DomainObject.Predmet.ProtuStrankaListFormated_1">
      <item>TAVERNA DIKLO d.o.o. za ugostiteljstvo</item>
    </derivirana_varijabla>
  </DomainObject.Predmet.ProtuStrankaListFormated>
  <DomainObject.Predmet.ProtuStrankaListFormatedOIB>
    <izvorni_sadrzaj>
      <item>TAVERNA DIKLO d.o.o. za ugostiteljstvo, OIB 16177662305</item>
    </izvorni_sadrzaj>
    <derivirana_varijabla naziv="DomainObject.Predmet.ProtuStrankaListFormatedOIB_1">
      <item>TAVERNA DIKLO d.o.o. za ugostiteljstvo, OIB 16177662305</item>
    </derivirana_varijabla>
  </DomainObject.Predmet.ProtuStrankaListFormatedOIB>
  <DomainObject.Predmet.ProtuStrankaListFormatedWithAdress>
    <izvorni_sadrzaj>
      <item>TAVERNA DIKLO d.o.o. za ugostiteljstvo, Krešimirova obala 49, 23000 Zadar</item>
    </izvorni_sadrzaj>
    <derivirana_varijabla naziv="DomainObject.Predmet.ProtuStrankaListFormatedWithAdress_1">
      <item>TAVERNA DIKLO d.o.o. za ugostiteljstvo, Krešimirova obala 49, 23000 Zadar</item>
    </derivirana_varijabla>
  </DomainObject.Predmet.ProtuStrankaListFormatedWithAdress>
  <DomainObject.Predmet.ProtuStrankaListFormatedWithAdressOIB>
    <izvorni_sadrzaj>
      <item>TAVERNA DIKLO d.o.o. za ugostiteljstvo, OIB 16177662305, Krešimirova obala 49, 23000 Zadar</item>
    </izvorni_sadrzaj>
    <derivirana_varijabla naziv="DomainObject.Predmet.ProtuStrankaListFormatedWithAdressOIB_1">
      <item>TAVERNA DIKLO d.o.o. za ugostiteljstvo, OIB 16177662305, Krešimirova obala 49, 23000 Zadar</item>
    </derivirana_varijabla>
  </DomainObject.Predmet.ProtuStrankaListFormatedWithAdressOIB>
  <DomainObject.Predmet.ProtuStrankaListNazivFormated>
    <izvorni_sadrzaj>
      <item>TAVERNA DIKLO d.o.o. za ugostiteljstvo</item>
    </izvorni_sadrzaj>
    <derivirana_varijabla naziv="DomainObject.Predmet.ProtuStrankaListNazivFormated_1">
      <item>TAVERNA DIKLO d.o.o. za ugostiteljstvo</item>
    </derivirana_varijabla>
  </DomainObject.Predmet.ProtuStrankaListNazivFormated>
  <DomainObject.Predmet.ProtuStrankaListNazivFormatedOIB>
    <izvorni_sadrzaj>
      <item>TAVERNA DIKLO d.o.o. za ugostiteljstvo, OIB 16177662305</item>
    </izvorni_sadrzaj>
    <derivirana_varijabla naziv="DomainObject.Predmet.ProtuStrankaListNazivFormatedOIB_1">
      <item>TAVERNA DIKLO d.o.o. za ugostiteljstvo, OIB 16177662305</item>
    </derivirana_varijabla>
  </DomainObject.Predmet.ProtuStrankaListNazivFormatedOIB>
  <DomainObject.Predmet.OstaliListFormated>
    <izvorni_sadrzaj>
      <item>Ante Milin</item>
    </izvorni_sadrzaj>
    <derivirana_varijabla naziv="DomainObject.Predmet.OstaliListFormated_1">
      <item>Ante Milin</item>
    </derivirana_varijabla>
  </DomainObject.Predmet.OstaliListFormated>
  <DomainObject.Predmet.OstaliListFormatedOIB>
    <izvorni_sadrzaj>
      <item>Ante Milin, OIB 66039713567</item>
    </izvorni_sadrzaj>
    <derivirana_varijabla naziv="DomainObject.Predmet.OstaliListFormatedOIB_1">
      <item>Ante Milin, OIB 66039713567</item>
    </derivirana_varijabla>
  </DomainObject.Predmet.OstaliListFormatedOIB>
  <DomainObject.Predmet.OstaliListFormatedWithAdress>
    <izvorni_sadrzaj>
      <item>Ante Milin, Krešimirova Obala 52, 23000 Zadar</item>
    </izvorni_sadrzaj>
    <derivirana_varijabla naziv="DomainObject.Predmet.OstaliListFormatedWithAdress_1">
      <item>Ante Milin, Krešimirova Obala 52, 23000 Zadar</item>
    </derivirana_varijabla>
  </DomainObject.Predmet.OstaliListFormatedWithAdress>
  <DomainObject.Predmet.OstaliListFormatedWithAdressOIB>
    <izvorni_sadrzaj>
      <item>Ante Milin, OIB 66039713567, Krešimirova Obala 52, 23000 Zadar</item>
    </izvorni_sadrzaj>
    <derivirana_varijabla naziv="DomainObject.Predmet.OstaliListFormatedWithAdressOIB_1">
      <item>Ante Milin, OIB 66039713567, Krešimirova Obala 52, 23000 Zadar</item>
    </derivirana_varijabla>
  </DomainObject.Predmet.OstaliListFormatedWithAdressOIB>
  <DomainObject.Predmet.OstaliListNazivFormated>
    <izvorni_sadrzaj>
      <item>Ante Milin</item>
    </izvorni_sadrzaj>
    <derivirana_varijabla naziv="DomainObject.Predmet.OstaliListNazivFormated_1">
      <item>Ante Milin</item>
    </derivirana_varijabla>
  </DomainObject.Predmet.OstaliListNazivFormated>
  <DomainObject.Predmet.OstaliListNazivFormatedOIB>
    <izvorni_sadrzaj>
      <item>Ante Milin, OIB 66039713567</item>
    </izvorni_sadrzaj>
    <derivirana_varijabla naziv="DomainObject.Predmet.OstaliListNazivFormatedOIB_1">
      <item>Ante Milin, OIB 66039713567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TAVERNA DIKLO d.o.o. za ugostiteljstvo</izvorni_sadrzaj>
    <derivirana_varijabla naziv="DomainObject.Predmet.ProtustrankaIDrugi_1">TAVERNA DIKLO d.o.o.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TAVERNA DIKLO d.o.o. za ugostiteljstvo, OIB 16177662305, Krešimirova obala 49, 23000 Zadar</izvorni_sadrzaj>
    <derivirana_varijabla naziv="DomainObject.Predmet.ProtustrankaIDrugiAdressOIB_1">TAVERNA DIKLO d.o.o. za ugostiteljstvo, OIB 16177662305, Krešimirova obala 49,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TAVERNA DIKLO d.o.o. za ugostiteljstvo</item>
      <item>Ante Milin</item>
    </izvorni_sadrzaj>
    <derivirana_varijabla naziv="DomainObject.Predmet.SudioniciListNaziv_1">
      <item>Financijska agencija</item>
      <item>TAVERNA DIKLO d.o.o. za ugostiteljstvo</item>
      <item>Ante Milin</item>
    </derivirana_varijabla>
  </DomainObject.Predmet.SudioniciListNaziv>
  <DomainObject.Predmet.SudioniciListAdressOIB>
    <izvorni_sadrzaj>
      <item>Financijska agencija, OIB 85821130368, Ivana Danila 4,23000 Zadar</item>
      <item>TAVERNA DIKLO d.o.o. za ugostiteljstvo, OIB 16177662305, Krešimirova obala 49,23000 Zadar</item>
      <item>Ante Milin, OIB 66039713567, Krešimirova Obala 52,23000 Zadar</item>
    </izvorni_sadrzaj>
    <derivirana_varijabla naziv="DomainObject.Predmet.SudioniciListAdressOIB_1">
      <item>Financijska agencija, OIB 85821130368, Ivana Danila 4,23000 Zadar</item>
      <item>TAVERNA DIKLO d.o.o. za ugostiteljstvo, OIB 16177662305, Krešimirova obala 49,23000 Zadar</item>
      <item>Ante Milin, OIB 66039713567, Krešimirova Obala 52,23000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16177662305</item>
      <item>, OIB 66039713567</item>
    </izvorni_sadrzaj>
    <derivirana_varijabla naziv="DomainObject.Predmet.SudioniciListNazivOIB_1">
      <item>, OIB 85821130368</item>
      <item>, OIB 16177662305</item>
      <item>, OIB 66039713567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085915-5C0F-44DF-A382-4E1BC5DE74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356</properties:Words>
  <properties:Characters>1871</properties:Characters>
  <properties:Lines>79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2016-05-20T09:36:00Z</dcterms:created>
  <dc:creator>Administrator</dc:creator>
  <cp:lastModifiedBy>wsadmin</cp:lastModifiedBy>
  <cp:lastPrinted>2016-05-24T11:18:00Z</cp:lastPrinted>
  <dcterms:modified xmlns:xsi="http://www.w3.org/2001/XMLSchema-instance" xsi:type="dcterms:W3CDTF">2016-05-24T12:35:00Z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