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dfe5" w14:paraId="402dfe5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5C29E3">
        <w:t>167/17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FINANCIJSK</w:t>
      </w:r>
      <w:r w:rsidR="007668DE">
        <w:t>E</w:t>
      </w:r>
      <w:r w:rsidR="00295F32" w:rsidRPr="0053264E">
        <w:t xml:space="preserve"> AGENCIJ</w:t>
      </w:r>
      <w:r w:rsidR="007668DE">
        <w:t>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5C29E3">
        <w:t>AUTOMAT PROFESSIO d.o.o., Zagreb, Zrnetićeva 7, OIB 76994062096</w:t>
      </w:r>
      <w:r w:rsidR="004B6701">
        <w:t xml:space="preserve">, </w:t>
      </w:r>
      <w:r w:rsidR="00295F32" w:rsidRPr="0053264E">
        <w:t xml:space="preserve">dana </w:t>
      </w:r>
      <w:r w:rsidR="005C29E3">
        <w:t>16</w:t>
      </w:r>
      <w:r w:rsidR="007E566B">
        <w:t>. veljače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E81800" w:rsidP="00C84611" w:rsidR="00B37895">
      <w:pPr>
        <w:ind w:firstLine="708"/>
        <w:jc w:val="both"/>
      </w:pPr>
      <w:r>
        <w:t xml:space="preserve">I. </w:t>
      </w:r>
      <w:r w:rsidR="00B37895">
        <w:t>Obustavlja se prethodni postupak nad dužnikom</w:t>
      </w:r>
      <w:r w:rsidR="00B37895" w:rsidRPr="00B37895">
        <w:t xml:space="preserve"> </w:t>
      </w:r>
      <w:r w:rsidR="005C29E3">
        <w:t>AUTOMAT PROFESSIO d.o.o., Zagreb, Zrnetićeva 7, OIB 76994062096</w:t>
      </w:r>
      <w:r w:rsidR="00B37895">
        <w:t xml:space="preserve">. </w:t>
      </w:r>
    </w:p>
    <w:p w:rsidRDefault="00B37895" w:rsidP="00C84611" w:rsidR="00B37895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>II. Nalaže se Financijskoj agenciji da oslobodi sredstva u iznosu od 5.000,00 kn, zaplijenjena temeljem čl. 112. st. 1. Stečajnog zakona.</w:t>
      </w:r>
    </w:p>
    <w:p w:rsidRDefault="00520AC5" w:rsidP="004736FC" w:rsidR="00520AC5">
      <w:pPr>
        <w:ind w:firstLine="708"/>
        <w:jc w:val="both"/>
      </w:pPr>
    </w:p>
    <w:p w:rsidRDefault="00520AC5" w:rsidP="004736FC" w:rsidR="00520AC5">
      <w:pPr>
        <w:ind w:firstLine="708"/>
        <w:jc w:val="both"/>
      </w:pPr>
      <w:r>
        <w:t xml:space="preserve">III. Ročište određeno za dan </w:t>
      </w:r>
      <w:r w:rsidR="005C29E3">
        <w:t>3. travnja</w:t>
      </w:r>
      <w:r>
        <w:t xml:space="preserve"> 2017. godine neće se održati.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C84611" w:rsidR="00C84611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5C29E3">
        <w:t>17. siječnja 2017</w:t>
      </w:r>
      <w:r w:rsidRPr="00C254D4">
        <w:t xml:space="preserve">. prijedlog za otvaranje stečajnog postupka nad dužnikom </w:t>
      </w:r>
      <w:r w:rsidR="005C29E3">
        <w:t>AUTOMAT PROFESSIO d.o.o., Zagreb, Zrnetićeva 7, OIB 76994062096</w:t>
      </w:r>
      <w:r>
        <w:t>.</w:t>
      </w:r>
    </w:p>
    <w:p w:rsidRDefault="003F4A53" w:rsidP="003F4A53" w:rsidR="003F4A53" w:rsidRPr="00C254D4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 w:rsidRPr="00C254D4">
        <w:t xml:space="preserve">Prijedlog je podnesen temeljem odredbe članka </w:t>
      </w:r>
      <w:r>
        <w:t>110. stavak 1</w:t>
      </w:r>
      <w:r w:rsidRPr="00C254D4">
        <w:t xml:space="preserve">. </w:t>
      </w:r>
      <w:r>
        <w:t xml:space="preserve">Stečajnog zakona (Narodne novine broj 71/15, dalje u tekstu: SZ-a). U prijedlogu predlagatelj navodi da na dan </w:t>
      </w:r>
      <w:r w:rsidR="005C29E3">
        <w:t>13. siječnja 2017</w:t>
      </w:r>
      <w:r>
        <w:t xml:space="preserve">. godine dužnik u Očevidniku redoslijeda osnova za plaćanje ima evidentirane neizvršene osnove za plaćanje u neprekinutom razdoblju od 120 dana, u ukupnom iznosu od </w:t>
      </w:r>
      <w:r w:rsidR="005C29E3">
        <w:t>22.960,08</w:t>
      </w:r>
      <w:r>
        <w:t xml:space="preserve"> kn, te da dužnik ima </w:t>
      </w:r>
      <w:r w:rsidR="005C29E3">
        <w:t>dva z</w:t>
      </w:r>
      <w:r w:rsidR="004736FC">
        <w:t>aposlena</w:t>
      </w:r>
      <w:r>
        <w:t xml:space="preserve">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4736FC">
        <w:t xml:space="preserve">13. </w:t>
      </w:r>
      <w:r w:rsidR="005C29E3">
        <w:t>siječnja 2017</w:t>
      </w:r>
      <w:r>
        <w:t xml:space="preserve">. godine ima zaplijenjena novčana sredstva u iznosu od </w:t>
      </w:r>
      <w:r w:rsidR="004736FC">
        <w:t>5.00</w:t>
      </w:r>
      <w:r>
        <w:t xml:space="preserve">0,00 kn na ime predujma za namirenje troškova stečajnog postupka, a da je FINA na temelju čl. 114. st. 3. SZ-a oslobođena plaćanja predujma za namirenje troškova stečajnog postupka.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</w:t>
      </w:r>
      <w:r>
        <w:lastRenderedPageBreak/>
        <w:t xml:space="preserve">redoslijeda osnova za plaćanje ima evidentirane neizvršene osnove za plaćanje u neprekinutom razdoblju do 120 dana, u roku od 8 dana od isteka toga razdoblja, osim ako su ispunjene pretpostavke iz članka 428. istog Zakona.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5C29E3" w:rsidP="007A6B2B" w:rsidR="005C29E3">
      <w:pPr>
        <w:ind w:firstLine="708"/>
        <w:jc w:val="both"/>
      </w:pPr>
    </w:p>
    <w:p w:rsidRDefault="005C29E3" w:rsidP="007A6B2B" w:rsidR="005C29E3">
      <w:pPr>
        <w:ind w:firstLine="708"/>
        <w:jc w:val="both"/>
      </w:pPr>
      <w:r>
        <w:t>FINA je podneskom od 6. veljače 2017. godine izvijestila da na navedeni datum dužnik u Očevidniku redoslijeda za plaćanje nema evidentiranih neizvršenih osnova za plaćanje.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Dužnik je </w:t>
      </w:r>
      <w:r w:rsidR="005C29E3">
        <w:t>podneskom od 15. veljače</w:t>
      </w:r>
      <w:r w:rsidR="004736FC">
        <w:t xml:space="preserve"> 2017. godine </w:t>
      </w:r>
      <w:r w:rsidR="005C29E3">
        <w:t xml:space="preserve">predložio da sud obustavi prethodni postupak, te je uz podnesak </w:t>
      </w:r>
      <w:r w:rsidR="004736FC">
        <w:t xml:space="preserve">dostavio </w:t>
      </w:r>
      <w:r>
        <w:t xml:space="preserve">potvrdu FINA-e od </w:t>
      </w:r>
      <w:r w:rsidR="005C29E3">
        <w:t>15. veljače</w:t>
      </w:r>
      <w:r w:rsidR="004736FC">
        <w:t xml:space="preserve"> 2017</w:t>
      </w:r>
      <w:r>
        <w:t xml:space="preserve">. godine, iz koje proizlazi da na dan izdavanja potvrde nepodmirene obveze iznose 0,00 kn, odnosno da žiro račun dužnika više nije u blokadi. </w:t>
      </w:r>
    </w:p>
    <w:p w:rsidRDefault="00741F56" w:rsidP="00C84611" w:rsidR="00741F56">
      <w:pPr>
        <w:ind w:firstLine="708"/>
        <w:jc w:val="both"/>
      </w:pPr>
    </w:p>
    <w:p w:rsidRDefault="00B37895" w:rsidP="000F0EF4" w:rsidR="00B37895">
      <w:pPr>
        <w:ind w:firstLine="708"/>
        <w:jc w:val="both"/>
      </w:pPr>
      <w:r>
        <w:t xml:space="preserve">Odredbom čl. 128. st. 9. SZ-a propisano je da ako dužnik do završetka prethodnoga postupka postane sposoban za plaćanje, sud će postupak obustaviti. </w:t>
      </w:r>
    </w:p>
    <w:p w:rsidRDefault="00B37895" w:rsidP="000F0EF4" w:rsidR="00B37895">
      <w:pPr>
        <w:ind w:firstLine="708"/>
        <w:jc w:val="both"/>
      </w:pPr>
    </w:p>
    <w:p w:rsidRDefault="00B37895" w:rsidP="00B37895" w:rsidR="000F0EF4">
      <w:pPr>
        <w:ind w:firstLine="708"/>
        <w:jc w:val="both"/>
      </w:pPr>
      <w:r>
        <w:t xml:space="preserve">U konkretnom slučaju neprijeporno je utvrđeno da je dužnik </w:t>
      </w:r>
      <w:r w:rsidR="000F0EF4">
        <w:t xml:space="preserve">postao sposoban za plaćanje, </w:t>
      </w:r>
      <w:r>
        <w:t xml:space="preserve">dakle </w:t>
      </w:r>
      <w:r w:rsidR="000F0EF4">
        <w:t xml:space="preserve">kod dužnika ne postoji stečajni razlog nesposobnosti za plaćanje, pa je </w:t>
      </w:r>
      <w:r>
        <w:t xml:space="preserve">temeljem odredbe čl. 128. st. 9. SZ-a riješeno kao pod točkom </w:t>
      </w:r>
      <w:r w:rsidR="00E81800">
        <w:t>I. izreke</w:t>
      </w:r>
      <w:r w:rsidR="000F0EF4">
        <w:t xml:space="preserve"> ovog rješenja. </w:t>
      </w:r>
    </w:p>
    <w:p w:rsidRDefault="00E81800" w:rsidP="000F0EF4" w:rsidR="00E8180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4736FC" w:rsidP="004736FC" w:rsidR="004736FC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Slijedom navedenog, temeljem odredbe čl. 112. st. 7. SZ-a valjalo je riješiti kao pod točkom II. izreke ovog rješenja. </w:t>
      </w:r>
    </w:p>
    <w:p w:rsidRDefault="00C84611" w:rsidP="00C84611" w:rsidR="00C84611">
      <w:pPr>
        <w:ind w:firstLine="708"/>
        <w:jc w:val="both"/>
      </w:pPr>
      <w:r>
        <w:t xml:space="preserve"> </w:t>
      </w: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5C29E3">
        <w:t>16</w:t>
      </w:r>
      <w:r w:rsidR="007E566B">
        <w:t>. veljače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A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5C29E3">
      <w:t>167/17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4A81"/>
    <w:rsid w:val="000E7C58"/>
    <w:rsid w:val="000F0A0A"/>
    <w:rsid w:val="000F0EF4"/>
    <w:rsid w:val="0017084D"/>
    <w:rsid w:val="001740A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4A53"/>
    <w:rsid w:val="004736FC"/>
    <w:rsid w:val="004B0A0A"/>
    <w:rsid w:val="004B4514"/>
    <w:rsid w:val="004B6701"/>
    <w:rsid w:val="004D27C4"/>
    <w:rsid w:val="00520AC5"/>
    <w:rsid w:val="0053264E"/>
    <w:rsid w:val="00582442"/>
    <w:rsid w:val="005C29E3"/>
    <w:rsid w:val="005E2748"/>
    <w:rsid w:val="00667243"/>
    <w:rsid w:val="0067351F"/>
    <w:rsid w:val="0068358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74E6C"/>
    <w:rsid w:val="008C33DF"/>
    <w:rsid w:val="008D3D0F"/>
    <w:rsid w:val="0094791B"/>
    <w:rsid w:val="009A0E71"/>
    <w:rsid w:val="009C5BC5"/>
    <w:rsid w:val="009E0FFF"/>
    <w:rsid w:val="00A058DD"/>
    <w:rsid w:val="00A26712"/>
    <w:rsid w:val="00A51F97"/>
    <w:rsid w:val="00A675FB"/>
    <w:rsid w:val="00AE2532"/>
    <w:rsid w:val="00AF7785"/>
    <w:rsid w:val="00B1314F"/>
    <w:rsid w:val="00B37895"/>
    <w:rsid w:val="00BA257E"/>
    <w:rsid w:val="00BE3247"/>
    <w:rsid w:val="00BF6F39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A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A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A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A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A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4A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A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A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A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A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2017.</izvorni_sadrzaj>
    <derivirana_varijabla naziv="DomainObject.Predmet.DatumOsnivanja_1">18.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St-167/2017</izvorni_sadrzaj>
    <derivirana_varijabla naziv="DomainObject.Predmet.OznakaBroj_1">St-167/2017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AUTOMAT PROFESSIO d.o.o. zastupanog po punomoćniku Zlatko Krakan</izvorni_sadrzaj>
    <derivirana_varijabla naziv="DomainObject.Predmet.ProtustrankaFormated_1">  AUTOMAT PROFESSIO d.o.o. zastupanog po punomoćniku Zlatko Krakan</derivirana_varijabla>
  </DomainObject.Predmet.ProtustrankaFormated>
  <DomainObject.Predmet.ProtustrankaFormatedOIB>
    <izvorni_sadrzaj>  AUTOMAT PROFESSIO d.o.o., OIB 76994062096 zastupanog po punomoćniku Zlatko Krakan</izvorni_sadrzaj>
    <derivirana_varijabla naziv="DomainObject.Predmet.ProtustrankaFormatedOIB_1">  AUTOMAT PROFESSIO d.o.o., OIB 76994062096 zastupanog po punomoćniku Zlatko Krakan</derivirana_varijabla>
  </DomainObject.Predmet.ProtustrankaFormatedOIB>
  <DomainObject.Predmet.ProtustrankaFormatedWithAdress>
    <izvorni_sadrzaj> AUTOMAT PROFESSIO d.o.o., Zrnetićeva 7, 10000 Zagreb zastupanog po punomoćniku Zlatko Krakan</izvorni_sadrzaj>
    <derivirana_varijabla naziv="DomainObject.Predmet.ProtustrankaFormatedWithAdress_1"> AUTOMAT PROFESSIO d.o.o., Zrnetićeva 7, 10000 Zagreb zastupanog po punomoćniku Zlatko Krakan</derivirana_varijabla>
  </DomainObject.Predmet.ProtustrankaFormatedWithAdress>
  <DomainObject.Predmet.ProtustrankaFormatedWithAdressOIB>
    <izvorni_sadrzaj> AUTOMAT PROFESSIO d.o.o., OIB 76994062096, Zrnetićeva 7, 10000 Zagreb zastupanog po punomoćniku Zlatko Krakan</izvorni_sadrzaj>
    <derivirana_varijabla naziv="DomainObject.Predmet.ProtustrankaFormatedWithAdressOIB_1"> AUTOMAT PROFESSIO d.o.o., OIB 76994062096, Zrnetićeva 7, 10000 Zagreb zastupanog po punomoćniku Zlatko Krakan</derivirana_varijabla>
  </DomainObject.Predmet.ProtustrankaFormatedWithAdressOIB>
  <DomainObject.Predmet.ProtustrankaWithAdress>
    <izvorni_sadrzaj>AUTOMAT PROFESSIO d.o.o. Zrnetićeva 7, 10000 Zagreb</izvorni_sadrzaj>
    <derivirana_varijabla naziv="DomainObject.Predmet.ProtustrankaWithAdress_1">AUTOMAT PROFESSIO d.o.o. Zrnetićeva 7, 10000 Zagreb</derivirana_varijabla>
  </DomainObject.Predmet.ProtustrankaWithAdress>
  <DomainObject.Predmet.ProtustrankaWithAdressOIB>
    <izvorni_sadrzaj>AUTOMAT PROFESSIO d.o.o., OIB 76994062096, Zrnetićeva 7, 10000 Zagreb</izvorni_sadrzaj>
    <derivirana_varijabla naziv="DomainObject.Predmet.ProtustrankaWithAdressOIB_1">AUTOMAT PROFESSIO d.o.o., OIB 76994062096, Zrnetićeva 7, 10000 Zagreb</derivirana_varijabla>
  </DomainObject.Predmet.ProtustrankaWithAdressOIB>
  <DomainObject.Predmet.ProtustrankaNazivFormated>
    <izvorni_sadrzaj>AUTOMAT PROFESSIO d.o.o.</izvorni_sadrzaj>
    <derivirana_varijabla naziv="DomainObject.Predmet.ProtustrankaNazivFormated_1">AUTOMAT PROFESSIO d.o.o.</derivirana_varijabla>
  </DomainObject.Predmet.ProtustrankaNazivFormated>
  <DomainObject.Predmet.ProtustrankaNazivFormatedOIB>
    <izvorni_sadrzaj>AUTOMAT PROFESSIO d.o.o., OIB 76994062096</izvorni_sadrzaj>
    <derivirana_varijabla naziv="DomainObject.Predmet.ProtustrankaNazivFormatedOIB_1">AUTOMAT PROFESSIO d.o.o., OIB 76994062096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AUTOMAT PROFESSIO d.o.o. zastupanog po punomoćniku Zlatko Krakan</item>
    </izvorni_sadrzaj>
    <derivirana_varijabla naziv="DomainObject.Predmet.ProtuStrankaListFormated_1">
      <item>AUTOMAT PROFESSIO d.o.o. zastupanog po punomoćniku Zlatko Krakan</item>
    </derivirana_varijabla>
  </DomainObject.Predmet.ProtuStrankaListFormated>
  <DomainObject.Predmet.ProtuStrankaListFormatedOIB>
    <izvorni_sadrzaj>
      <item>AUTOMAT PROFESSIO d.o.o., OIB 76994062096 zastupanog po punomoćniku Zlatko Krakan</item>
    </izvorni_sadrzaj>
    <derivirana_varijabla naziv="DomainObject.Predmet.ProtuStrankaListFormatedOIB_1">
      <item>AUTOMAT PROFESSIO d.o.o., OIB 76994062096 zastupanog po punomoćniku Zlatko Krakan</item>
    </derivirana_varijabla>
  </DomainObject.Predmet.ProtuStrankaListFormatedOIB>
  <DomainObject.Predmet.ProtuStrankaListFormatedWithAdress>
    <izvorni_sadrzaj>
      <item>AUTOMAT PROFESSIO d.o.o., Zrnetićeva 7, 10000 Zagreb zastupanog po punomoćniku Zlatko Krakan</item>
    </izvorni_sadrzaj>
    <derivirana_varijabla naziv="DomainObject.Predmet.ProtuStrankaListFormatedWithAdress_1">
      <item>AUTOMAT PROFESSIO d.o.o., Zrnetićeva 7, 10000 Zagreb zastupanog po punomoćniku Zlatko Krakan</item>
    </derivirana_varijabla>
  </DomainObject.Predmet.ProtuStrankaListFormatedWithAdress>
  <DomainObject.Predmet.ProtuStrankaListFormatedWithAdressOIB>
    <izvorni_sadrzaj>
      <item>AUTOMAT PROFESSIO d.o.o., OIB 76994062096, Zrnetićeva 7, 10000 Zagreb zastupanog po punomoćniku Zlatko Krakan</item>
    </izvorni_sadrzaj>
    <derivirana_varijabla naziv="DomainObject.Predmet.ProtuStrankaListFormatedWithAdressOIB_1">
      <item>AUTOMAT PROFESSIO d.o.o., OIB 76994062096, Zrnetićeva 7, 10000 Zagreb zastupanog po punomoćniku Zlatko Krakan</item>
    </derivirana_varijabla>
  </DomainObject.Predmet.ProtuStrankaListFormatedWithAdressOIB>
  <DomainObject.Predmet.ProtuStrankaListNazivFormated>
    <izvorni_sadrzaj>
      <item>AUTOMAT PROFESSIO d.o.o.</item>
    </izvorni_sadrzaj>
    <derivirana_varijabla naziv="DomainObject.Predmet.ProtuStrankaListNazivFormated_1">
      <item>AUTOMAT PROFESSIO d.o.o.</item>
    </derivirana_varijabla>
  </DomainObject.Predmet.ProtuStrankaListNazivFormated>
  <DomainObject.Predmet.ProtuStrankaListNazivFormatedOIB>
    <izvorni_sadrzaj>
      <item>AUTOMAT PROFESSIO d.o.o., OIB 76994062096</item>
    </izvorni_sadrzaj>
    <derivirana_varijabla naziv="DomainObject.Predmet.ProtuStrankaListNazivFormatedOIB_1">
      <item>AUTOMAT PROFESSIO d.o.o., OIB 76994062096</item>
    </derivirana_varijabla>
  </DomainObject.Predmet.ProtuStrankaListNazivFormatedOIB>
  <DomainObject.Predmet.OstaliListFormated>
    <izvorni_sadrzaj>
      <item>Zlatko Krakan punomoćnik sudionika u postupku AUTOMAT PROFESSIO d.o.o.</item>
    </izvorni_sadrzaj>
    <derivirana_varijabla naziv="DomainObject.Predmet.OstaliListFormated_1">
      <item>Zlatko Krakan punomoćnik sudionika u postupku AUTOMAT PROFESSIO d.o.o.</item>
    </derivirana_varijabla>
  </DomainObject.Predmet.OstaliListFormated>
  <DomainObject.Predmet.OstaliListFormatedOIB>
    <izvorni_sadrzaj>
      <item>Zlatko Krakan, OIB 23866764049 punomoćnik sudionika u postupku AUTOMAT PROFESSIO d.o.o.</item>
    </izvorni_sadrzaj>
    <derivirana_varijabla naziv="DomainObject.Predmet.OstaliListFormatedOIB_1">
      <item>Zlatko Krakan, OIB 23866764049 punomoćnik sudionika u postupku AUTOMAT PROFESSIO d.o.o.</item>
    </derivirana_varijabla>
  </DomainObject.Predmet.OstaliListFormatedOIB>
  <DomainObject.Predmet.OstaliListFormatedWithAdress>
    <izvorni_sadrzaj>
      <item>Zlatko Krakan punomoćnik sudionika u postupku AUTOMAT PROFESSIO d.o.o.</item>
    </izvorni_sadrzaj>
    <derivirana_varijabla naziv="DomainObject.Predmet.OstaliListFormatedWithAdress_1">
      <item>Zlatko Krakan punomoćnik sudionika u postupku AUTOMAT PROFESSIO d.o.o.</item>
    </derivirana_varijabla>
  </DomainObject.Predmet.OstaliListFormatedWithAdress>
  <DomainObject.Predmet.OstaliListFormatedWithAdressOIB>
    <izvorni_sadrzaj>
      <item>Zlatko Krakan, OIB 23866764049 punomoćnik sudionika u postupku AUTOMAT PROFESSIO d.o.o.</item>
    </izvorni_sadrzaj>
    <derivirana_varijabla naziv="DomainObject.Predmet.OstaliListFormatedWithAdressOIB_1">
      <item>Zlatko Krakan, OIB 23866764049 punomoćnik sudionika u postupku AUTOMAT PROFESSIO d.o.o.</item>
    </derivirana_varijabla>
  </DomainObject.Predmet.OstaliListFormatedWithAdressOIB>
  <DomainObject.Predmet.OstaliListNazivFormated>
    <izvorni_sadrzaj>
      <item>Zlatko Krakan</item>
    </izvorni_sadrzaj>
    <derivirana_varijabla naziv="DomainObject.Predmet.OstaliListNazivFormated_1">
      <item>Zlatko Krakan</item>
    </derivirana_varijabla>
  </DomainObject.Predmet.OstaliListNazivFormated>
  <DomainObject.Predmet.OstaliListNazivFormatedOIB>
    <izvorni_sadrzaj>
      <item>Zlatko Krakan, OIB 23866764049</item>
    </izvorni_sadrzaj>
    <derivirana_varijabla naziv="DomainObject.Predmet.OstaliListNazivFormatedOIB_1">
      <item>Zlatko Krakan, OIB 23866764049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AUTOMAT PROFESSIO d.o.o.</izvorni_sadrzaj>
    <derivirana_varijabla naziv="DomainObject.Predmet.ProtustrankaIDrugi_1">AUTOMAT PROFESSIO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AUTOMAT PROFESSIO d.o.o., OIB 76994062096, Zrnetićeva 7, 10000 Zagreb</izvorni_sadrzaj>
    <derivirana_varijabla naziv="DomainObject.Predmet.ProtustrankaIDrugiAdressOIB_1">AUTOMAT PROFESSIO d.o.o., OIB 76994062096, Zrnetićeva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AUTOMAT PROFESSIO d.o.o.</item>
      <item>Zlatko Krakan</item>
    </izvorni_sadrzaj>
    <derivirana_varijabla naziv="DomainObject.Predmet.SudioniciListNaziv_1">
      <item>FINA Regionalni centar Zagreb</item>
      <item>AUTOMAT PROFESSIO d.o.o.</item>
      <item>Zlatko Krakan</item>
    </derivirana_varijabla>
  </DomainObject.Predmet.SudioniciListNaziv>
  <DomainObject.Predmet.SudioniciListAdressOIB>
    <izvorni_sadrzaj>
      <item>FINA Regionalni centar Zagreb, OIB 85821130368, Trg svibanjskih žrtava 1995.1,10000 Zagreb</item>
      <item>AUTOMAT PROFESSIO d.o.o., OIB 76994062096, Zrnetićeva 7,10000 Zagreb</item>
      <item>Zlatko Krakan, OIB 23866764049</item>
    </izvorni_sadrzaj>
    <derivirana_varijabla naziv="DomainObject.Predmet.SudioniciListAdressOIB_1">
      <item>FINA Regionalni centar Zagreb, OIB 85821130368, Trg svibanjskih žrtava 1995.1,10000 Zagreb</item>
      <item>AUTOMAT PROFESSIO d.o.o., OIB 76994062096, Zrnetićeva 7,10000 Zagreb</item>
      <item>Zlatko Krakan, OIB 23866764049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76994062096</item>
      <item>, OIB 23866764049</item>
    </izvorni_sadrzaj>
    <derivirana_varijabla naziv="DomainObject.Predmet.SudioniciListNazivOIB_1">
      <item>, OIB 85821130368</item>
      <item>, OIB 76994062096</item>
      <item>, OIB 23866764049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89FE6-AC89-4D59-BEDC-6CC1CAB9E8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671</properties:Words>
  <properties:Characters>3622</properties:Characters>
  <properties:Lines>94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2017-02-02T13:14:00Z</dcterms:created>
  <dc:creator>gboljkovac</dc:creator>
  <cp:lastModifiedBy>Goranka Boljkovac</cp:lastModifiedBy>
  <cp:lastPrinted>2017-02-16T13:15:00Z</cp:lastPrinted>
  <dcterms:modified xmlns:xsi="http://www.w3.org/2001/XMLSchema-instance" xsi:type="dcterms:W3CDTF">2017-02-16T13:18:00Z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