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a5b5d" w14:paraId="cba5b5d" w:rsidRDefault="006F2039" w:rsidR="006F203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>REPUBLIKA HRVATSKA</w:t>
      </w: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 xml:space="preserve">TRGOVAČKI SUD U ZAGREBU                                  </w:t>
      </w:r>
      <w:r w:rsidR="005A6CF7">
        <w:rPr>
          <w:sz w:val="24"/>
          <w:szCs w:val="24"/>
        </w:rPr>
        <w:t xml:space="preserve">                    67. St-3137</w:t>
      </w:r>
      <w:r w:rsidR="00845C70">
        <w:rPr>
          <w:sz w:val="24"/>
          <w:szCs w:val="24"/>
        </w:rPr>
        <w:t>/16</w:t>
      </w:r>
    </w:p>
    <w:p w:rsidRDefault="00E05418" w:rsidP="003D06CD" w:rsidR="00E05418">
      <w:pPr>
        <w:jc w:val="both"/>
        <w:rPr>
          <w:sz w:val="24"/>
          <w:szCs w:val="24"/>
        </w:rPr>
      </w:pPr>
      <w:proofErr w:type="spellStart"/>
      <w:r w:rsidRPr="00E05418">
        <w:rPr>
          <w:sz w:val="24"/>
          <w:szCs w:val="24"/>
        </w:rPr>
        <w:t>Amruševa</w:t>
      </w:r>
      <w:proofErr w:type="spellEnd"/>
      <w:r w:rsidRPr="00E05418">
        <w:rPr>
          <w:sz w:val="24"/>
          <w:szCs w:val="24"/>
        </w:rPr>
        <w:t xml:space="preserve"> 2/II</w:t>
      </w:r>
    </w:p>
    <w:p w:rsidRDefault="003003DF" w:rsidP="003D06CD" w:rsidR="003003DF">
      <w:pPr>
        <w:ind w:firstLine="708"/>
        <w:jc w:val="center"/>
        <w:rPr>
          <w:sz w:val="24"/>
          <w:szCs w:val="24"/>
        </w:rPr>
      </w:pPr>
    </w:p>
    <w:p w:rsidRDefault="00B12536" w:rsidP="00E05418" w:rsidR="00B12536">
      <w:pPr>
        <w:ind w:firstLine="708"/>
        <w:jc w:val="center"/>
        <w:rPr>
          <w:sz w:val="24"/>
          <w:szCs w:val="24"/>
        </w:rPr>
      </w:pPr>
    </w:p>
    <w:p w:rsidRDefault="00845C70" w:rsidP="00845C70" w:rsidR="00845C70" w:rsidRPr="00845C70">
      <w:pPr>
        <w:ind w:firstLine="708"/>
        <w:jc w:val="center"/>
        <w:rPr>
          <w:sz w:val="24"/>
          <w:szCs w:val="24"/>
        </w:rPr>
      </w:pPr>
      <w:r w:rsidRPr="00845C70">
        <w:rPr>
          <w:sz w:val="24"/>
          <w:szCs w:val="24"/>
        </w:rPr>
        <w:t>R E P U B L I K A  H R V A T S K A</w:t>
      </w:r>
    </w:p>
    <w:p w:rsidRDefault="00845C70" w:rsidP="00845C70" w:rsidR="00845C70" w:rsidRPr="00845C70">
      <w:pPr>
        <w:ind w:firstLine="708"/>
        <w:jc w:val="center"/>
        <w:rPr>
          <w:sz w:val="24"/>
          <w:szCs w:val="24"/>
        </w:rPr>
      </w:pPr>
    </w:p>
    <w:p w:rsidRDefault="00845C70" w:rsidP="00845C70" w:rsidR="00E05418" w:rsidRPr="00E05418">
      <w:pPr>
        <w:ind w:firstLine="708"/>
        <w:jc w:val="center"/>
        <w:rPr>
          <w:sz w:val="24"/>
          <w:szCs w:val="24"/>
        </w:rPr>
      </w:pPr>
      <w:r w:rsidRPr="00845C70">
        <w:rPr>
          <w:sz w:val="24"/>
          <w:szCs w:val="24"/>
        </w:rPr>
        <w:t>R J E Š E NJ E</w:t>
      </w:r>
    </w:p>
    <w:p w:rsidRDefault="00845C70" w:rsidP="00E05418" w:rsidR="00845C70">
      <w:pPr>
        <w:ind w:firstLine="708"/>
        <w:jc w:val="both"/>
        <w:rPr>
          <w:sz w:val="24"/>
          <w:szCs w:val="24"/>
        </w:rPr>
      </w:pPr>
    </w:p>
    <w:p w:rsidRDefault="003D06CD" w:rsidP="00E05418" w:rsidR="00221B3D">
      <w:pPr>
        <w:ind w:firstLine="708"/>
        <w:jc w:val="both"/>
        <w:rPr>
          <w:sz w:val="24"/>
          <w:szCs w:val="24"/>
        </w:rPr>
      </w:pPr>
      <w:r w:rsidRPr="003D06CD">
        <w:rPr>
          <w:sz w:val="24"/>
          <w:szCs w:val="24"/>
        </w:rPr>
        <w:t xml:space="preserve">Trgovački sud u Zagrebu po sucu Gordanu </w:t>
      </w:r>
      <w:proofErr w:type="spellStart"/>
      <w:r w:rsidRPr="003D06CD">
        <w:rPr>
          <w:sz w:val="24"/>
          <w:szCs w:val="24"/>
        </w:rPr>
        <w:t>Zubaku</w:t>
      </w:r>
      <w:proofErr w:type="spellEnd"/>
      <w:r w:rsidR="003E3FF4">
        <w:rPr>
          <w:sz w:val="24"/>
          <w:szCs w:val="24"/>
        </w:rPr>
        <w:t>, u stečajnom</w:t>
      </w:r>
      <w:r w:rsidRPr="003D06CD">
        <w:rPr>
          <w:sz w:val="24"/>
          <w:szCs w:val="24"/>
        </w:rPr>
        <w:t xml:space="preserve"> postupku nad </w:t>
      </w:r>
      <w:r w:rsidR="005A6CF7" w:rsidRPr="005A6CF7">
        <w:rPr>
          <w:bCs/>
          <w:sz w:val="24"/>
          <w:szCs w:val="24"/>
        </w:rPr>
        <w:t xml:space="preserve">EKO MONT d.o.o. u stečaju, Zagreb, </w:t>
      </w:r>
      <w:proofErr w:type="spellStart"/>
      <w:r w:rsidR="005A6CF7" w:rsidRPr="005A6CF7">
        <w:rPr>
          <w:bCs/>
          <w:sz w:val="24"/>
          <w:szCs w:val="24"/>
        </w:rPr>
        <w:t>Resnički</w:t>
      </w:r>
      <w:proofErr w:type="spellEnd"/>
      <w:r w:rsidR="005A6CF7" w:rsidRPr="005A6CF7">
        <w:rPr>
          <w:bCs/>
          <w:sz w:val="24"/>
          <w:szCs w:val="24"/>
        </w:rPr>
        <w:t xml:space="preserve"> put 55, OIB: 00058164896</w:t>
      </w:r>
      <w:r w:rsidR="009B0B8C">
        <w:rPr>
          <w:sz w:val="24"/>
          <w:szCs w:val="24"/>
        </w:rPr>
        <w:t xml:space="preserve">, </w:t>
      </w:r>
      <w:r w:rsidR="009D328A">
        <w:rPr>
          <w:sz w:val="24"/>
          <w:szCs w:val="24"/>
        </w:rPr>
        <w:br/>
      </w:r>
      <w:r w:rsidR="007970FC">
        <w:rPr>
          <w:sz w:val="24"/>
          <w:szCs w:val="24"/>
        </w:rPr>
        <w:t>10</w:t>
      </w:r>
      <w:r w:rsidR="005A6CF7">
        <w:rPr>
          <w:sz w:val="24"/>
          <w:szCs w:val="24"/>
        </w:rPr>
        <w:t>. listopada</w:t>
      </w:r>
      <w:r w:rsidRPr="00CB7AAB">
        <w:rPr>
          <w:sz w:val="24"/>
          <w:szCs w:val="24"/>
        </w:rPr>
        <w:t xml:space="preserve"> </w:t>
      </w:r>
      <w:r w:rsidR="008577CB">
        <w:rPr>
          <w:sz w:val="24"/>
          <w:szCs w:val="24"/>
        </w:rPr>
        <w:t>2016</w:t>
      </w:r>
      <w:r w:rsidR="002C7ED4" w:rsidRPr="00E05418">
        <w:rPr>
          <w:sz w:val="24"/>
          <w:szCs w:val="24"/>
        </w:rPr>
        <w:t>.,</w:t>
      </w:r>
    </w:p>
    <w:p w:rsidRDefault="00E05418" w:rsidP="00E05418" w:rsidR="00E05418" w:rsidRPr="002C7ED4">
      <w:pPr>
        <w:ind w:firstLine="708"/>
        <w:jc w:val="both"/>
        <w:rPr>
          <w:sz w:val="24"/>
          <w:szCs w:val="24"/>
        </w:rPr>
      </w:pPr>
    </w:p>
    <w:p w:rsidRDefault="00845C70" w:rsidP="00221B3D" w:rsidR="00221B3D" w:rsidRPr="002C7ED4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r i j e š i o</w:t>
      </w:r>
      <w:r w:rsidR="00221B3D" w:rsidRPr="002C7ED4">
        <w:rPr>
          <w:sz w:val="24"/>
          <w:szCs w:val="24"/>
        </w:rPr>
        <w:t xml:space="preserve">   j e</w:t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845C70" w:rsidP="00845C70" w:rsidR="00845C7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Određuje se nastavak ispitnog ročišta radi ispitivanja </w:t>
      </w:r>
      <w:r w:rsidR="005A6CF7">
        <w:rPr>
          <w:sz w:val="24"/>
          <w:szCs w:val="24"/>
        </w:rPr>
        <w:t xml:space="preserve">tražbine vjerovnika Societe Generale – Splitska banka d.d., koja je predana na poštu preporučenom pošiljkom </w:t>
      </w:r>
      <w:r w:rsidR="005A6CF7">
        <w:rPr>
          <w:sz w:val="24"/>
          <w:szCs w:val="24"/>
        </w:rPr>
        <w:br/>
        <w:t>19. srpnja 2016.,</w:t>
      </w:r>
      <w:r>
        <w:rPr>
          <w:sz w:val="24"/>
          <w:szCs w:val="24"/>
        </w:rPr>
        <w:t xml:space="preserve"> u stečajnom postupku nad </w:t>
      </w:r>
      <w:r w:rsidR="005A6CF7" w:rsidRPr="005A6CF7">
        <w:rPr>
          <w:bCs/>
          <w:sz w:val="24"/>
          <w:szCs w:val="24"/>
        </w:rPr>
        <w:t xml:space="preserve">EKO MONT d.o.o. u stečaju, Zagreb, </w:t>
      </w:r>
      <w:proofErr w:type="spellStart"/>
      <w:r w:rsidR="005A6CF7" w:rsidRPr="005A6CF7">
        <w:rPr>
          <w:bCs/>
          <w:sz w:val="24"/>
          <w:szCs w:val="24"/>
        </w:rPr>
        <w:t>Resnički</w:t>
      </w:r>
      <w:proofErr w:type="spellEnd"/>
      <w:r w:rsidR="005A6CF7" w:rsidRPr="005A6CF7">
        <w:rPr>
          <w:bCs/>
          <w:sz w:val="24"/>
          <w:szCs w:val="24"/>
        </w:rPr>
        <w:t xml:space="preserve"> put 55</w:t>
      </w:r>
      <w:r>
        <w:rPr>
          <w:bCs/>
          <w:sz w:val="24"/>
          <w:szCs w:val="24"/>
          <w:lang w:val="pt-BR"/>
        </w:rPr>
        <w:t xml:space="preserve">, za dan </w:t>
      </w:r>
      <w:r w:rsidR="005A6CF7">
        <w:rPr>
          <w:bCs/>
          <w:sz w:val="24"/>
          <w:szCs w:val="24"/>
          <w:lang w:val="pt-BR"/>
        </w:rPr>
        <w:t>14. studeni</w:t>
      </w:r>
      <w:r>
        <w:rPr>
          <w:bCs/>
          <w:sz w:val="24"/>
          <w:szCs w:val="24"/>
          <w:lang w:val="pt-BR"/>
        </w:rPr>
        <w:t xml:space="preserve"> 2016. u 11.00 sati, </w:t>
      </w:r>
      <w:r w:rsidRPr="00845C70">
        <w:rPr>
          <w:bCs/>
          <w:sz w:val="24"/>
          <w:szCs w:val="24"/>
        </w:rPr>
        <w:t xml:space="preserve">koje će se održati u zgradi ovog suda, Zagreb, Petrinjska 8, soba </w:t>
      </w:r>
      <w:r w:rsidR="005A6CF7">
        <w:rPr>
          <w:bCs/>
          <w:sz w:val="24"/>
          <w:szCs w:val="24"/>
        </w:rPr>
        <w:t>85/II (ulična zgrada</w:t>
      </w:r>
      <w:r w:rsidRPr="00845C70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>.</w:t>
      </w:r>
    </w:p>
    <w:p w:rsidRDefault="007C516D" w:rsidP="00845C70" w:rsidR="00D65985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 xml:space="preserve">            </w:t>
      </w:r>
    </w:p>
    <w:p w:rsidRDefault="00D65985" w:rsidP="003D06CD" w:rsidR="007B2F69" w:rsidRPr="002C7ED4">
      <w:pPr>
        <w:ind w:firstLine="720"/>
        <w:jc w:val="center"/>
        <w:rPr>
          <w:sz w:val="24"/>
          <w:szCs w:val="24"/>
        </w:rPr>
      </w:pPr>
      <w:r w:rsidRPr="002C7ED4">
        <w:rPr>
          <w:sz w:val="24"/>
          <w:szCs w:val="24"/>
        </w:rPr>
        <w:t>U Zagrebu</w:t>
      </w:r>
      <w:r w:rsidR="00490AD9" w:rsidRPr="002C7ED4">
        <w:rPr>
          <w:sz w:val="24"/>
          <w:szCs w:val="24"/>
        </w:rPr>
        <w:t xml:space="preserve"> </w:t>
      </w:r>
      <w:r w:rsidR="007970FC">
        <w:rPr>
          <w:sz w:val="24"/>
          <w:szCs w:val="24"/>
        </w:rPr>
        <w:t>10</w:t>
      </w:r>
      <w:r w:rsidR="005A6CF7">
        <w:rPr>
          <w:sz w:val="24"/>
          <w:szCs w:val="24"/>
        </w:rPr>
        <w:t>. listopada</w:t>
      </w:r>
      <w:r w:rsidR="00CB7AAB" w:rsidRPr="00CB7AAB">
        <w:rPr>
          <w:sz w:val="24"/>
          <w:szCs w:val="24"/>
        </w:rPr>
        <w:t xml:space="preserve"> </w:t>
      </w:r>
      <w:r w:rsidR="008577CB">
        <w:rPr>
          <w:sz w:val="24"/>
          <w:szCs w:val="24"/>
        </w:rPr>
        <w:t>2016</w:t>
      </w:r>
      <w:r w:rsidR="007B2F69" w:rsidRPr="002C7ED4">
        <w:rPr>
          <w:sz w:val="24"/>
          <w:szCs w:val="24"/>
        </w:rPr>
        <w:t>.</w:t>
      </w:r>
    </w:p>
    <w:p w:rsidRDefault="008577CB" w:rsidP="00D65985" w:rsidR="008577CB">
      <w:pPr>
        <w:pStyle w:val="Tijeloteksta"/>
        <w:ind w:left="5760"/>
        <w:rPr>
          <w:sz w:val="24"/>
          <w:szCs w:val="24"/>
        </w:rPr>
      </w:pPr>
    </w:p>
    <w:p w:rsidRDefault="00D65985" w:rsidP="00D65985" w:rsidR="00D65985" w:rsidRPr="002C7ED4">
      <w:pPr>
        <w:pStyle w:val="Tijeloteksta"/>
        <w:ind w:left="5760"/>
        <w:rPr>
          <w:sz w:val="24"/>
          <w:szCs w:val="24"/>
        </w:rPr>
      </w:pPr>
      <w:r w:rsidRPr="002C7ED4">
        <w:rPr>
          <w:sz w:val="24"/>
          <w:szCs w:val="24"/>
        </w:rPr>
        <w:tab/>
        <w:t>SUDAC:</w:t>
      </w:r>
    </w:p>
    <w:p w:rsidRDefault="007970FC" w:rsidP="002C7ED4" w:rsidR="00D65985" w:rsidRPr="002C7ED4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4530FF">
        <w:rPr>
          <w:sz w:val="24"/>
          <w:szCs w:val="24"/>
        </w:rPr>
        <w:t>Gordan Zubak,v.r.</w:t>
      </w:r>
    </w:p>
    <w:p w:rsidRDefault="008577CB" w:rsidP="00221B3D" w:rsidR="008577CB">
      <w:pPr>
        <w:rPr>
          <w:sz w:val="24"/>
          <w:szCs w:val="24"/>
        </w:rPr>
      </w:pPr>
    </w:p>
    <w:p w:rsidRDefault="00221B3D" w:rsidP="00221B3D" w:rsidR="00221B3D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>POUKA O PRAVNOM LIJEKU:</w:t>
      </w:r>
    </w:p>
    <w:p w:rsidRDefault="00221B3D" w:rsidP="00221B3D" w:rsidR="00221B3D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 xml:space="preserve">Protiv ovog rješenja  nije dopuštena žalba. </w:t>
      </w:r>
    </w:p>
    <w:p w:rsidRDefault="007970FC" w:rsidP="00221B3D" w:rsidR="007970FC">
      <w:pPr>
        <w:rPr>
          <w:sz w:val="24"/>
          <w:szCs w:val="24"/>
        </w:rPr>
      </w:pPr>
    </w:p>
    <w:p w:rsidRDefault="007970FC" w:rsidP="00221B3D" w:rsidR="007970FC">
      <w:pPr>
        <w:rPr>
          <w:sz w:val="24"/>
          <w:szCs w:val="24"/>
        </w:rPr>
      </w:pPr>
    </w:p>
    <w:p w:rsidRDefault="004530FF" w:rsidP="004E13E6" w:rsidR="004530FF" w:rsidRPr="004530FF">
      <w:pPr>
        <w:jc w:val="right"/>
        <w:rPr>
          <w:sz w:val="24"/>
          <w:szCs w:val="24"/>
        </w:rPr>
      </w:pPr>
      <w:r w:rsidRPr="004530FF">
        <w:rPr>
          <w:sz w:val="24"/>
          <w:szCs w:val="24"/>
        </w:rPr>
        <w:t xml:space="preserve">Za točnost </w:t>
      </w:r>
      <w:proofErr w:type="spellStart"/>
      <w:r w:rsidRPr="004530FF">
        <w:rPr>
          <w:sz w:val="24"/>
          <w:szCs w:val="24"/>
        </w:rPr>
        <w:t>otpravka</w:t>
      </w:r>
      <w:proofErr w:type="spellEnd"/>
    </w:p>
    <w:p w:rsidRDefault="004530FF" w:rsidP="004E13E6" w:rsidR="004530FF" w:rsidRPr="004530FF">
      <w:pPr>
        <w:jc w:val="right"/>
        <w:rPr>
          <w:sz w:val="24"/>
          <w:szCs w:val="24"/>
        </w:rPr>
      </w:pPr>
      <w:r w:rsidRPr="004530FF">
        <w:rPr>
          <w:sz w:val="24"/>
          <w:szCs w:val="24"/>
        </w:rPr>
        <w:t>ovlašteni službenik</w:t>
      </w:r>
    </w:p>
    <w:p w:rsidRDefault="004530FF" w:rsidP="004E13E6" w:rsidR="004530FF" w:rsidRPr="004530FF">
      <w:pPr>
        <w:jc w:val="right"/>
        <w:rPr>
          <w:sz w:val="24"/>
          <w:szCs w:val="24"/>
        </w:rPr>
      </w:pPr>
      <w:r w:rsidRPr="004530FF">
        <w:rPr>
          <w:sz w:val="24"/>
          <w:szCs w:val="24"/>
        </w:rPr>
        <w:t>Katica Franjić</w:t>
      </w:r>
    </w:p>
    <w:p w:rsidRDefault="00221B3D" w:rsidP="004530FF" w:rsidR="00221B3D" w:rsidRPr="004530FF">
      <w:pPr>
        <w:ind w:left="720"/>
        <w:rPr>
          <w:sz w:val="24"/>
          <w:szCs w:val="24"/>
        </w:rPr>
      </w:pPr>
    </w:p>
    <w:p w:rsidRDefault="00935ABA" w:rsidP="00CB7AAB" w:rsidR="00935ABA" w:rsidRPr="002C7ED4">
      <w:pPr>
        <w:ind w:left="360"/>
        <w:rPr>
          <w:sz w:val="24"/>
          <w:szCs w:val="24"/>
        </w:rPr>
      </w:pPr>
    </w:p>
    <w:sectPr w:rsidR="00935ABA" w:rsidRPr="002C7ED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E27A74"/>
    <w:multiLevelType w:val="hybridMultilevel"/>
    <w:tmpl w:val="37F8B4E8"/>
    <w:lvl w:tplc="48AC69E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5202C"/>
    <w:rsid w:val="000A333B"/>
    <w:rsid w:val="00120429"/>
    <w:rsid w:val="00142285"/>
    <w:rsid w:val="002052AA"/>
    <w:rsid w:val="00221B3D"/>
    <w:rsid w:val="002C7ED4"/>
    <w:rsid w:val="002D7C27"/>
    <w:rsid w:val="003003DF"/>
    <w:rsid w:val="003D06CD"/>
    <w:rsid w:val="003E3FF4"/>
    <w:rsid w:val="004530FF"/>
    <w:rsid w:val="00490AD9"/>
    <w:rsid w:val="00577C20"/>
    <w:rsid w:val="0059052E"/>
    <w:rsid w:val="005A6CF7"/>
    <w:rsid w:val="006F2039"/>
    <w:rsid w:val="007970FC"/>
    <w:rsid w:val="007B2F69"/>
    <w:rsid w:val="007C516D"/>
    <w:rsid w:val="0080381E"/>
    <w:rsid w:val="00845C70"/>
    <w:rsid w:val="008577CB"/>
    <w:rsid w:val="008A286D"/>
    <w:rsid w:val="008F612B"/>
    <w:rsid w:val="00935ABA"/>
    <w:rsid w:val="009B0B8C"/>
    <w:rsid w:val="009D328A"/>
    <w:rsid w:val="00B07129"/>
    <w:rsid w:val="00B12536"/>
    <w:rsid w:val="00C00CB9"/>
    <w:rsid w:val="00CB7AAB"/>
    <w:rsid w:val="00D65985"/>
    <w:rsid w:val="00DE777C"/>
    <w:rsid w:val="00E05418"/>
    <w:rsid w:val="00E81382"/>
    <w:rsid w:val="00F125E5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8577C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F20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F203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30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0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0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0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0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8577C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F20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F203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30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0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0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0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0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Rješenje- nastavak ispitnog ročišta</izvorni_sadrzaj>
    <derivirana_varijabla naziv="DomainObject.Primjedba_1">Rješenje- nastavak ispitnog ročišta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3137</izvorni_sadrzaj>
    <derivirana_varijabla naziv="DomainObject.Predmet.Broj_1">3137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St-3137/2016</izvorni_sadrzaj>
    <derivirana_varijabla naziv="DomainObject.Predmet.OznakaBroj_1">St-3137/2016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MONT d.o.o. zastupanog po punomoćniku Josip Kosec; Vesna Kosec</izvorni_sadrzaj>
    <derivirana_varijabla naziv="DomainObject.Predmet.ProtustrankaFormated_1">  EKO MONT d.o.o. zastupanog po punomoćniku Josip Kosec; Vesna Kosec</derivirana_varijabla>
  </DomainObject.Predmet.ProtustrankaFormated>
  <DomainObject.Predmet.ProtustrankaFormatedOIB>
    <izvorni_sadrzaj>  EKO MONT d.o.o., OIB 00058164896 zastupanog po punomoćniku Josip Kosec; Vesna Kosec</izvorni_sadrzaj>
    <derivirana_varijabla naziv="DomainObject.Predmet.ProtustrankaFormatedOIB_1">  EKO MONT d.o.o., OIB 00058164896 zastupanog po punomoćniku Josip Kosec; Vesna Kosec</derivirana_varijabla>
  </DomainObject.Predmet.ProtustrankaFormatedOIB>
  <DomainObject.Predmet.ProtustrankaFormatedWithAdress>
    <izvorni_sadrzaj> EKO MONT d.o.o., Resnički put 55, 10000 Zagreb zastupanog po punomoćniku Josip Kosec; Vesna Kosec</izvorni_sadrzaj>
    <derivirana_varijabla naziv="DomainObject.Predmet.ProtustrankaFormatedWithAdress_1"> EKO MONT d.o.o., Resnički put 55, 10000 Zagreb zastupanog po punomoćniku Josip Kosec; Vesna Kosec</derivirana_varijabla>
  </DomainObject.Predmet.ProtustrankaFormatedWithAdress>
  <DomainObject.Predmet.ProtustrankaFormatedWithAdressOIB>
    <izvorni_sadrzaj> EKO MONT d.o.o., OIB 00058164896, Resnički put 55, 10000 Zagreb zastupanog po punomoćniku Josip Kosec; Vesna Kosec</izvorni_sadrzaj>
    <derivirana_varijabla naziv="DomainObject.Predmet.ProtustrankaFormatedWithAdressOIB_1"> EKO MONT d.o.o., OIB 00058164896, Resnički put 55, 10000 Zagreb zastupanog po punomoćniku Josip Kosec; Vesna Kosec</derivirana_varijabla>
  </DomainObject.Predmet.ProtustrankaFormatedWithAdressOIB>
  <DomainObject.Predmet.ProtustrankaWithAdress>
    <izvorni_sadrzaj>EKO MONT d.o.o. Resnički put 55, 10000 Zagreb</izvorni_sadrzaj>
    <derivirana_varijabla naziv="DomainObject.Predmet.ProtustrankaWithAdress_1">EKO MONT d.o.o. Resnički put 55, 10000 Zagreb</derivirana_varijabla>
  </DomainObject.Predmet.ProtustrankaWithAdress>
  <DomainObject.Predmet.ProtustrankaWithAdressOIB>
    <izvorni_sadrzaj>EKO MONT d.o.o., OIB 00058164896, Resnički put 55, 10000 Zagreb</izvorni_sadrzaj>
    <derivirana_varijabla naziv="DomainObject.Predmet.ProtustrankaWithAdressOIB_1">EKO MONT d.o.o., OIB 00058164896, Resnički put 55, 10000 Zagreb</derivirana_varijabla>
  </DomainObject.Predmet.ProtustrankaWithAdressOIB>
  <DomainObject.Predmet.ProtustrankaNazivFormated>
    <izvorni_sadrzaj>EKO MONT d.o.o.</izvorni_sadrzaj>
    <derivirana_varijabla naziv="DomainObject.Predmet.ProtustrankaNazivFormated_1">EKO MONT d.o.o.</derivirana_varijabla>
  </DomainObject.Predmet.ProtustrankaNazivFormated>
  <DomainObject.Predmet.ProtustrankaNazivFormatedOIB>
    <izvorni_sadrzaj>EKO MONT d.o.o., OIB 00058164896</izvorni_sadrzaj>
    <derivirana_varijabla naziv="DomainObject.Predmet.ProtustrankaNazivFormatedOIB_1">EKO MONT d.o.o., OIB 00058164896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MONT d.o.o. zastupanog po punomoćniku Josip Kosec; Vesna Kosec</item>
    </izvorni_sadrzaj>
    <derivirana_varijabla naziv="DomainObject.Predmet.ProtuStrankaListFormated_1">
      <item>EKO MONT d.o.o. zastupanog po punomoćniku Josip Kosec; Vesna Kosec</item>
    </derivirana_varijabla>
  </DomainObject.Predmet.ProtuStrankaListFormated>
  <DomainObject.Predmet.ProtuStrankaListFormatedOIB>
    <izvorni_sadrzaj>
      <item>EKO MONT d.o.o., OIB 00058164896 zastupanog po punomoćniku Josip Kosec; Vesna Kosec</item>
    </izvorni_sadrzaj>
    <derivirana_varijabla naziv="DomainObject.Predmet.ProtuStrankaListFormatedOIB_1">
      <item>EKO MONT d.o.o., OIB 00058164896 zastupanog po punomoćniku Josip Kosec; Vesna Kosec</item>
    </derivirana_varijabla>
  </DomainObject.Predmet.ProtuStrankaListFormatedOIB>
  <DomainObject.Predmet.ProtuStrankaListFormatedWithAdress>
    <izvorni_sadrzaj>
      <item>EKO MONT d.o.o., Resnički put 55, 10000 Zagreb zastupanog po punomoćniku Josip Kosec; Vesna Kosec</item>
    </izvorni_sadrzaj>
    <derivirana_varijabla naziv="DomainObject.Predmet.ProtuStrankaListFormatedWithAdress_1">
      <item>EKO MONT d.o.o., Resnički put 55, 10000 Zagreb zastupanog po punomoćniku Josip Kosec; Vesna Kosec</item>
    </derivirana_varijabla>
  </DomainObject.Predmet.ProtuStrankaListFormatedWithAdress>
  <DomainObject.Predmet.ProtuStrankaListFormatedWithAdressOIB>
    <izvorni_sadrzaj>
      <item>EKO MONT d.o.o., OIB 00058164896, Resnički put 55, 10000 Zagreb zastupanog po punomoćniku Josip Kosec; Vesna Kosec</item>
    </izvorni_sadrzaj>
    <derivirana_varijabla naziv="DomainObject.Predmet.ProtuStrankaListFormatedWithAdressOIB_1">
      <item>EKO MONT d.o.o., OIB 00058164896, Resnički put 55, 10000 Zagreb zastupanog po punomoćniku Josip Kosec; Vesna Kosec</item>
    </derivirana_varijabla>
  </DomainObject.Predmet.ProtuStrankaListFormatedWithAdressOIB>
  <DomainObject.Predmet.ProtuStrankaListNazivFormated>
    <izvorni_sadrzaj>
      <item>EKO MONT d.o.o.</item>
    </izvorni_sadrzaj>
    <derivirana_varijabla naziv="DomainObject.Predmet.ProtuStrankaListNazivFormated_1">
      <item>EKO MONT d.o.o.</item>
    </derivirana_varijabla>
  </DomainObject.Predmet.ProtuStrankaListNazivFormated>
  <DomainObject.Predmet.ProtuStrankaListNazivFormatedOIB>
    <izvorni_sadrzaj>
      <item>EKO MONT d.o.o., OIB 00058164896</item>
    </izvorni_sadrzaj>
    <derivirana_varijabla naziv="DomainObject.Predmet.ProtuStrankaListNazivFormatedOIB_1">
      <item>EKO MONT d.o.o., OIB 00058164896</item>
    </derivirana_varijabla>
  </DomainObject.Predmet.ProtuStrankaListNazivFormatedOIB>
  <DomainObject.Predmet.OstaliListFormated>
    <izvorni_sadrzaj>
      <item>Josip Kosec punomoćnik sudionika u postupku EKO MONT d.o.o.</item>
      <item>Vesna Kosec punomoćnik sudionika u postupku EKO MONT d.o.o.</item>
      <item>IGOR BUTURAC</item>
      <item>SOCIETE GENERALE-SPLITSKA BANKA dioničko društvo</item>
      <item>Ema Kalogjera Juranić</item>
    </izvorni_sadrzaj>
    <derivirana_varijabla naziv="DomainObject.Predmet.OstaliListFormated_1">
      <item>Josip Kosec punomoćnik sudionika u postupku EKO MONT d.o.o.</item>
      <item>Vesna Kosec punomoćnik sudionika u postupku EKO MONT d.o.o.</item>
      <item>IGOR BUTURAC</item>
      <item>SOCIETE GENERALE-SPLITSKA BANKA dioničko društvo</item>
      <item>Ema Kalogjera Juranić</item>
    </derivirana_varijabla>
  </DomainObject.Predmet.OstaliListFormated>
  <DomainObject.Predmet.OstaliListFormatedOIB>
    <izvorni_sadrzaj>
      <item>Josip Kosec, OIB 31136737258 punomoćnik sudionika u postupku EKO MONT d.o.o.</item>
      <item>Vesna Kosec, OIB 76890400849 punomoćnik sudionika u postupku EKO MONT d.o.o.</item>
      <item>IGOR BUTURAC</item>
      <item>SOCIETE GENERALE-SPLITSKA BANKA dioničko društvo, OIB 69326397242</item>
      <item>Ema Kalogjera Juranić</item>
    </izvorni_sadrzaj>
    <derivirana_varijabla naziv="DomainObject.Predmet.OstaliListFormatedOIB_1">
      <item>Josip Kosec, OIB 31136737258 punomoćnik sudionika u postupku EKO MONT d.o.o.</item>
      <item>Vesna Kosec, OIB 76890400849 punomoćnik sudionika u postupku EKO MONT d.o.o.</item>
      <item>IGOR BUTURAC</item>
      <item>SOCIETE GENERALE-SPLITSKA BANKA dioničko društvo, OIB 69326397242</item>
      <item>Ema Kalogjera Juranić</item>
    </derivirana_varijabla>
  </DomainObject.Predmet.OstaliListFormatedOIB>
  <DomainObject.Predmet.OstaliListFormatedWithAdress>
    <izvorni_sadrzaj>
      <item>Josip Kosec, Severi 3, 10000 Zagreb punomoćnik sudionika u postupku EKO MONT d.o.o.</item>
      <item>Vesna Kosec, Severi 3, 10000 Zagreb punomoćnik sudionika u postupku EKO MONT d.o.o.</item>
      <item>IGOR BUTURAC, Budmanijeva 5, 10000 Zagreb</item>
      <item>SOCIETE GENERALE-SPLITSKA BANKA dioničko društvo, Ruđera Boškovića 16, 21000 Split</item>
      <item>Ema Kalogjera Juranić, Trg bana J. Jelačića 3, 10000 Zagreb</item>
    </izvorni_sadrzaj>
    <derivirana_varijabla naziv="DomainObject.Predmet.OstaliListFormatedWithAdress_1">
      <item>Josip Kosec, Severi 3, 10000 Zagreb punomoćnik sudionika u postupku EKO MONT d.o.o.</item>
      <item>Vesna Kosec, Severi 3, 10000 Zagreb punomoćnik sudionika u postupku EKO MONT d.o.o.</item>
      <item>IGOR BUTURAC, Budmanijeva 5, 10000 Zagreb</item>
      <item>SOCIETE GENERALE-SPLITSKA BANKA dioničko društvo, Ruđera Boškovića 16, 21000 Split</item>
      <item>Ema Kalogjera Juranić, Trg bana J. Jelačića 3, 10000 Zagreb</item>
    </derivirana_varijabla>
  </DomainObject.Predmet.OstaliListFormatedWithAdress>
  <DomainObject.Predmet.OstaliListFormatedWithAdressOIB>
    <izvorni_sadrzaj>
      <item>Josip Kosec, OIB 31136737258, Severi 3, 10000 Zagreb punomoćnik sudionika u postupku EKO MONT d.o.o.</item>
      <item>Vesna Kosec, OIB 76890400849, Severi 3, 10000 Zagreb punomoćnik sudionika u postupku EKO MONT d.o.o.</item>
      <item>IGOR BUTURAC, Budmanijeva 5, 10000 Zagreb</item>
      <item>SOCIETE GENERALE-SPLITSKA BANKA dioničko društvo, OIB 69326397242, Ruđera Boškovića 16, 21000 Split</item>
      <item>Ema Kalogjera Juranić, Trg bana J. Jelačića 3, 10000 Zagreb</item>
    </izvorni_sadrzaj>
    <derivirana_varijabla naziv="DomainObject.Predmet.OstaliListFormatedWithAdressOIB_1">
      <item>Josip Kosec, OIB 31136737258, Severi 3, 10000 Zagreb punomoćnik sudionika u postupku EKO MONT d.o.o.</item>
      <item>Vesna Kosec, OIB 76890400849, Severi 3, 10000 Zagreb punomoćnik sudionika u postupku EKO MONT d.o.o.</item>
      <item>IGOR BUTURAC, Budmanijeva 5, 10000 Zagreb</item>
      <item>SOCIETE GENERALE-SPLITSKA BANKA dioničko društvo, OIB 69326397242, Ruđera Boškovića 16, 21000 Split</item>
      <item>Ema Kalogjera Juranić, Trg bana J. Jelačića 3, 10000 Zagreb</item>
    </derivirana_varijabla>
  </DomainObject.Predmet.OstaliListFormatedWithAdressOIB>
  <DomainObject.Predmet.OstaliListNazivFormated>
    <izvorni_sadrzaj>
      <item>Josip Kosec</item>
      <item>Vesna Kosec</item>
      <item>IGOR BUTURAC</item>
      <item>SOCIETE GENERALE-SPLITSKA BANKA dioničko društvo</item>
      <item>Ema Kalogjera Juranić</item>
    </izvorni_sadrzaj>
    <derivirana_varijabla naziv="DomainObject.Predmet.OstaliListNazivFormated_1">
      <item>Josip Kosec</item>
      <item>Vesna Kosec</item>
      <item>IGOR BUTURAC</item>
      <item>SOCIETE GENERALE-SPLITSKA BANKA dioničko društvo</item>
      <item>Ema Kalogjera Juranić</item>
    </derivirana_varijabla>
  </DomainObject.Predmet.OstaliListNazivFormated>
  <DomainObject.Predmet.OstaliListNazivFormatedOIB>
    <izvorni_sadrzaj>
      <item>Josip Kosec, OIB 31136737258</item>
      <item>Vesna Kosec, OIB 76890400849</item>
      <item>IGOR BUTURAC</item>
      <item>SOCIETE GENERALE-SPLITSKA BANKA dioničko društvo, OIB 69326397242</item>
      <item>Ema Kalogjera Juranić</item>
    </izvorni_sadrzaj>
    <derivirana_varijabla naziv="DomainObject.Predmet.OstaliListNazivFormatedOIB_1">
      <item>Josip Kosec, OIB 31136737258</item>
      <item>Vesna Kosec, OIB 76890400849</item>
      <item>IGOR BUTURAC</item>
      <item>SOCIETE GENERALE-SPLITSKA BANKA dioničko društvo, OIB 69326397242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MONT d.o.o.</izvorni_sadrzaj>
    <derivirana_varijabla naziv="DomainObject.Predmet.ProtustrankaIDrugi_1">EKO 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MONT d.o.o., OIB 00058164896, Resnički put 55, 10000 Zagreb</izvorni_sadrzaj>
    <derivirana_varijabla naziv="DomainObject.Predmet.ProtustrankaIDrugiAdressOIB_1">EKO MONT d.o.o., OIB 00058164896, Resnički put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MONT d.o.o.</item>
      <item>Josip Kosec</item>
      <item>Vesna Kosec</item>
      <item>IGOR BUTURAC</item>
      <item>SOCIETE GENERALE-SPLITSKA BANKA dioničko društvo</item>
      <item>Ema Kalogjera Juranić</item>
    </izvorni_sadrzaj>
    <derivirana_varijabla naziv="DomainObject.Predmet.SudioniciListNaziv_1">
      <item>FINA Regionalni centar Zagreb</item>
      <item>EKO MONT d.o.o.</item>
      <item>Josip Kosec</item>
      <item>Vesna Kosec</item>
      <item>IGOR BUTURAC</item>
      <item>SOCIETE GENERALE-SPLITSKA BANKA dioničko društvo</item>
      <item>Ema Kalogjera Juranić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EKO MONT d.o.o., OIB 00058164896, Resnički put 55,10000 Zagreb</item>
      <item>Josip Kosec, OIB 31136737258, Severi 3,10000 Zagreb</item>
      <item>Vesna Kosec, OIB 76890400849, Severi 3,10000 Zagreb</item>
      <item>IGOR BUTURAC, Budmanijeva 5,10000 Zagreb</item>
      <item>SOCIETE GENERALE-SPLITSKA BANKA dioničko društvo, OIB 69326397242, Ruđera Boškovića 16,21000 Split</item>
      <item>Ema Kalogjera Juranić, Trg bana J. Jelačića 3,10000 Zagreb</item>
    </izvorni_sadrzaj>
    <derivirana_varijabla naziv="DomainObject.Predmet.SudioniciListAdressOIB_1">
      <item>FINA Regionalni centar Zagreb, OIB 85821130368, Trg svibanjskih žrtava 1995. 1,10000 Zagreb</item>
      <item>EKO MONT d.o.o., OIB 00058164896, Resnički put 55,10000 Zagreb</item>
      <item>Josip Kosec, OIB 31136737258, Severi 3,10000 Zagreb</item>
      <item>Vesna Kosec, OIB 76890400849, Severi 3,10000 Zagreb</item>
      <item>IGOR BUTURAC, Budmanijeva 5,10000 Zagreb</item>
      <item>SOCIETE GENERALE-SPLITSKA BANKA dioničko društvo, OIB 69326397242, Ruđera Boškovića 16,21000 Split</item>
      <item>Ema Kalogjera Juranić, Trg bana J.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00058164896</item>
      <item>, OIB 31136737258</item>
      <item>, OIB 76890400849</item>
      <item>, OIB null</item>
      <item>, OIB 69326397242</item>
      <item>, OIB null</item>
    </izvorni_sadrzaj>
    <derivirana_varijabla naziv="DomainObject.Predmet.SudioniciListNazivOIB_1">
      <item>, OIB 85821130368</item>
      <item>, OIB 00058164896</item>
      <item>, OIB 31136737258</item>
      <item>, OIB 76890400849</item>
      <item>, OIB null</item>
      <item>, OIB 69326397242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711</properties:Characters>
  <properties:Lines>36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2016-10-07T10:32:00Z</dcterms:created>
  <dc:creator>nmarkovic</dc:creator>
  <cp:lastModifiedBy>Katica Franjić</cp:lastModifiedBy>
  <cp:lastPrinted>2016-10-10T07:00:00Z</cp:lastPrinted>
  <dcterms:modified xmlns:xsi="http://www.w3.org/2001/XMLSchema-instance" xsi:type="dcterms:W3CDTF">2016-10-10T07:01:00Z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