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3d510" w14:paraId="803d510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7CEE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277CEE"/>
    <w:rsid w:val="004F68B0"/>
    <w:rsid w:val="009B604F"/>
    <w:rsid w:val="00B37282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1102</izvorni_sadrzaj>
    <derivirana_varijabla naziv="DomainObject.Predmet.Broj_1">1102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St-1102/2016</izvorni_sadrzaj>
    <derivirana_varijabla naziv="DomainObject.Predmet.OznakaBroj_1">St-1102/2016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STAKLO DVORŽAK društvo s ograničenom odgovornošću za trgovinu, proizvodnju i usluge</izvorni_sadrzaj>
    <derivirana_varijabla naziv="DomainObject.Predmet.ProtustrankaFormated_1">  STAKLO DVORŽAK društvo s ograničenom odgovornošću za trgovinu, proizvodnju i usluge</derivirana_varijabla>
  </DomainObject.Predmet.ProtustrankaFormated>
  <DomainObject.Predmet.ProtustrankaFormatedOIB>
    <izvorni_sadrzaj>  STAKLO DVORŽAK društvo s ograničenom odgovornošću za trgovinu, proizvodnju i usluge, OIB 20071314243</izvorni_sadrzaj>
    <derivirana_varijabla naziv="DomainObject.Predmet.ProtustrankaFormatedOIB_1">  STAKLO DVORŽAK društvo s ograničenom odgovornošću za trgovinu, proizvodnju i usluge, OIB 20071314243</derivirana_varijabla>
  </DomainObject.Predmet.ProtustrankaFormatedOIB>
  <DomainObject.Predmet.ProtustrankaFormatedWithAdress>
    <izvorni_sadrzaj> STAKLO DVORŽAK društvo s ograničenom odgovornošću za trgovinu, proizvodnju i usluge, Ulica Petra Zrinskog 17, 48260 Križevci</izvorni_sadrzaj>
    <derivirana_varijabla naziv="DomainObject.Predmet.ProtustrankaFormatedWithAdress_1"> STAKLO DVORŽAK društvo s ograničenom odgovornošću za trgovinu, proizvodnju i usluge, Ulica Petra Zrinskog 17, 48260 Križevci</derivirana_varijabla>
  </DomainObject.Predmet.ProtustrankaFormatedWithAdress>
  <DomainObject.Predmet.ProtustrankaFormatedWithAdressOIB>
    <izvorni_sadrzaj> STAKLO DVORŽAK društvo s ograničenom odgovornošću za trgovinu, proizvodnju i usluge, OIB 20071314243, Ulica Petra Zrinskog 17, 48260 Križevci</izvorni_sadrzaj>
    <derivirana_varijabla naziv="DomainObject.Predmet.ProtustrankaFormatedWithAdressOIB_1"> STAKLO DVORŽAK društvo s ograničenom odgovornošću za trgovinu, proizvodnju i usluge, OIB 20071314243, Ulica Petra Zrinskog 17, 48260 Križevci</derivirana_varijabla>
  </DomainObject.Predmet.ProtustrankaFormatedWithAdressOIB>
  <DomainObject.Predmet.ProtustrankaWithAdress>
    <izvorni_sadrzaj>STAKLO DVORŽAK društvo s ograničenom odgovornošću za trgovinu, proizvodnju i usluge Ulica Petra Zrinskog 17, 48260 Križevci</izvorni_sadrzaj>
    <derivirana_varijabla naziv="DomainObject.Predmet.ProtustrankaWithAdress_1">STAKLO DVORŽAK društvo s ograničenom odgovornošću za trgovinu, proizvodnju i usluge Ulica Petra Zrinskog 17, 48260 Križevci</derivirana_varijabla>
  </DomainObject.Predmet.ProtustrankaWithAdress>
  <DomainObject.Predmet.ProtustrankaWithAdressOIB>
    <izvorni_sadrzaj>STAKLO DVORŽAK društvo s ograničenom odgovornošću za trgovinu, proizvodnju i usluge, OIB 20071314243, Ulica Petra Zrinskog 17, 48260 Križevci</izvorni_sadrzaj>
    <derivirana_varijabla naziv="DomainObject.Predmet.ProtustrankaWithAdressOIB_1">STAKLO DVORŽAK društvo s ograničenom odgovornošću za trgovinu, proizvodnju i usluge, OIB 20071314243, Ulica Petra Zrinskog 17, 48260 Križevci</derivirana_varijabla>
  </DomainObject.Predmet.ProtustrankaWithAdressOIB>
  <DomainObject.Predmet.ProtustrankaNazivFormated>
    <izvorni_sadrzaj>STAKLO DVORŽAK društvo s ograničenom odgovornošću za trgovinu, proizvodnju i usluge</izvorni_sadrzaj>
    <derivirana_varijabla naziv="DomainObject.Predmet.ProtustrankaNazivFormated_1">STAKLO DVORŽAK društvo s ograničenom odgovornošću za trgovinu, proizvodnju i usluge</derivirana_varijabla>
  </DomainObject.Predmet.ProtustrankaNazivFormated>
  <DomainObject.Predmet.ProtustrankaNazivFormatedOIB>
    <izvorni_sadrzaj>STAKLO DVORŽAK društvo s ograničenom odgovornošću za trgovinu, proizvodnju i usluge, OIB 20071314243</izvorni_sadrzaj>
    <derivirana_varijabla naziv="DomainObject.Predmet.ProtustrankaNazivFormatedOIB_1">STAKLO DVORŽAK društvo s ograničenom odgovornošću za trgovinu, proizvodnju i usluge, OIB 20071314243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5882.73</izvorni_sadrzaj>
    <derivirana_varijabla naziv="DomainObject.Predmet.TrenutnaVrijednost_1">5882.73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STAKLO DVORŽAK društvo s ograničenom odgovornošću za trgovinu, proizvodnju i usluge</item>
    </izvorni_sadrzaj>
    <derivirana_varijabla naziv="DomainObject.Predmet.ProtuStrankaListFormated_1">
      <item>STAKLO DVORŽAK društvo s ograničenom odgovornošću za trgovinu, proizvodnju i usluge</item>
    </derivirana_varijabla>
  </DomainObject.Predmet.ProtuStrankaListFormated>
  <DomainObject.Predmet.ProtuStrankaListFormatedOIB>
    <izvorni_sadrzaj>
      <item>STAKLO DVORŽAK društvo s ograničenom odgovornošću za trgovinu, proizvodnju i usluge, OIB 20071314243</item>
    </izvorni_sadrzaj>
    <derivirana_varijabla naziv="DomainObject.Predmet.ProtuStrankaListFormatedOIB_1">
      <item>STAKLO DVORŽAK društvo s ograničenom odgovornošću za trgovinu, proizvodnju i usluge, OIB 20071314243</item>
    </derivirana_varijabla>
  </DomainObject.Predmet.ProtuStrankaListFormatedOIB>
  <DomainObject.Predmet.ProtuStrankaListFormatedWithAdress>
    <izvorni_sadrzaj>
      <item>STAKLO DVORŽAK društvo s ograničenom odgovornošću za trgovinu, proizvodnju i usluge, Ulica Petra Zrinskog 17, 48260 Križevci</item>
    </izvorni_sadrzaj>
    <derivirana_varijabla naziv="DomainObject.Predmet.ProtuStrankaListFormatedWithAdress_1">
      <item>STAKLO DVORŽAK društvo s ograničenom odgovornošću za trgovinu, proizvodnju i usluge, Ulica Petra Zrinskog 17, 48260 Križevci</item>
    </derivirana_varijabla>
  </DomainObject.Predmet.ProtuStrankaListFormatedWithAdress>
  <DomainObject.Predmet.ProtuStrankaListFormatedWithAdressOIB>
    <izvorni_sadrzaj>
      <item>STAKLO DVORŽAK društvo s ograničenom odgovornošću za trgovinu, proizvodnju i usluge, OIB 20071314243, Ulica Petra Zrinskog 17, 48260 Križevci</item>
    </izvorni_sadrzaj>
    <derivirana_varijabla naziv="DomainObject.Predmet.ProtuStrankaListFormatedWithAdressOIB_1">
      <item>STAKLO DVORŽAK društvo s ograničenom odgovornošću za trgovinu, proizvodnju i usluge, OIB 20071314243, Ulica Petra Zrinskog 17, 48260 Križevci</item>
    </derivirana_varijabla>
  </DomainObject.Predmet.ProtuStrankaListFormatedWithAdressOIB>
  <DomainObject.Predmet.ProtuStrankaListNazivFormated>
    <izvorni_sadrzaj>
      <item>STAKLO DVORŽAK društvo s ograničenom odgovornošću za trgovinu, proizvodnju i usluge</item>
    </izvorni_sadrzaj>
    <derivirana_varijabla naziv="DomainObject.Predmet.ProtuStrankaListNazivFormated_1">
      <item>STAKLO DVORŽAK društvo s ograničenom odgovornošću za trgovinu, proizvodnju i usluge</item>
    </derivirana_varijabla>
  </DomainObject.Predmet.ProtuStrankaListNazivFormated>
  <DomainObject.Predmet.ProtuStrankaListNazivFormatedOIB>
    <izvorni_sadrzaj>
      <item>STAKLO DVORŽAK društvo s ograničenom odgovornošću za trgovinu, proizvodnju i usluge, OIB 20071314243</item>
    </izvorni_sadrzaj>
    <derivirana_varijabla naziv="DomainObject.Predmet.ProtuStrankaListNazivFormatedOIB_1">
      <item>STAKLO DVORŽAK društvo s ograničenom odgovornošću za trgovinu, proizvodnju i usluge, OIB 20071314243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STAKLO DVORŽAK društvo s ograničenom odgovornošću za trgovinu, proizvodnju i usluge</izvorni_sadrzaj>
    <derivirana_varijabla naziv="DomainObject.Predmet.ProtustrankaIDrugi_1">STAKLO DVORŽAK društvo s ograničenom odgovornošću za trgovinu,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STAKLO DVORŽAK društvo s ograničenom odgovornošću za trgovinu, proizvodnju i usluge, OIB 20071314243, Ulica Petra Zrinskog 17, 48260 Križevci</izvorni_sadrzaj>
    <derivirana_varijabla naziv="DomainObject.Predmet.ProtustrankaIDrugiAdressOIB_1">STAKLO DVORŽAK društvo s ograničenom odgovornošću za trgovinu, proizvodnju i usluge, OIB 20071314243, Ulica Petra Zrinskog 17,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STAKLO DVORŽAK društvo s ograničenom odgovornošću za trgovinu, proizvodnju i usluge</item>
      <item>Sudski registar</item>
      <item>e-oglasna ploča</item>
    </izvorni_sadrzaj>
    <derivirana_varijabla naziv="DomainObject.Predmet.SudioniciListNaziv_1">
      <item>Financijska agencija</item>
      <item>STAKLO DVORŽAK društvo s ograničenom odgovornošću za trgovinu, proizvodnju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STAKLO DVORŽAK društvo s ograničenom odgovornošću za trgovinu, proizvodnju i usluge, OIB 20071314243, Ulica Petra Zrinskog 17,48260 Križevci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STAKLO DVORŽAK društvo s ograničenom odgovornošću za trgovinu, proizvodnju i usluge, OIB 20071314243, Ulica Petra Zrinskog 17,48260 Križevci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20071314243</item>
      <item>, OIB null</item>
    </izvorni_sadrzaj>
    <derivirana_varijabla naziv="DomainObject.Predmet.SudioniciListNazivOIB_1">
      <item>, OIB null</item>
      <item>, OIB 85821130368</item>
      <item>, OIB 20071314243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2017-05-31T12:22:00Z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