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ce7d" w14:paraId="500ce7d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A610FA">
        <w:t>109/16-23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A610FA">
        <w:rPr>
          <w:color w:val="000000"/>
        </w:rPr>
        <w:t>PAŠKO-DISTRIBUCIJA d.o.o. za trgovinu, uvoz i izvoz, Otok, J. Kozarca 27, MBS 030081823, OIB 14358622239</w:t>
      </w:r>
      <w:r w:rsidRPr="005F32B9">
        <w:t xml:space="preserve">, </w:t>
      </w:r>
      <w:r w:rsidR="008D6901" w:rsidRPr="005D1548">
        <w:t>dana</w:t>
      </w:r>
      <w:r w:rsidR="00136E56">
        <w:t xml:space="preserve"> </w:t>
      </w:r>
      <w:r w:rsidR="00A610FA">
        <w:t>31</w:t>
      </w:r>
      <w:r w:rsidR="00136E56">
        <w:t>. ožujka 2017.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C506BA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>Stečajnom upravitelju</w:t>
      </w:r>
      <w:r w:rsidR="00E94D82">
        <w:rPr>
          <w:bCs/>
        </w:rPr>
        <w:t xml:space="preserve"> </w:t>
      </w:r>
      <w:r w:rsidR="00136E56">
        <w:t>Marijani Božić iz Osijeka, Sjenjak 50, OIB: 73513875321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A610FA">
        <w:rPr>
          <w:color w:val="000000"/>
        </w:rPr>
        <w:t>PAŠKO-DISTRIBUCIJA d.o.o. za trgovinu, uvoz i izvoz, Otok, J. Kozarca 27, MBS 030081823, OIB 14358622239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136E56">
        <w:t>Marijani Božić iz Osijeka, Sjenjak 50, IBAN: HR06 25000093105337582</w:t>
      </w:r>
      <w:r w:rsidR="00747DCE">
        <w:t xml:space="preserve">,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A610FA">
        <w:rPr>
          <w:bCs/>
        </w:rPr>
        <w:t>109</w:t>
      </w:r>
      <w:r w:rsidR="00136E56">
        <w:rPr>
          <w:bCs/>
        </w:rPr>
        <w:t>/16</w:t>
      </w:r>
      <w:r>
        <w:rPr>
          <w:bCs/>
        </w:rPr>
        <w:t xml:space="preserve"> od </w:t>
      </w:r>
      <w:r w:rsidR="00136E56">
        <w:rPr>
          <w:bCs/>
        </w:rPr>
        <w:t>31. siječnja 2017</w:t>
      </w:r>
      <w:r>
        <w:rPr>
          <w:bCs/>
        </w:rPr>
        <w:t xml:space="preserve">. godine pokrenut je prethodni postupak nad dužnikom </w:t>
      </w:r>
      <w:r w:rsidR="00A610FA">
        <w:rPr>
          <w:color w:val="000000"/>
        </w:rPr>
        <w:t>PAŠKO-DISTRIBUCIJA d.o.o. za trgovinu, uvoz i izvoz, Otok, J. Kozarca 27, MBS 030081823, OIB 14358622239</w:t>
      </w:r>
      <w:r>
        <w:rPr>
          <w:bCs/>
        </w:rPr>
        <w:t xml:space="preserve">. Istim rješenjem imenovan je privremeni stečajni upravitelj </w:t>
      </w:r>
      <w:r w:rsidR="00136E56">
        <w:t>Marijana Božić iz Osijeka, Sjenjak 50, OIB: 73513875321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C1DB4" w:rsidP="00AC1DB4" w:rsidR="00AC1DB4">
      <w:pPr>
        <w:jc w:val="right"/>
      </w:pPr>
      <w:r>
        <w:t>13 St-</w:t>
      </w:r>
      <w:r w:rsidR="00A610FA">
        <w:t>109/16-23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902DB4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</w:t>
      </w:r>
      <w:r w:rsidR="00136E56">
        <w:rPr>
          <w:bCs/>
        </w:rPr>
        <w:t>1. ožujka 2017</w:t>
      </w:r>
      <w:r w:rsidR="004B1D71">
        <w:rPr>
          <w:bCs/>
        </w:rPr>
        <w:t>.g.</w:t>
      </w:r>
      <w:r>
        <w:rPr>
          <w:bCs/>
        </w:rPr>
        <w:t xml:space="preserve">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136E56">
        <w:rPr>
          <w:bCs/>
        </w:rPr>
        <w:t>14 ožujka 2017</w:t>
      </w:r>
      <w:r w:rsidR="004B1D71">
        <w:rPr>
          <w:bCs/>
        </w:rPr>
        <w:t>. godine.</w:t>
      </w:r>
      <w:r>
        <w:rPr>
          <w:bCs/>
        </w:rPr>
        <w:t xml:space="preserve"> </w:t>
      </w:r>
    </w:p>
    <w:p w:rsidRDefault="00BB13AD" w:rsidP="00E15FED" w:rsidR="00BB13AD">
      <w:pPr>
        <w:jc w:val="both"/>
      </w:pPr>
    </w:p>
    <w:p w:rsidRDefault="00A610FA" w:rsidP="00E15FED" w:rsidR="00A610FA">
      <w:pPr>
        <w:jc w:val="both"/>
        <w:rPr>
          <w:bCs/>
        </w:rPr>
      </w:pPr>
      <w:r>
        <w:tab/>
      </w:r>
      <w:r>
        <w:rPr>
          <w:bCs/>
        </w:rPr>
        <w:t>Dana 14. ožujka 2017. godine privremeni stečajni upravitelj u spis je dostavio zahtjev za određivanje nagrade za obavljene poslove privremenog stečajnog upravitelja.</w:t>
      </w:r>
    </w:p>
    <w:p w:rsidRDefault="00A610FA" w:rsidP="00E15FED" w:rsidR="00A610FA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A610FA">
        <w:t>31</w:t>
      </w:r>
      <w:r w:rsidR="00136E56">
        <w:t>. ožujka</w:t>
      </w:r>
      <w:r w:rsidR="00902DB4">
        <w:t xml:space="preserve">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02DB4" w:rsidP="009A6857" w:rsidR="009A6857">
      <w:pPr>
        <w:pStyle w:val="Tijeloteksta"/>
        <w:numPr>
          <w:ilvl w:val="0"/>
          <w:numId w:val="21"/>
        </w:numPr>
        <w:jc w:val="left"/>
      </w:pPr>
      <w:r>
        <w:t>Stečajna</w:t>
      </w:r>
      <w:r w:rsidR="009A6857" w:rsidRPr="007B3432">
        <w:t xml:space="preserve"> upravitelj</w:t>
      </w:r>
      <w:r>
        <w:t>ica</w:t>
      </w:r>
      <w:r w:rsidR="009A6857"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136E56">
        <w:t>14/4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4B91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4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B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B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B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B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4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B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B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B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B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St-109/2016</izvorni_sadrzaj>
    <derivirana_varijabla naziv="DomainObject.Predmet.OznakaBroj_1">St-109/2016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PAŠKO-DISTRIBUCIJA d.o.o. za trgovinu, uvoz i izvoz</izvorni_sadrzaj>
    <derivirana_varijabla naziv="DomainObject.Predmet.ProtustrankaFormated_1">  PAŠKO-DISTRIBUCIJA d.o.o. za trgovinu, uvoz i izvoz</derivirana_varijabla>
  </DomainObject.Predmet.ProtustrankaFormated>
  <DomainObject.Predmet.ProtustrankaFormatedOIB>
    <izvorni_sadrzaj>  PAŠKO-DISTRIBUCIJA d.o.o. za trgovinu, uvoz i izvoz, OIB 14358622239</izvorni_sadrzaj>
    <derivirana_varijabla naziv="DomainObject.Predmet.ProtustrankaFormatedOIB_1">  PAŠKO-DISTRIBUCIJA d.o.o. za trgovinu, uvoz i izvoz, OIB 14358622239</derivirana_varijabla>
  </DomainObject.Predmet.ProtustrankaFormatedOIB>
  <DomainObject.Predmet.ProtustrankaFormatedWithAdress>
    <izvorni_sadrzaj> PAŠKO-DISTRIBUCIJA d.o.o. za trgovinu, uvoz i izvoz, Josipa Kozarca 27, 32252 Otok</izvorni_sadrzaj>
    <derivirana_varijabla naziv="DomainObject.Predmet.ProtustrankaFormatedWithAdress_1"> PAŠKO-DISTRIBUCIJA d.o.o. za trgovinu, uvoz i izvoz, Josipa Kozarca 27, 32252 Otok</derivirana_varijabla>
  </DomainObject.Predmet.ProtustrankaFormatedWithAdress>
  <DomainObject.Predmet.ProtustrankaFormatedWithAdressOIB>
    <izvorni_sadrzaj> PAŠKO-DISTRIBUCIJA d.o.o. za trgovinu, uvoz i izvoz, OIB 14358622239, Josipa Kozarca 27, 32252 Otok</izvorni_sadrzaj>
    <derivirana_varijabla naziv="DomainObject.Predmet.ProtustrankaFormatedWithAdressOIB_1"> PAŠKO-DISTRIBUCIJA d.o.o. za trgovinu, uvoz i izvoz, OIB 14358622239, Josipa Kozarca 27, 32252 Otok</derivirana_varijabla>
  </DomainObject.Predmet.ProtustrankaFormatedWithAdressOIB>
  <DomainObject.Predmet.ProtustrankaWithAdress>
    <izvorni_sadrzaj>PAŠKO-DISTRIBUCIJA d.o.o. za trgovinu, uvoz i izvoz Josipa Kozarca 27, 32252 Otok</izvorni_sadrzaj>
    <derivirana_varijabla naziv="DomainObject.Predmet.ProtustrankaWithAdress_1">PAŠKO-DISTRIBUCIJA d.o.o. za trgovinu, uvoz i izvoz Josipa Kozarca 27, 32252 Otok</derivirana_varijabla>
  </DomainObject.Predmet.ProtustrankaWithAdress>
  <DomainObject.Predmet.ProtustrankaWithAdressOIB>
    <izvorni_sadrzaj>PAŠKO-DISTRIBUCIJA d.o.o. za trgovinu, uvoz i izvoz, OIB 14358622239, Josipa Kozarca 27, 32252 Otok</izvorni_sadrzaj>
    <derivirana_varijabla naziv="DomainObject.Predmet.ProtustrankaWithAdressOIB_1">PAŠKO-DISTRIBUCIJA d.o.o. za trgovinu, uvoz i izvoz, OIB 14358622239, Josipa Kozarca 27, 32252 Otok</derivirana_varijabla>
  </DomainObject.Predmet.ProtustrankaWithAdressOIB>
  <DomainObject.Predmet.ProtustrankaNazivFormated>
    <izvorni_sadrzaj>PAŠKO-DISTRIBUCIJA d.o.o. za trgovinu, uvoz i izvoz</izvorni_sadrzaj>
    <derivirana_varijabla naziv="DomainObject.Predmet.ProtustrankaNazivFormated_1">PAŠKO-DISTRIBUCIJA d.o.o. za trgovinu, uvoz i izvoz</derivirana_varijabla>
  </DomainObject.Predmet.ProtustrankaNazivFormated>
  <DomainObject.Predmet.ProtustrankaNazivFormatedOIB>
    <izvorni_sadrzaj>PAŠKO-DISTRIBUCIJA d.o.o. za trgovinu, uvoz i izvoz, OIB 14358622239</izvorni_sadrzaj>
    <derivirana_varijabla naziv="DomainObject.Predmet.ProtustrankaNazivFormatedOIB_1">PAŠKO-DISTRIBUCIJA d.o.o. za trgovinu, uvoz i izvoz, OIB 14358622239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UPRAVA, OIB 18683136487</izvorni_sadrzaj>
    <derivirana_varijabla naziv="DomainObject.Predmet.StrankaFormatedOIB_1">  MINISTARSTVO FINANCIJA POREZNA UPRAVA, OIB 18683136487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UPRAVA, OIB 18683136487</izvorni_sadrzaj>
    <derivirana_varijabla naziv="DomainObject.Predmet.StrankaFormatedWithAdressOIB_1"> MINISTARSTVO FINANCIJA POREZNA UPRAVA, OIB 18683136487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UPRAVA, OIB 18683136487</item>
    </izvorni_sadrzaj>
    <derivirana_varijabla naziv="DomainObject.Predmet.StrankaListFormatedOIB_1">
      <item>MINISTARSTVO FINANCIJA POREZNA UPRAVA, OIB 18683136487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UPRAVA, OIB 18683136487</item>
    </izvorni_sadrzaj>
    <derivirana_varijabla naziv="DomainObject.Predmet.StrankaListFormatedWithAdressOIB_1">
      <item>MINISTARSTVO FINANCIJA POREZNA UPRAVA, OIB 18683136487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PAŠKO-DISTRIBUCIJA d.o.o. za trgovinu, uvoz i izvoz</item>
    </izvorni_sadrzaj>
    <derivirana_varijabla naziv="DomainObject.Predmet.ProtuStrankaListFormated_1">
      <item>PAŠKO-DISTRIBUCIJA d.o.o. za trgovinu, uvoz i izvoz</item>
    </derivirana_varijabla>
  </DomainObject.Predmet.ProtuStrankaListFormated>
  <DomainObject.Predmet.ProtuStrankaListFormatedOIB>
    <izvorni_sadrzaj>
      <item>PAŠKO-DISTRIBUCIJA d.o.o. za trgovinu, uvoz i izvoz, OIB 14358622239</item>
    </izvorni_sadrzaj>
    <derivirana_varijabla naziv="DomainObject.Predmet.ProtuStrankaListFormatedOIB_1">
      <item>PAŠKO-DISTRIBUCIJA d.o.o. za trgovinu, uvoz i izvoz, OIB 14358622239</item>
    </derivirana_varijabla>
  </DomainObject.Predmet.ProtuStrankaListFormatedOIB>
  <DomainObject.Predmet.ProtuStrankaListFormatedWithAdress>
    <izvorni_sadrzaj>
      <item>PAŠKO-DISTRIBUCIJA d.o.o. za trgovinu, uvoz i izvoz, Josipa Kozarca 27, 32252 Otok</item>
    </izvorni_sadrzaj>
    <derivirana_varijabla naziv="DomainObject.Predmet.ProtuStrankaListFormatedWithAdress_1">
      <item>PAŠKO-DISTRIBUCIJA d.o.o. za trgovinu, uvoz i izvoz, Josipa Kozarca 27, 32252 Otok</item>
    </derivirana_varijabla>
  </DomainObject.Predmet.ProtuStrankaListFormatedWithAdress>
  <DomainObject.Predmet.ProtuStrankaListFormatedWithAdressOIB>
    <izvorni_sadrzaj>
      <item>PAŠKO-DISTRIBUCIJA d.o.o. za trgovinu, uvoz i izvoz, OIB 14358622239, Josipa Kozarca 27, 32252 Otok</item>
    </izvorni_sadrzaj>
    <derivirana_varijabla naziv="DomainObject.Predmet.ProtuStrankaListFormatedWithAdressOIB_1">
      <item>PAŠKO-DISTRIBUCIJA d.o.o. za trgovinu, uvoz i izvoz, OIB 14358622239, Josipa Kozarca 27, 32252 Otok</item>
    </derivirana_varijabla>
  </DomainObject.Predmet.ProtuStrankaListFormatedWithAdressOIB>
  <DomainObject.Predmet.ProtuStrankaListNazivFormated>
    <izvorni_sadrzaj>
      <item>PAŠKO-DISTRIBUCIJA d.o.o. za trgovinu, uvoz i izvoz</item>
    </izvorni_sadrzaj>
    <derivirana_varijabla naziv="DomainObject.Predmet.ProtuStrankaListNazivFormated_1">
      <item>PAŠKO-DISTRIBUCIJA d.o.o. za trgovinu, uvoz i izvoz</item>
    </derivirana_varijabla>
  </DomainObject.Predmet.ProtuStrankaListNazivFormated>
  <DomainObject.Predmet.ProtuStrankaListNazivFormatedOIB>
    <izvorni_sadrzaj>
      <item>PAŠKO-DISTRIBUCIJA d.o.o. za trgovinu, uvoz i izvoz, OIB 14358622239</item>
    </izvorni_sadrzaj>
    <derivirana_varijabla naziv="DomainObject.Predmet.ProtuStrankaListNazivFormatedOIB_1">
      <item>PAŠKO-DISTRIBUCIJA d.o.o. za trgovinu, uvoz i izvoz, OIB 14358622239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PAŠKO-DISTRIBUCIJA d.o.o. za trgovinu, uvoz i izvoz</izvorni_sadrzaj>
    <derivirana_varijabla naziv="DomainObject.Predmet.ProtustrankaIDrugi_1">PAŠKO-DISTRIBUCIJA d.o.o. za trgovinu, uvoz i izvoz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PAŠKO-DISTRIBUCIJA d.o.o. za trgovinu, uvoz i izvoz, OIB 14358622239, Josipa Kozarca 27, 32252 Otok</izvorni_sadrzaj>
    <derivirana_varijabla naziv="DomainObject.Predmet.ProtustrankaIDrugiAdressOIB_1">PAŠKO-DISTRIBUCIJA d.o.o. za trgovinu, uvoz i izvoz, OIB 14358622239, Josipa Kozarca 27,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PAŠKO-DISTRIBUCIJA d.o.o. za trgovinu, uvoz i izvoz</item>
      <item>MINISTARSTVO FINANCIJA POREZNA UPRAVA</item>
    </izvorni_sadrzaj>
    <derivirana_varijabla naziv="DomainObject.Predmet.SudioniciListNaziv_1">
      <item>PAŠKO-DISTRIBUCIJA d.o.o. za trgovinu, uvoz i izvoz</item>
      <item>MINISTARSTVO FINANCIJA POREZNA UPRAVA</item>
    </derivirana_varijabla>
  </DomainObject.Predmet.SudioniciListNaziv>
  <DomainObject.Predmet.SudioniciListAdressOIB>
    <izvorni_sadrzaj>
      <item>PAŠKO-DISTRIBUCIJA d.o.o. za trgovinu, uvoz i izvoz, OIB 14358622239, Josipa Kozarca 27,32252 Otok</item>
      <item>MINISTARSTVO FINANCIJA POREZNA UPRAVA, OIB 18683136487</item>
    </izvorni_sadrzaj>
    <derivirana_varijabla naziv="DomainObject.Predmet.SudioniciListAdressOIB_1">
      <item>PAŠKO-DISTRIBUCIJA d.o.o. za trgovinu, uvoz i izvoz, OIB 14358622239, Josipa Kozarca 27,32252 Otok</item>
      <item>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14358622239</item>
      <item>, OIB 18683136487</item>
    </izvorni_sadrzaj>
    <derivirana_varijabla naziv="DomainObject.Predmet.SudioniciListNazivOIB_1">
      <item>, OIB 14358622239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0F336-91AC-4793-A641-8E25EE1CED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2474</properties:Characters>
  <properties:Lines>93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2017-03-31T09:35:00Z</dcterms:created>
  <dc:creator>hermanj</dc:creator>
  <cp:lastModifiedBy>Žana Bem</cp:lastModifiedBy>
  <cp:lastPrinted>2016-07-11T07:36:00Z</cp:lastPrinted>
  <dcterms:modified xmlns:xsi="http://www.w3.org/2001/XMLSchema-instance" xsi:type="dcterms:W3CDTF">2017-03-31T09:37:00Z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