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7df8" w14:paraId="48d7df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D53CB">
        <w:t>1</w:t>
      </w:r>
      <w:r w:rsidR="00EB4CAC">
        <w:t>80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EB4CAC" w:rsidRPr="00EB4CAC">
        <w:t xml:space="preserve">GALERIJA </w:t>
      </w:r>
      <w:proofErr w:type="spellStart"/>
      <w:r w:rsidR="00EB4CAC" w:rsidRPr="00EB4CAC">
        <w:t>caffe</w:t>
      </w:r>
      <w:proofErr w:type="spellEnd"/>
      <w:r w:rsidR="00EB4CAC" w:rsidRPr="00EB4CAC">
        <w:t xml:space="preserve"> jednostavno društvo s ograničenom odgovornošću za ugostiteljstvo i trgovinu</w:t>
      </w:r>
      <w:r w:rsidR="00EB4CAC">
        <w:t xml:space="preserve"> Našice, Trg dr. Franje Tuđmana 15, </w:t>
      </w:r>
      <w:proofErr w:type="spellStart"/>
      <w:r w:rsidR="00EB4CAC">
        <w:t>OIB</w:t>
      </w:r>
      <w:proofErr w:type="spellEnd"/>
      <w:r w:rsidR="00EB4CAC">
        <w:t xml:space="preserve">: </w:t>
      </w:r>
      <w:r w:rsidR="00EB4CAC" w:rsidRPr="00EB4CAC">
        <w:t>61855307470</w:t>
      </w:r>
      <w:r w:rsidR="00EB4CAC">
        <w:t xml:space="preserve">, </w:t>
      </w:r>
      <w:proofErr w:type="spellStart"/>
      <w:r w:rsidR="00EB4CAC">
        <w:t>MBS</w:t>
      </w:r>
      <w:proofErr w:type="spellEnd"/>
      <w:r w:rsidR="00EB4CAC">
        <w:t xml:space="preserve">: 030173716, </w:t>
      </w:r>
      <w:r w:rsidR="0074799A">
        <w:t xml:space="preserve"> </w:t>
      </w:r>
      <w:r>
        <w:t>temeljem članka 430. Stečajnog zakona (Narodne novine 71/15), dana</w:t>
      </w:r>
      <w:r w:rsidR="0074799A">
        <w:t xml:space="preserve"> 1. ožujka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EB4CAC" w:rsidRPr="00EB4CAC">
        <w:t xml:space="preserve">GALERIJA </w:t>
      </w:r>
      <w:proofErr w:type="spellStart"/>
      <w:r w:rsidR="00EB4CAC" w:rsidRPr="00EB4CAC">
        <w:t>caffe</w:t>
      </w:r>
      <w:proofErr w:type="spellEnd"/>
      <w:r w:rsidR="00EB4CAC" w:rsidRPr="00EB4CAC">
        <w:t xml:space="preserve"> jednostavno društvo s ograničenom odgovornošću za ugostiteljstvo i trgovinu</w:t>
      </w:r>
      <w:r w:rsidR="00EB4CAC">
        <w:t xml:space="preserve"> Našice, Trg dr. Franje Tuđmana 15, </w:t>
      </w:r>
      <w:proofErr w:type="spellStart"/>
      <w:r w:rsidR="00EB4CAC">
        <w:t>OIB</w:t>
      </w:r>
      <w:proofErr w:type="spellEnd"/>
      <w:r w:rsidR="00EB4CAC">
        <w:t xml:space="preserve">: </w:t>
      </w:r>
      <w:r w:rsidR="00EB4CAC" w:rsidRPr="00EB4CAC">
        <w:t>61855307470</w:t>
      </w:r>
      <w:r w:rsidR="00EB4CAC">
        <w:t xml:space="preserve">, </w:t>
      </w:r>
      <w:proofErr w:type="spellStart"/>
      <w:r w:rsidR="00EB4CAC">
        <w:t>MBS</w:t>
      </w:r>
      <w:proofErr w:type="spellEnd"/>
      <w:r w:rsidR="00EB4CAC">
        <w:t>: 030173716, iznosi 29.155,12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EB4CAC">
        <w:t>Mario Štimac iz Markovca Našičkog</w:t>
      </w:r>
      <w:r w:rsidR="0074799A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D53CB">
        <w:t>1</w:t>
      </w:r>
      <w:r w:rsidR="00EB4CAC">
        <w:t>80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74799A">
        <w:t xml:space="preserve">1. ožujka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B53E4"/>
    <w:rsid w:val="006C228F"/>
    <w:rsid w:val="0074799A"/>
    <w:rsid w:val="007961D6"/>
    <w:rsid w:val="007B34A0"/>
    <w:rsid w:val="007C288D"/>
    <w:rsid w:val="007C46EE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EB4CAC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C46E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46E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6E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6E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C46E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46E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6E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6E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caffe jednostavno društvo s ograničenom odgovornošću za ugostiteljstvo i trgovinu</izvorni_sadrzaj>
    <derivirana_varijabla naziv="DomainObject.Predmet.ProtustrankaFormated_1">  GALERIJA caffe jednostavno društvo s ograničenom odgovornošću za ugostiteljstvo i trgovinu</derivirana_varijabla>
  </DomainObject.Predmet.ProtustrankaFormated>
  <DomainObject.Predmet.ProtustrankaFormatedOIB>
    <izvorni_sadrzaj>  GALERIJA caffe jednostavno društvo s ograničenom odgovornošću za ugostiteljstvo i trgovinu, OIB 61855307470</izvorni_sadrzaj>
    <derivirana_varijabla naziv="DomainObject.Predmet.ProtustrankaFormatedOIB_1">  GALERIJA caffe jednostavno društvo s ograničenom odgovornošću za ugostiteljstvo i trgovinu, OIB 61855307470</derivirana_varijabla>
  </DomainObject.Predmet.ProtustrankaFormatedOIB>
  <DomainObject.Predmet.ProtustrankaFormatedWithAdress>
    <izvorni_sadrzaj> GALERIJA caffe jednostavno društvo s ograničenom odgovornošću za ugostiteljstvo i trgovinu, Trg dr.Franje Tuđmana 15, 31500 Našice</izvorni_sadrzaj>
    <derivirana_varijabla naziv="DomainObject.Predmet.ProtustrankaFormatedWithAdress_1"> GALERIJA caffe jednostavno društvo s ograničenom odgovornošću za ugostiteljstvo i trgovinu, Trg dr.Franje Tuđmana 15, 31500 Našice</derivirana_varijabla>
  </DomainObject.Predmet.ProtustrankaFormatedWithAdress>
  <DomainObject.Predmet.ProtustrankaFormatedWithAdressOIB>
    <izvorni_sadrzaj> GALERIJA caffe jednostavno društvo s ograničenom odgovornošću za ugostiteljstvo i trgovinu, OIB 61855307470, Trg dr.Franje Tuđmana 15, 31500 Našice</izvorni_sadrzaj>
    <derivirana_varijabla naziv="DomainObject.Predmet.ProtustrankaFormatedWithAdressOIB_1"> GALERIJA caffe jednostavno društvo s ograničenom odgovornošću za ugostiteljstvo i trgovinu, OIB 61855307470, Trg dr.Franje Tuđmana 15, 31500 Našice</derivirana_varijabla>
  </DomainObject.Predmet.ProtustrankaFormatedWithAdressOIB>
  <DomainObject.Predmet.ProtustrankaWithAdress>
    <izvorni_sadrzaj>GALERIJA caffe jednostavno društvo s ograničenom odgovornošću za ugostiteljstvo i trgovinu Trg dr.Franje Tuđmana 15, 31500 Našice</izvorni_sadrzaj>
    <derivirana_varijabla naziv="DomainObject.Predmet.ProtustrankaWithAdress_1">GALERIJA caffe jednostavno društvo s ograničenom odgovornošću za ugostiteljstvo i trgovinu Trg dr.Franje Tuđmana 15, 31500 Našice</derivirana_varijabla>
  </DomainObject.Predmet.ProtustrankaWithAdress>
  <DomainObject.Predmet.ProtustrankaWithAdressOIB>
    <izvorni_sadrzaj>GALERIJA caffe jednostavno društvo s ograničenom odgovornošću za ugostiteljstvo i trgovinu, OIB 61855307470, Trg dr.Franje Tuđmana 15, 31500 Našice</izvorni_sadrzaj>
    <derivirana_varijabla naziv="DomainObject.Predmet.ProtustrankaWithAdressOIB_1">GALERIJA caffe jednostavno društvo s ograničenom odgovornošću za ugostiteljstvo i trgovinu, OIB 61855307470, Trg dr.Franje Tuđmana 15, 31500 Našice</derivirana_varijabla>
  </DomainObject.Predmet.ProtustrankaWithAdressOIB>
  <DomainObject.Predmet.ProtustrankaNazivFormated>
    <izvorni_sadrzaj>GALERIJA caffe jednostavno društvo s ograničenom odgovornošću za ugostiteljstvo i trgovinu</izvorni_sadrzaj>
    <derivirana_varijabla naziv="DomainObject.Predmet.ProtustrankaNazivFormated_1">GALERIJA caffe jednostavno društvo s ograničenom odgovornošću za ugostiteljstvo i trgovinu</derivirana_varijabla>
  </DomainObject.Predmet.ProtustrankaNazivFormated>
  <DomainObject.Predmet.ProtustrankaNazivFormatedOIB>
    <izvorni_sadrzaj>GALERIJA caffe jednostavno društvo s ograničenom odgovornošću za ugostiteljstvo i trgovinu, OIB 61855307470</izvorni_sadrzaj>
    <derivirana_varijabla naziv="DomainObject.Predmet.ProtustrankaNazivFormatedOIB_1">GALERIJA caffe jednostavno društvo s ograničenom odgovornošću za ugostiteljstvo i trgovinu, OIB 61855307470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GALERIJA caffe jednostavno društvo s ograničenom odgovornošću za ugostiteljstvo i trgovinu</item>
    </izvorni_sadrzaj>
    <derivirana_varijabla naziv="DomainObject.Predmet.ProtuStrankaListFormated_1">
      <item>GALERIJA caffe jednostavno društvo s ograničenom odgovornošću za ugostiteljstvo i trgovinu</item>
    </derivirana_varijabla>
  </DomainObject.Predmet.ProtuStrankaListFormated>
  <DomainObject.Predmet.ProtuStrankaListFormatedOIB>
    <izvorni_sadrzaj>
      <item>GALERIJA caffe jednostavno društvo s ograničenom odgovornošću za ugostiteljstvo i trgovinu, OIB 61855307470</item>
    </izvorni_sadrzaj>
    <derivirana_varijabla naziv="DomainObject.Predmet.ProtuStrankaListFormatedOIB_1">
      <item>GALERIJA caffe jednostavno društvo s ograničenom odgovornošću za ugostiteljstvo i trgovinu, OIB 61855307470</item>
    </derivirana_varijabla>
  </DomainObject.Predmet.ProtuStrankaListFormatedOIB>
  <DomainObject.Predmet.ProtuStrankaListFormatedWithAdress>
    <izvorni_sadrzaj>
      <item>GALERIJA caffe jednostavno društvo s ograničenom odgovornošću za ugostiteljstvo i trgovinu, Trg dr.Franje Tuđmana 15, 31500 Našice</item>
    </izvorni_sadrzaj>
    <derivirana_varijabla naziv="DomainObject.Predmet.ProtuStrankaListFormatedWithAdress_1">
      <item>GALERIJA caffe jednostavno društvo s ograničenom odgovornošću za ugostiteljstvo i trgovinu, Trg dr.Franje Tuđmana 15, 31500 Našice</item>
    </derivirana_varijabla>
  </DomainObject.Predmet.ProtuStrankaListFormatedWithAdress>
  <DomainObject.Predmet.ProtuStrankaListFormatedWithAdressOIB>
    <izvorni_sadrzaj>
      <item>GALERIJA caffe jednostavno društvo s ograničenom odgovornošću za ugostiteljstvo i trgovinu, OIB 61855307470, Trg dr.Franje Tuđmana 15, 31500 Našice</item>
    </izvorni_sadrzaj>
    <derivirana_varijabla naziv="DomainObject.Predmet.ProtuStrankaListFormatedWithAdressOIB_1">
      <item>GALERIJA caffe jednostavno društvo s ograničenom odgovornošću za ugostiteljstvo i trgovinu, OIB 61855307470, Trg dr.Franje Tuđmana 15, 31500 Našice</item>
    </derivirana_varijabla>
  </DomainObject.Predmet.ProtuStrankaListFormatedWithAdressOIB>
  <DomainObject.Predmet.ProtuStrankaListNazivFormated>
    <izvorni_sadrzaj>
      <item>GALERIJA caffe jednostavno društvo s ograničenom odgovornošću za ugostiteljstvo i trgovinu</item>
    </izvorni_sadrzaj>
    <derivirana_varijabla naziv="DomainObject.Predmet.ProtuStrankaListNazivFormated_1">
      <item>GALERIJA caffe jednostavno društvo s ograničenom odgovornošću za ugostiteljstvo i trgovinu</item>
    </derivirana_varijabla>
  </DomainObject.Predmet.ProtuStrankaListNazivFormated>
  <DomainObject.Predmet.ProtuStrankaListNazivFormatedOIB>
    <izvorni_sadrzaj>
      <item>GALERIJA caffe jednostavno društvo s ograničenom odgovornošću za ugostiteljstvo i trgovinu, OIB 61855307470</item>
    </izvorni_sadrzaj>
    <derivirana_varijabla naziv="DomainObject.Predmet.ProtuStrankaListNazivFormatedOIB_1">
      <item>GALERIJA caffe jednostavno društvo s ograničenom odgovornošću za ugostiteljstvo i trgovinu, OIB 61855307470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GALERIJA caffe jednostavno društvo s ograničenom odgovornošću za ugostiteljstvo i trgovinu</izvorni_sadrzaj>
    <derivirana_varijabla naziv="DomainObject.Predmet.ProtustrankaIDrugi_1">GALERIJA caffe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GALERIJA caffe jednostavno društvo s ograničenom odgovornošću za ugostiteljstvo i trgovinu, OIB 61855307470, Trg dr.Franje Tuđmana 15, 31500 Našice</izvorni_sadrzaj>
    <derivirana_varijabla naziv="DomainObject.Predmet.ProtustrankaIDrugiAdressOIB_1">GALERIJA caffe jednostavno društvo s ograničenom odgovornošću za ugostiteljstvo i trgovinu, OIB 61855307470, Trg dr.Franje Tuđmana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GALERIJA caffe jednostavno društvo s ograničenom odgovornošću za ugostiteljstvo i trgovinu</item>
    </izvorni_sadrzaj>
    <derivirana_varijabla naziv="DomainObject.Predmet.SudioniciListNaziv_1">
      <item>FINA RC OSIJEK</item>
      <item>GALERIJA caffe jednostavno društvo s ograničenom odgovornošću za ugostiteljstvo i trgovinu</item>
    </derivirana_varijabla>
  </DomainObject.Predmet.SudioniciListNaziv>
  <DomainObject.Predmet.SudioniciListAdressOIB>
    <izvorni_sadrzaj>
      <item>FINA RC OSIJEK, OIB 85821130368</item>
      <item>GALERIJA caffe jednostavno društvo s ograničenom odgovornošću za ugostiteljstvo i trgovinu, OIB 61855307470, Trg dr.Franje Tuđmana 15,31500 Našice</item>
    </izvorni_sadrzaj>
    <derivirana_varijabla naziv="DomainObject.Predmet.SudioniciListAdressOIB_1">
      <item>FINA RC OSIJEK, OIB 85821130368</item>
      <item>GALERIJA caffe jednostavno društvo s ograničenom odgovornošću za ugostiteljstvo i trgovinu, OIB 61855307470, Trg dr.Franje Tuđmana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61855307470</item>
    </izvorni_sadrzaj>
    <derivirana_varijabla naziv="DomainObject.Predmet.SudioniciListNazivOIB_1">
      <item>, OIB 85821130368</item>
      <item>, OIB 61855307470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2039</properties:Characters>
  <properties:Lines>48</properties:Lines>
  <properties:Paragraphs>15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2018-03-01T08:05:00Z</cp:lastPrinted>
  <dcterms:modified xmlns:xsi="http://www.w3.org/2001/XMLSchema-instance" xsi:type="dcterms:W3CDTF">2018-03-01T08:06:00Z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