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6c12" w14:paraId="6ad6c1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201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1B7D80">
        <w:t xml:space="preserve">BOBI j.d.o.o. za usluge Ladimirevci, Mlaka 19, OIB: 06351482949, MBS: 030146369, </w:t>
      </w:r>
      <w:r w:rsidR="00390147">
        <w:t xml:space="preserve">dana </w:t>
      </w:r>
      <w:r w:rsidR="00EA5A74">
        <w:t>8</w:t>
      </w:r>
      <w:r w:rsidR="00390147">
        <w:t>.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BOBI j.d.o.o. za usluge Ladimirevci, Mlaka 19, OIB: 06351482949, MBS: 030146369.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1B7D80">
        <w:t>15</w:t>
      </w:r>
      <w:r w:rsidR="00937B24">
        <w:t>. listopada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1B7D80">
        <w:t>669</w:t>
      </w:r>
      <w:r w:rsidR="00407020">
        <w:t xml:space="preserve"> od </w:t>
      </w:r>
      <w:r w:rsidR="001B7D80">
        <w:t>12</w:t>
      </w:r>
      <w:r w:rsidR="00937B24">
        <w:t>. listopada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1B7D80">
        <w:t>BOBI j.d.o.o. za usluge Ladimirevci, Mlaka 19, OIB: 06351482949, MBS: 030146369.</w:t>
      </w:r>
      <w:r w:rsidR="00075207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407020">
        <w:t>1</w:t>
      </w:r>
      <w:r w:rsidR="001B7D80">
        <w:t>9</w:t>
      </w:r>
      <w:r w:rsidR="00407020">
        <w:t>.</w:t>
      </w:r>
      <w:r w:rsidR="00390147">
        <w:t xml:space="preserve">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1B7D80">
        <w:t>7.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1B7D80">
        <w:t>11</w:t>
      </w:r>
      <w:r w:rsidR="009364F3">
        <w:t>/2018 od</w:t>
      </w:r>
      <w:r w:rsidR="001B7D80">
        <w:t xml:space="preserve"> 5.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1B7D80">
        <w:t>2.414,09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1B7D80">
        <w:t>2</w:t>
      </w:r>
      <w:r w:rsidR="00937B24">
        <w:t>9</w:t>
      </w:r>
      <w:r w:rsidR="00390147">
        <w:t>. listopada</w:t>
      </w:r>
      <w:r w:rsidR="008A5A4B">
        <w:t xml:space="preserve"> 2018.</w:t>
      </w:r>
      <w:r>
        <w:t xml:space="preserve">, koju tražbinu stečajni dužnik nije namirio u zakonom određenom roku, odnosno vjerovnik je naveo da kod stečajnog dužnika postoji stečajni </w:t>
      </w:r>
      <w:r>
        <w:lastRenderedPageBreak/>
        <w:t>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390147">
        <w:t xml:space="preserve"> </w:t>
      </w:r>
      <w:r w:rsidR="001B7D80">
        <w:t>2</w:t>
      </w:r>
      <w:r w:rsidR="00937B24">
        <w:t>9</w:t>
      </w:r>
      <w:r w:rsidR="00390147">
        <w:t xml:space="preserve">. listopada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075207">
        <w:t>3</w:t>
      </w:r>
      <w:r w:rsidR="001B7D80">
        <w:t>7</w:t>
      </w:r>
      <w:r>
        <w:t xml:space="preserve"> dan</w:t>
      </w:r>
      <w:r w:rsidR="001B7D80">
        <w:t>a</w:t>
      </w:r>
      <w:r w:rsidR="00EB63AE">
        <w:t xml:space="preserve"> u iznosu od </w:t>
      </w:r>
      <w:r w:rsidR="001B7D80">
        <w:t>8.780,24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EA5A74">
        <w:rPr>
          <w:rFonts w:eastAsia="Calibri"/>
          <w:lang w:eastAsia="en-US"/>
        </w:rPr>
        <w:t>8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217914" w:rsidR="00217914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A6526D" w:rsidR="00A6526D" w:rsidRPr="00A6526D">
      <w:pPr>
        <w:ind w:firstLine="720" w:left="4320"/>
        <w:jc w:val="both"/>
      </w:pP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914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201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17914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79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79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9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9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79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79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9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9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St-1201/2018</izvorni_sadrzaj>
    <derivirana_varijabla naziv="DomainObject.Predmet.OznakaBroj_1">St-1201/2018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BOBI j.d.o.o. za usluge</izvorni_sadrzaj>
    <derivirana_varijabla naziv="DomainObject.Predmet.ProtustrankaFormated_1">  BOBI j.d.o.o. za usluge</derivirana_varijabla>
  </DomainObject.Predmet.ProtustrankaFormated>
  <DomainObject.Predmet.ProtustrankaFormatedOIB>
    <izvorni_sadrzaj>  BOBI j.d.o.o. za usluge, OIB 06351482949</izvorni_sadrzaj>
    <derivirana_varijabla naziv="DomainObject.Predmet.ProtustrankaFormatedOIB_1">  BOBI j.d.o.o. za usluge, OIB 06351482949</derivirana_varijabla>
  </DomainObject.Predmet.ProtustrankaFormatedOIB>
  <DomainObject.Predmet.ProtustrankaFormatedWithAdress>
    <izvorni_sadrzaj> BOBI j.d.o.o. za usluge, Mlaka 19, 31550 Ladimirevci</izvorni_sadrzaj>
    <derivirana_varijabla naziv="DomainObject.Predmet.ProtustrankaFormatedWithAdress_1"> BOBI j.d.o.o. za usluge, Mlaka 19, 31550 Ladimirevci</derivirana_varijabla>
  </DomainObject.Predmet.ProtustrankaFormatedWithAdress>
  <DomainObject.Predmet.ProtustrankaFormatedWithAdressOIB>
    <izvorni_sadrzaj> BOBI j.d.o.o. za usluge, OIB 06351482949, Mlaka 19, 31550 Ladimirevci</izvorni_sadrzaj>
    <derivirana_varijabla naziv="DomainObject.Predmet.ProtustrankaFormatedWithAdressOIB_1"> BOBI j.d.o.o. za usluge, OIB 06351482949, Mlaka 19, 31550 Ladimirevci</derivirana_varijabla>
  </DomainObject.Predmet.ProtustrankaFormatedWithAdressOIB>
  <DomainObject.Predmet.ProtustrankaWithAdress>
    <izvorni_sadrzaj>BOBI j.d.o.o. za usluge Mlaka 19, 31550 Ladimirevci</izvorni_sadrzaj>
    <derivirana_varijabla naziv="DomainObject.Predmet.ProtustrankaWithAdress_1">BOBI j.d.o.o. za usluge Mlaka 19, 31550 Ladimirevci</derivirana_varijabla>
  </DomainObject.Predmet.ProtustrankaWithAdress>
  <DomainObject.Predmet.ProtustrankaWithAdressOIB>
    <izvorni_sadrzaj>BOBI j.d.o.o. za usluge, OIB 06351482949, Mlaka 19, 31550 Ladimirevci</izvorni_sadrzaj>
    <derivirana_varijabla naziv="DomainObject.Predmet.ProtustrankaWithAdressOIB_1">BOBI j.d.o.o. za usluge, OIB 06351482949, Mlaka 19, 31550 Ladimirevci</derivirana_varijabla>
  </DomainObject.Predmet.ProtustrankaWithAdressOIB>
  <DomainObject.Predmet.ProtustrankaNazivFormated>
    <izvorni_sadrzaj>BOBI j.d.o.o. za usluge</izvorni_sadrzaj>
    <derivirana_varijabla naziv="DomainObject.Predmet.ProtustrankaNazivFormated_1">BOBI j.d.o.o. za usluge</derivirana_varijabla>
  </DomainObject.Predmet.ProtustrankaNazivFormated>
  <DomainObject.Predmet.ProtustrankaNazivFormatedOIB>
    <izvorni_sadrzaj>BOBI j.d.o.o. za usluge, OIB 06351482949</izvorni_sadrzaj>
    <derivirana_varijabla naziv="DomainObject.Predmet.ProtustrankaNazivFormatedOIB_1">BOBI j.d.o.o. za usluge, OIB 06351482949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BOBI j.d.o.o. za usluge</item>
    </izvorni_sadrzaj>
    <derivirana_varijabla naziv="DomainObject.Predmet.ProtuStrankaListFormated_1">
      <item>BOBI j.d.o.o. za usluge</item>
    </derivirana_varijabla>
  </DomainObject.Predmet.ProtuStrankaListFormated>
  <DomainObject.Predmet.ProtuStrankaListFormatedOIB>
    <izvorni_sadrzaj>
      <item>BOBI j.d.o.o. za usluge, OIB 06351482949</item>
    </izvorni_sadrzaj>
    <derivirana_varijabla naziv="DomainObject.Predmet.ProtuStrankaListFormatedOIB_1">
      <item>BOBI j.d.o.o. za usluge, OIB 06351482949</item>
    </derivirana_varijabla>
  </DomainObject.Predmet.ProtuStrankaListFormatedOIB>
  <DomainObject.Predmet.ProtuStrankaListFormatedWithAdress>
    <izvorni_sadrzaj>
      <item>BOBI j.d.o.o. za usluge, Mlaka 19, 31550 Ladimirevci</item>
    </izvorni_sadrzaj>
    <derivirana_varijabla naziv="DomainObject.Predmet.ProtuStrankaListFormatedWithAdress_1">
      <item>BOBI j.d.o.o. za usluge, Mlaka 19, 31550 Ladimirevci</item>
    </derivirana_varijabla>
  </DomainObject.Predmet.ProtuStrankaListFormatedWithAdress>
  <DomainObject.Predmet.ProtuStrankaListFormatedWithAdressOIB>
    <izvorni_sadrzaj>
      <item>BOBI j.d.o.o. za usluge, OIB 06351482949, Mlaka 19, 31550 Ladimirevci</item>
    </izvorni_sadrzaj>
    <derivirana_varijabla naziv="DomainObject.Predmet.ProtuStrankaListFormatedWithAdressOIB_1">
      <item>BOBI j.d.o.o. za usluge, OIB 06351482949, Mlaka 19, 31550 Ladimirevci</item>
    </derivirana_varijabla>
  </DomainObject.Predmet.ProtuStrankaListFormatedWithAdressOIB>
  <DomainObject.Predmet.ProtuStrankaListNazivFormated>
    <izvorni_sadrzaj>
      <item>BOBI j.d.o.o. za usluge</item>
    </izvorni_sadrzaj>
    <derivirana_varijabla naziv="DomainObject.Predmet.ProtuStrankaListNazivFormated_1">
      <item>BOBI j.d.o.o. za usluge</item>
    </derivirana_varijabla>
  </DomainObject.Predmet.ProtuStrankaListNazivFormated>
  <DomainObject.Predmet.ProtuStrankaListNazivFormatedOIB>
    <izvorni_sadrzaj>
      <item>BOBI j.d.o.o. za usluge, OIB 06351482949</item>
    </izvorni_sadrzaj>
    <derivirana_varijabla naziv="DomainObject.Predmet.ProtuStrankaListNazivFormatedOIB_1">
      <item>BOBI j.d.o.o. za usluge, OIB 06351482949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BOBI j.d.o.o. za usluge</izvorni_sadrzaj>
    <derivirana_varijabla naziv="DomainObject.Predmet.ProtustrankaIDrugi_1">BOBI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BOBI j.d.o.o. za usluge, OIB 06351482949, Mlaka 19, 31550 Ladimirevci</izvorni_sadrzaj>
    <derivirana_varijabla naziv="DomainObject.Predmet.ProtustrankaIDrugiAdressOIB_1">BOBI j.d.o.o. za usluge, OIB 06351482949, Mlaka 19,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BOBI j.d.o.o. za usluge</item>
    </izvorni_sadrzaj>
    <derivirana_varijabla naziv="DomainObject.Predmet.SudioniciListNaziv_1">
      <item>FINA RC OSIJEK</item>
      <item>BOBI j.d.o.o. za usluge</item>
    </derivirana_varijabla>
  </DomainObject.Predmet.SudioniciListNaziv>
  <DomainObject.Predmet.SudioniciListAdressOIB>
    <izvorni_sadrzaj>
      <item>FINA RC OSIJEK, OIB 85821130368</item>
      <item>BOBI j.d.o.o. za usluge, OIB 06351482949, Mlaka 19,31550 Ladimirevci</item>
    </izvorni_sadrzaj>
    <derivirana_varijabla naziv="DomainObject.Predmet.SudioniciListAdressOIB_1">
      <item>FINA RC OSIJEK, OIB 85821130368</item>
      <item>BOBI j.d.o.o. za usluge, OIB 06351482949, Mlaka 19,31550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06351482949</item>
    </izvorni_sadrzaj>
    <derivirana_varijabla naziv="DomainObject.Predmet.SudioniciListNazivOIB_1">
      <item>, OIB 85821130368</item>
      <item>, OIB 06351482949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597A0-F921-41FD-A14B-838B59FBF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3153</properties:Characters>
  <properties:Lines>82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2018-11-08T07:54:00Z</dcterms:created>
  <dc:creator>Korisnik</dc:creator>
  <cp:lastModifiedBy>Ljiljana Floršić</cp:lastModifiedBy>
  <cp:lastPrinted>2018-11-08T07:55:00Z</cp:lastPrinted>
  <dcterms:modified xmlns:xsi="http://www.w3.org/2001/XMLSchema-instance" xsi:type="dcterms:W3CDTF">2018-11-08T07:55:00Z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(St-1201-18 -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