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7985c" w14:paraId="657985c" w:rsidRDefault="00C9293C" w:rsidP="00567ECA" w:rsidR="00420F9A">
      <w:pPr>
        <w:jc w:val="right"/>
        <w15:collapsed w:val="false"/>
      </w:pPr>
      <w:bookmarkStart w:name="_GoBack" w:id="0"/>
      <w:bookmarkEnd w:id="0"/>
      <w:r>
        <w:t xml:space="preserve"> </w:t>
      </w:r>
      <w:r w:rsidR="00E34EFC">
        <w:t>1</w:t>
      </w:r>
      <w:r w:rsidR="00567ECA">
        <w:t>9</w:t>
      </w:r>
      <w:r w:rsidR="00E34EFC">
        <w:t xml:space="preserve"> </w:t>
      </w:r>
      <w:r w:rsidR="009D3CD2">
        <w:t>Sp</w:t>
      </w:r>
      <w:r>
        <w:t>-</w:t>
      </w:r>
      <w:r w:rsidR="00567ECA">
        <w:t>2</w:t>
      </w:r>
      <w:r>
        <w:t>/</w:t>
      </w:r>
      <w:r w:rsidR="00567ECA">
        <w:t>16</w:t>
      </w:r>
    </w:p>
    <w:p w:rsidRDefault="00567ECA" w:rsidP="00567ECA" w:rsidR="00567ECA" w:rsidRPr="00703B28">
      <w:pPr>
        <w:ind w:firstLine="708"/>
      </w:pPr>
      <w:r>
        <w:t xml:space="preserve">      </w:t>
      </w:r>
      <w:r>
        <w:rPr>
          <w:noProof/>
        </w:rPr>
        <w:drawing>
          <wp:inline distR="0" distL="0" distB="0" distT="0">
            <wp:extent cy="714375" cx="571500"/>
            <wp:effectExtent b="9525"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567ECA" w:rsidP="00567ECA" w:rsidR="00567ECA" w:rsidRPr="00703B28">
      <w:pPr>
        <w:pStyle w:val="Naslov1"/>
        <w:jc w:val="both"/>
        <w:rPr>
          <w:szCs w:val="24"/>
        </w:rPr>
      </w:pPr>
      <w:r w:rsidRPr="00703B28">
        <w:rPr>
          <w:szCs w:val="24"/>
        </w:rPr>
        <w:t>REPUBLIKA HRVATSKA</w:t>
      </w:r>
    </w:p>
    <w:p w:rsidRDefault="00567ECA" w:rsidP="00567ECA" w:rsidR="00567ECA" w:rsidRPr="00D47921">
      <w:pPr>
        <w:pStyle w:val="Naslov1"/>
        <w:jc w:val="both"/>
        <w:rPr>
          <w:szCs w:val="24"/>
        </w:rPr>
      </w:pPr>
      <w:r w:rsidRPr="00703B28">
        <w:rPr>
          <w:szCs w:val="24"/>
        </w:rPr>
        <w:t>OPĆINSKI SUD U ŠIBENIKU</w:t>
      </w:r>
    </w:p>
    <w:p w:rsidRDefault="00567ECA" w:rsidP="00567ECA" w:rsidR="00567ECA">
      <w:pPr>
        <w:rPr>
          <w:b/>
        </w:rPr>
      </w:pPr>
      <w:r>
        <w:rPr>
          <w:b/>
        </w:rPr>
        <w:t>OIB:29399232217</w:t>
      </w:r>
    </w:p>
    <w:p w:rsidRDefault="00567ECA" w:rsidP="00567ECA" w:rsidR="00567ECA">
      <w:pPr>
        <w:jc w:val="both"/>
      </w:pPr>
    </w:p>
    <w:p w:rsidRDefault="00567ECA" w:rsidP="00567ECA" w:rsidR="00567ECA">
      <w:pPr>
        <w:jc w:val="center"/>
      </w:pPr>
    </w:p>
    <w:p w:rsidRDefault="00567ECA" w:rsidP="00567ECA" w:rsidR="00C9293C">
      <w:pPr>
        <w:jc w:val="both"/>
      </w:pPr>
      <w:r>
        <w:tab/>
        <w:t>Općinski sud u Šibeniku, po sutkinji Ani Kević Brakus, povodom prijedloga potrošača Marko Dunđer iz Šibenika, Bana Ivana Mažuranića 37, OIB:47372442044, za otvaranje postupka stečaja potrošača, izvan ročišta, bez prisutnosti stranaka, 1</w:t>
      </w:r>
      <w:r w:rsidR="007C5C22">
        <w:t>9</w:t>
      </w:r>
      <w:r>
        <w:t>. prosinca 2016.g.</w:t>
      </w:r>
    </w:p>
    <w:p w:rsidRDefault="00C9293C" w:rsidP="00C9293C" w:rsidR="00420F9A">
      <w:pPr>
        <w:jc w:val="both"/>
      </w:pPr>
      <w:r>
        <w:tab/>
      </w:r>
    </w:p>
    <w:p w:rsidRDefault="00420F9A" w:rsidP="00420F9A" w:rsidR="00420F9A" w:rsidRPr="009659A1">
      <w:pPr>
        <w:jc w:val="center"/>
        <w:rPr>
          <w:b/>
        </w:rPr>
      </w:pPr>
      <w:r w:rsidRPr="009659A1">
        <w:rPr>
          <w:b/>
        </w:rPr>
        <w:t>r i j e š i o   j e</w:t>
      </w:r>
    </w:p>
    <w:p w:rsidRDefault="00420F9A" w:rsidP="00420F9A" w:rsidR="00420F9A">
      <w:pPr>
        <w:jc w:val="center"/>
      </w:pPr>
    </w:p>
    <w:p w:rsidRDefault="00420F9A" w:rsidP="00420F9A" w:rsidR="00420F9A">
      <w:pPr>
        <w:jc w:val="both"/>
      </w:pPr>
      <w:r>
        <w:tab/>
      </w:r>
      <w:r w:rsidR="00567ECA">
        <w:t>1.</w:t>
      </w:r>
      <w:r>
        <w:t xml:space="preserve"> </w:t>
      </w:r>
      <w:r w:rsidRPr="00567ECA">
        <w:rPr>
          <w:b/>
        </w:rPr>
        <w:t>Otvara se</w:t>
      </w:r>
      <w:r>
        <w:t xml:space="preserve"> postupak stečaja potrošača nad potrošačem </w:t>
      </w:r>
      <w:r w:rsidR="00567ECA">
        <w:t>Marko Dunđer iz Šibenika, Bana Ivana Mažuranića 37, OIB:47372442044</w:t>
      </w:r>
      <w:r>
        <w:t xml:space="preserve">. </w:t>
      </w:r>
    </w:p>
    <w:p w:rsidRDefault="004718D8" w:rsidP="004718D8" w:rsidR="00420F9A">
      <w:pPr>
        <w:ind w:firstLine="708"/>
        <w:jc w:val="both"/>
      </w:pPr>
      <w:r>
        <w:t xml:space="preserve">2. </w:t>
      </w:r>
      <w:r w:rsidR="00420F9A">
        <w:t xml:space="preserve">Postupak stečaja </w:t>
      </w:r>
      <w:r w:rsidR="00691CFC">
        <w:t xml:space="preserve">potrošača </w:t>
      </w:r>
      <w:r w:rsidR="00420F9A">
        <w:t xml:space="preserve">otvoren je </w:t>
      </w:r>
      <w:r w:rsidR="002E12DD">
        <w:t>1</w:t>
      </w:r>
      <w:r w:rsidR="00FC3EE7">
        <w:t>9</w:t>
      </w:r>
      <w:r w:rsidR="00420F9A">
        <w:t xml:space="preserve">. </w:t>
      </w:r>
      <w:r w:rsidR="00FC3EE7">
        <w:t>prosinca</w:t>
      </w:r>
      <w:r w:rsidR="00420F9A">
        <w:t xml:space="preserve"> 2016.g</w:t>
      </w:r>
      <w:r w:rsidR="002E12DD">
        <w:t>.</w:t>
      </w:r>
      <w:r w:rsidR="00420F9A">
        <w:t xml:space="preserve"> kada je ovo rješenje objavljeno na mrežnoj stranici e</w:t>
      </w:r>
      <w:r w:rsidR="004A1AB3">
        <w:t>-</w:t>
      </w:r>
      <w:r w:rsidR="00420F9A">
        <w:t>oglasna ploča sudova.</w:t>
      </w:r>
    </w:p>
    <w:p w:rsidRDefault="004718D8" w:rsidP="00420F9A" w:rsidR="00567ECA">
      <w:pPr>
        <w:ind w:firstLine="708"/>
        <w:jc w:val="both"/>
      </w:pPr>
      <w:r>
        <w:t>3</w:t>
      </w:r>
      <w:r w:rsidR="00420F9A">
        <w:t xml:space="preserve">. </w:t>
      </w:r>
      <w:r w:rsidR="00420F9A" w:rsidRPr="00567ECA">
        <w:rPr>
          <w:b/>
        </w:rPr>
        <w:t>Zaključuje se</w:t>
      </w:r>
      <w:r w:rsidR="0032189F">
        <w:t xml:space="preserve"> </w:t>
      </w:r>
      <w:r w:rsidR="00420F9A">
        <w:t xml:space="preserve">postupak stečaja potrošača nad potrošačem </w:t>
      </w:r>
      <w:r w:rsidR="00567ECA">
        <w:t>Marko Dunđer iz Šibenika, Bana Ivana Mažuranića 37, OIB:47372442044.</w:t>
      </w:r>
    </w:p>
    <w:p w:rsidRDefault="004718D8" w:rsidP="00420F9A" w:rsidR="00420F9A">
      <w:pPr>
        <w:ind w:firstLine="708"/>
        <w:jc w:val="both"/>
      </w:pPr>
      <w:r>
        <w:t>4</w:t>
      </w:r>
      <w:r w:rsidR="00420F9A">
        <w:t xml:space="preserve">. Određuje se razdoblje provjere ponašanja </w:t>
      </w:r>
      <w:r w:rsidR="002E12DD">
        <w:t xml:space="preserve">potrošača </w:t>
      </w:r>
      <w:r w:rsidR="00420F9A">
        <w:t>u trajanju od 5 (pet) godina</w:t>
      </w:r>
      <w:r w:rsidR="00FC3EE7">
        <w:t xml:space="preserve"> odnosno do 19. prosinca 2021.g.</w:t>
      </w:r>
    </w:p>
    <w:p w:rsidRDefault="004718D8" w:rsidP="004718D8" w:rsidR="00C00C76">
      <w:pPr>
        <w:ind w:firstLine="708"/>
        <w:jc w:val="both"/>
      </w:pPr>
      <w:r>
        <w:t>5</w:t>
      </w:r>
      <w:r w:rsidR="00C00C76">
        <w:t>.</w:t>
      </w:r>
      <w:r w:rsidR="00527224">
        <w:t xml:space="preserve"> </w:t>
      </w:r>
      <w:r w:rsidR="00073604">
        <w:t xml:space="preserve">Povjerenikom se imenuje </w:t>
      </w:r>
      <w:r w:rsidR="00567ECA">
        <w:t>Ivan Rude</w:t>
      </w:r>
      <w:r w:rsidR="00073604">
        <w:t xml:space="preserve"> iz </w:t>
      </w:r>
      <w:r w:rsidR="00567ECA">
        <w:t>Šibenika</w:t>
      </w:r>
      <w:r w:rsidR="00073604">
        <w:t>,</w:t>
      </w:r>
      <w:r w:rsidR="009659A1">
        <w:t xml:space="preserve"> Stjepana Radića 6/II, </w:t>
      </w:r>
      <w:r w:rsidR="00073604">
        <w:t>OIB:</w:t>
      </w:r>
      <w:r w:rsidR="009659A1">
        <w:t>47128883453</w:t>
      </w:r>
      <w:r w:rsidR="00073604">
        <w:t>.</w:t>
      </w:r>
    </w:p>
    <w:p w:rsidRDefault="004718D8" w:rsidP="004718D8" w:rsidR="004718D8">
      <w:pPr>
        <w:pStyle w:val="Tijeloteksta"/>
        <w:rPr>
          <w:sz w:val="24"/>
          <w:szCs w:val="24"/>
        </w:rPr>
      </w:pPr>
    </w:p>
    <w:p w:rsidRDefault="00C00C76" w:rsidP="00C00C76" w:rsidR="00C00C76">
      <w:pPr>
        <w:ind w:firstLine="708"/>
        <w:jc w:val="both"/>
      </w:pPr>
    </w:p>
    <w:p w:rsidRDefault="00420F9A" w:rsidP="00420F9A" w:rsidR="00420F9A" w:rsidRPr="009659A1">
      <w:pPr>
        <w:jc w:val="center"/>
        <w:rPr>
          <w:b/>
        </w:rPr>
      </w:pPr>
      <w:r w:rsidRPr="009659A1">
        <w:rPr>
          <w:b/>
        </w:rPr>
        <w:t>O</w:t>
      </w:r>
      <w:r w:rsidR="009659A1" w:rsidRPr="009659A1">
        <w:rPr>
          <w:b/>
        </w:rPr>
        <w:t xml:space="preserve"> </w:t>
      </w:r>
      <w:r w:rsidRPr="009659A1">
        <w:rPr>
          <w:b/>
        </w:rPr>
        <w:t>b</w:t>
      </w:r>
      <w:r w:rsidR="009659A1" w:rsidRPr="009659A1">
        <w:rPr>
          <w:b/>
        </w:rPr>
        <w:t xml:space="preserve"> </w:t>
      </w:r>
      <w:r w:rsidRPr="009659A1">
        <w:rPr>
          <w:b/>
        </w:rPr>
        <w:t>r</w:t>
      </w:r>
      <w:r w:rsidR="009659A1" w:rsidRPr="009659A1">
        <w:rPr>
          <w:b/>
        </w:rPr>
        <w:t xml:space="preserve"> </w:t>
      </w:r>
      <w:r w:rsidRPr="009659A1">
        <w:rPr>
          <w:b/>
        </w:rPr>
        <w:t>a</w:t>
      </w:r>
      <w:r w:rsidR="009659A1" w:rsidRPr="009659A1">
        <w:rPr>
          <w:b/>
        </w:rPr>
        <w:t xml:space="preserve"> </w:t>
      </w:r>
      <w:r w:rsidRPr="009659A1">
        <w:rPr>
          <w:b/>
        </w:rPr>
        <w:t>z</w:t>
      </w:r>
      <w:r w:rsidR="009659A1" w:rsidRPr="009659A1">
        <w:rPr>
          <w:b/>
        </w:rPr>
        <w:t xml:space="preserve"> </w:t>
      </w:r>
      <w:r w:rsidRPr="009659A1">
        <w:rPr>
          <w:b/>
        </w:rPr>
        <w:t>l</w:t>
      </w:r>
      <w:r w:rsidR="009659A1" w:rsidRPr="009659A1">
        <w:rPr>
          <w:b/>
        </w:rPr>
        <w:t xml:space="preserve"> </w:t>
      </w:r>
      <w:r w:rsidRPr="009659A1">
        <w:rPr>
          <w:b/>
        </w:rPr>
        <w:t>o</w:t>
      </w:r>
      <w:r w:rsidR="009659A1" w:rsidRPr="009659A1">
        <w:rPr>
          <w:b/>
        </w:rPr>
        <w:t xml:space="preserve"> </w:t>
      </w:r>
      <w:r w:rsidRPr="009659A1">
        <w:rPr>
          <w:b/>
        </w:rPr>
        <w:t>ž</w:t>
      </w:r>
      <w:r w:rsidR="009659A1" w:rsidRPr="009659A1">
        <w:rPr>
          <w:b/>
        </w:rPr>
        <w:t xml:space="preserve"> </w:t>
      </w:r>
      <w:r w:rsidRPr="009659A1">
        <w:rPr>
          <w:b/>
        </w:rPr>
        <w:t>e</w:t>
      </w:r>
      <w:r w:rsidR="009659A1" w:rsidRPr="009659A1">
        <w:rPr>
          <w:b/>
        </w:rPr>
        <w:t xml:space="preserve"> </w:t>
      </w:r>
      <w:r w:rsidRPr="009659A1">
        <w:rPr>
          <w:b/>
        </w:rPr>
        <w:t>n</w:t>
      </w:r>
      <w:r w:rsidR="009659A1" w:rsidRPr="009659A1">
        <w:rPr>
          <w:b/>
        </w:rPr>
        <w:t xml:space="preserve"> </w:t>
      </w:r>
      <w:r w:rsidRPr="009659A1">
        <w:rPr>
          <w:b/>
        </w:rPr>
        <w:t>j</w:t>
      </w:r>
      <w:r w:rsidR="009659A1" w:rsidRPr="009659A1">
        <w:rPr>
          <w:b/>
        </w:rPr>
        <w:t xml:space="preserve"> </w:t>
      </w:r>
      <w:r w:rsidRPr="009659A1">
        <w:rPr>
          <w:b/>
        </w:rPr>
        <w:t>e</w:t>
      </w:r>
    </w:p>
    <w:p w:rsidRDefault="00420F9A" w:rsidP="00420F9A" w:rsidR="00420F9A">
      <w:pPr>
        <w:jc w:val="center"/>
      </w:pPr>
    </w:p>
    <w:p w:rsidRDefault="00691CFC" w:rsidP="00BE19BF" w:rsidR="00420F9A" w:rsidRPr="00BE19BF">
      <w:pPr>
        <w:pStyle w:val="Tijeloteksta"/>
        <w:rPr>
          <w:sz w:val="24"/>
          <w:szCs w:val="24"/>
        </w:rPr>
      </w:pPr>
      <w:r>
        <w:tab/>
      </w:r>
      <w:r w:rsidR="00BE19BF">
        <w:rPr>
          <w:sz w:val="24"/>
          <w:szCs w:val="24"/>
        </w:rPr>
        <w:t xml:space="preserve">Nakon neuspjelog pokušaja sklapanja izvansudskog sporazuma prema odredbama članka 18. Zakona o stečaju potrošača (NN 100/15, dalje: ZSP) potrošač </w:t>
      </w:r>
      <w:r w:rsidR="00567ECA" w:rsidRPr="00BE19BF">
        <w:rPr>
          <w:sz w:val="24"/>
          <w:szCs w:val="24"/>
        </w:rPr>
        <w:t>Marko Dunđer iz Šibenika, Bana Ivana Mažuranića 37, OIB:47372442044</w:t>
      </w:r>
      <w:r w:rsidR="00BE19BF">
        <w:rPr>
          <w:sz w:val="24"/>
          <w:szCs w:val="24"/>
        </w:rPr>
        <w:t>,</w:t>
      </w:r>
      <w:r w:rsidR="009D23CE" w:rsidRPr="00BE19BF">
        <w:rPr>
          <w:sz w:val="24"/>
          <w:szCs w:val="24"/>
        </w:rPr>
        <w:t xml:space="preserve"> podni</w:t>
      </w:r>
      <w:r w:rsidR="00567ECA" w:rsidRPr="00BE19BF">
        <w:rPr>
          <w:sz w:val="24"/>
          <w:szCs w:val="24"/>
        </w:rPr>
        <w:t>o</w:t>
      </w:r>
      <w:r w:rsidR="009D23CE" w:rsidRPr="00BE19BF">
        <w:rPr>
          <w:sz w:val="24"/>
          <w:szCs w:val="24"/>
        </w:rPr>
        <w:t xml:space="preserve"> je </w:t>
      </w:r>
      <w:r w:rsidR="00567ECA" w:rsidRPr="00BE19BF">
        <w:rPr>
          <w:sz w:val="24"/>
          <w:szCs w:val="24"/>
        </w:rPr>
        <w:t xml:space="preserve">dana 9. rujna 2016.g. </w:t>
      </w:r>
      <w:r w:rsidR="009D23CE" w:rsidRPr="00BE19BF">
        <w:rPr>
          <w:sz w:val="24"/>
          <w:szCs w:val="24"/>
        </w:rPr>
        <w:t>prijedlog za otvaranje postupka stečaja potrošača te istom priloži</w:t>
      </w:r>
      <w:r w:rsidR="00567ECA" w:rsidRPr="00BE19BF">
        <w:rPr>
          <w:sz w:val="24"/>
          <w:szCs w:val="24"/>
        </w:rPr>
        <w:t>o</w:t>
      </w:r>
      <w:r w:rsidR="009D23CE" w:rsidRPr="00BE19BF">
        <w:rPr>
          <w:sz w:val="24"/>
          <w:szCs w:val="24"/>
        </w:rPr>
        <w:t xml:space="preserve"> popis imovine i obveza te plan ispunjenja obveza.</w:t>
      </w:r>
    </w:p>
    <w:p w:rsidRDefault="009D23CE" w:rsidP="009D23CE" w:rsidR="009D23CE">
      <w:pPr>
        <w:jc w:val="both"/>
      </w:pPr>
      <w:r>
        <w:tab/>
        <w:t xml:space="preserve">Poziv za pripremno ročište u postupku stečaja potrošača za dan </w:t>
      </w:r>
      <w:r w:rsidR="00527224">
        <w:t>15</w:t>
      </w:r>
      <w:r>
        <w:t xml:space="preserve">. </w:t>
      </w:r>
      <w:r w:rsidR="00527224">
        <w:t>prosinc</w:t>
      </w:r>
      <w:r>
        <w:t>a 2016.</w:t>
      </w:r>
      <w:r w:rsidR="00527224">
        <w:t>g.</w:t>
      </w:r>
      <w:r>
        <w:t xml:space="preserve"> objavljen je na e-oglasnoj ploči sudova 1</w:t>
      </w:r>
      <w:r w:rsidR="00527224">
        <w:t>3</w:t>
      </w:r>
      <w:r>
        <w:t xml:space="preserve">. </w:t>
      </w:r>
      <w:r w:rsidR="00527224">
        <w:t>listopad</w:t>
      </w:r>
      <w:r>
        <w:t>a 2016.</w:t>
      </w:r>
      <w:r w:rsidR="00527224">
        <w:t>g.</w:t>
      </w:r>
      <w:r>
        <w:t xml:space="preserve"> zajedno s popisom imovine i obveza te planom ispunjenja obveza.</w:t>
      </w:r>
    </w:p>
    <w:p w:rsidRDefault="0027571C" w:rsidP="009D23CE" w:rsidR="00B60FF4">
      <w:pPr>
        <w:jc w:val="both"/>
      </w:pPr>
      <w:r>
        <w:tab/>
        <w:t xml:space="preserve">Prije održavanja pripremnog ročišta vjerovnici B2 kapital i Republika Hrvatska  su se pisanim podnescima očitovali na plan ispunjenja obveza na način da su se zapravo </w:t>
      </w:r>
      <w:r w:rsidR="00B60FF4">
        <w:t>uskratili</w:t>
      </w:r>
      <w:r>
        <w:t xml:space="preserve"> </w:t>
      </w:r>
      <w:r w:rsidR="00B60FF4">
        <w:t>suglasnost na isti</w:t>
      </w:r>
      <w:r>
        <w:t xml:space="preserve"> obzirom da potrošač u njima nije naveo postotak umanjenja obvez</w:t>
      </w:r>
      <w:r w:rsidR="00B60FF4">
        <w:t>a</w:t>
      </w:r>
      <w:r>
        <w:t>, iznos za naplatu ni način ispunjenja obveza prema vjerovnicima.</w:t>
      </w:r>
      <w:r>
        <w:tab/>
      </w:r>
    </w:p>
    <w:p w:rsidRDefault="0027571C" w:rsidP="00B60FF4" w:rsidR="0027571C">
      <w:pPr>
        <w:ind w:firstLine="708"/>
        <w:jc w:val="both"/>
      </w:pPr>
      <w:r>
        <w:t>Vjerovnik Hrvatski telekom d.d., također je nije suglasio s planom ispunjenja obveza dok je EOS Matrix d.o.o. predložio umanjenje ukupnog duga za 60% i otplatu iznosa od 47.329,45kuna u cijelosti ili u anuitetima dinamikom koja odgovara potrošaču, ali izjavom danom na pripremnom ročištu potr</w:t>
      </w:r>
      <w:r w:rsidR="00F063F2">
        <w:t>o</w:t>
      </w:r>
      <w:r>
        <w:t>šač se tome protivio navodeći da ne može platiti ništa od duga ta predlažući zapravo na taj način da mu se dug prema navedenom vjer</w:t>
      </w:r>
      <w:r w:rsidR="00F063F2">
        <w:t>o</w:t>
      </w:r>
      <w:r>
        <w:t>vniku u</w:t>
      </w:r>
      <w:r w:rsidR="00F063F2">
        <w:t xml:space="preserve"> </w:t>
      </w:r>
      <w:r>
        <w:t>cijelosti otpiše.</w:t>
      </w:r>
      <w:r w:rsidR="00F063F2">
        <w:t xml:space="preserve"> Ostali vjerovnici se nisu očitovali na plan ispunjenja obveza potrošača.</w:t>
      </w:r>
    </w:p>
    <w:p w:rsidRDefault="00B60FF4" w:rsidP="009659A1" w:rsidR="00B60FF4">
      <w:pPr>
        <w:ind w:firstLine="708"/>
        <w:jc w:val="both"/>
      </w:pPr>
      <w:r>
        <w:t>Uvidom u plan ispunjenja obveza te izjavu dužnika danu na pripremnom ročištu razvidno j</w:t>
      </w:r>
      <w:r w:rsidR="004A1AB3">
        <w:t>e</w:t>
      </w:r>
      <w:r>
        <w:t xml:space="preserve"> da je </w:t>
      </w:r>
      <w:r w:rsidR="009659A1">
        <w:t>potrošač</w:t>
      </w:r>
      <w:r>
        <w:t xml:space="preserve"> zapravo zatražio potpuni oprost duga u odnosu na sve vjerovnike.</w:t>
      </w:r>
    </w:p>
    <w:p w:rsidRDefault="007C5C22" w:rsidP="007C5C22" w:rsidR="007C5C22">
      <w:pPr>
        <w:pStyle w:val="Tijeloteksta"/>
        <w:ind w:firstLine="708"/>
        <w:rPr>
          <w:sz w:val="24"/>
          <w:szCs w:val="24"/>
        </w:rPr>
      </w:pPr>
      <w:r>
        <w:rPr>
          <w:sz w:val="24"/>
          <w:szCs w:val="24"/>
        </w:rPr>
        <w:t xml:space="preserve">Prema odredbi članka 53. ZSP-a  stečaj se nad imovinom potrošača može otvoriti ako se utvrdi postojanje stečajnog razloga. Članak 5. st.1. ZSP-a propisuje da je stečajni razlog nesposobnost za plaćanje, a prema odredbi stavka 3. istoga članka smatra se da je potrošač </w:t>
      </w:r>
      <w:r>
        <w:rPr>
          <w:sz w:val="24"/>
          <w:szCs w:val="24"/>
        </w:rPr>
        <w:lastRenderedPageBreak/>
        <w:t>nesposoban za plaćanje ako najmanje 90 dana uzastopno ne može ispuniti jednu ili više dospjelih novčanih obveza u ukupno iznosu većem od 30.000,00 kn.</w:t>
      </w:r>
    </w:p>
    <w:p w:rsidRDefault="00B60FF4" w:rsidP="00FC3EE7" w:rsidR="00FC0FD8">
      <w:pPr>
        <w:ind w:firstLine="708"/>
        <w:jc w:val="both"/>
      </w:pPr>
      <w:r>
        <w:t xml:space="preserve">Iz spisu priležećeg popisa imovine i obveza </w:t>
      </w:r>
      <w:r w:rsidR="00532B00">
        <w:t xml:space="preserve">proizlazi da potrošač u razdoblju dužem od </w:t>
      </w:r>
      <w:r w:rsidR="007C5C22">
        <w:t xml:space="preserve">dvije </w:t>
      </w:r>
      <w:r w:rsidR="00532B00">
        <w:t>godine ne ispun</w:t>
      </w:r>
      <w:r w:rsidR="007C5C22">
        <w:t>java</w:t>
      </w:r>
      <w:r w:rsidR="00532B00">
        <w:t xml:space="preserve"> svoje dospjele obveze prema Republici Hrvatskoj, VB leasingu d.o.o., Hrvatskim autocestama d.o.o., B2 Kapital d.o.o., VIPnet d.o.o., TELE2 d.o.o., Hrvatskom telekomu d.d.,</w:t>
      </w:r>
      <w:r w:rsidR="007C5C22">
        <w:t xml:space="preserve"> Privrednoj banci Zagreb, </w:t>
      </w:r>
      <w:r w:rsidR="00532B00">
        <w:t xml:space="preserve"> </w:t>
      </w:r>
      <w:r w:rsidR="007C5C22">
        <w:t>Zagrebačkoj banci d.d. i Hypo Steiermark Kraftfahrzeug und machinen leasing gmbh, Graz iz Austrije</w:t>
      </w:r>
      <w:r w:rsidR="009659A1">
        <w:t xml:space="preserve"> te Financijskoj agenciji te da</w:t>
      </w:r>
      <w:r w:rsidR="007C5C22">
        <w:t xml:space="preserve"> prema navedenim vjerovnicima ima dugovanja u ukupnom iznosu od 4.749.123,83kune na ime glavnice i kamata.</w:t>
      </w:r>
      <w:r w:rsidR="00FC0FD8">
        <w:t xml:space="preserve"> </w:t>
      </w:r>
    </w:p>
    <w:p w:rsidRDefault="009659A1" w:rsidP="00FC3EE7" w:rsidR="009659A1" w:rsidRPr="00FC3EE7">
      <w:pPr>
        <w:ind w:firstLine="708"/>
        <w:jc w:val="both"/>
      </w:pPr>
      <w:r>
        <w:t>Iz popisa imovine i obveza proizlazi da potrošač nema imovinskih prava na tuđim stvarima, novčanih sredstava na računima, novčanih ni nenovčanih tražbina prema drugima, razlučnih ni izlučnih prava na svojoj imovini, zakonskih obveza uzdržavanja, članova uže obitelji i kućanstva kao ni postupaka koji se vode pred sudovima ili javnopravnim tijelima u kojima je on stranka.</w:t>
      </w:r>
    </w:p>
    <w:p w:rsidRDefault="00FC0FD8" w:rsidP="00FC0FD8" w:rsidR="007C5C22">
      <w:pPr>
        <w:jc w:val="both"/>
      </w:pPr>
      <w:r>
        <w:tab/>
        <w:t xml:space="preserve">S obzirom na navedeno, </w:t>
      </w:r>
      <w:r w:rsidR="00532B00">
        <w:t>nedvojbeno</w:t>
      </w:r>
      <w:r>
        <w:t xml:space="preserve"> </w:t>
      </w:r>
      <w:r w:rsidR="00691CFC">
        <w:t>je da je</w:t>
      </w:r>
      <w:r w:rsidR="000177C0">
        <w:t xml:space="preserve"> potrošač nesposoban za plaćanje čime je ispunjen stečajni razlog u smislu odredbi čl</w:t>
      </w:r>
      <w:r w:rsidR="00BE19BF">
        <w:t>.5. Z</w:t>
      </w:r>
      <w:r w:rsidR="007C5C22">
        <w:t>SP</w:t>
      </w:r>
      <w:r w:rsidR="0027571C">
        <w:t>-a</w:t>
      </w:r>
      <w:r w:rsidR="007C5C22">
        <w:t xml:space="preserve"> radi čega je otvoren stečajni postupak nad njim na način određen u točci 1 </w:t>
      </w:r>
      <w:r w:rsidR="00FC3EE7">
        <w:t>i</w:t>
      </w:r>
      <w:r w:rsidR="007C5C22">
        <w:t>zreke rješenja.</w:t>
      </w:r>
    </w:p>
    <w:p w:rsidRDefault="007C5C22" w:rsidP="007C5C22" w:rsidR="007C5C22">
      <w:pPr>
        <w:pStyle w:val="Tijeloteksta"/>
        <w:ind w:firstLine="708"/>
        <w:rPr>
          <w:sz w:val="24"/>
          <w:szCs w:val="24"/>
        </w:rPr>
      </w:pPr>
      <w:r w:rsidRPr="00532B00">
        <w:rPr>
          <w:sz w:val="24"/>
          <w:szCs w:val="24"/>
        </w:rPr>
        <w:t xml:space="preserve">Iz popisa imovine i obveza </w:t>
      </w:r>
      <w:r w:rsidR="00B60FF4">
        <w:rPr>
          <w:sz w:val="24"/>
          <w:szCs w:val="24"/>
        </w:rPr>
        <w:t xml:space="preserve">također </w:t>
      </w:r>
      <w:r w:rsidRPr="00532B00">
        <w:rPr>
          <w:sz w:val="24"/>
          <w:szCs w:val="24"/>
        </w:rPr>
        <w:t>proizlazi da potrošač od imovine nema ništa, dakle da nema nikakvih prava koja bi bila upisana u javne knjige, registre, upisnike i očevidnike, a od primanja ima mirovinu od 2.500,00kuna te je u 2015.g. ostvario naknadu za rad u kaznionici Turopolje u iznosu od 3.000,00kuna. Rashodi u proteklih 12 mjeseci su mu oko 1.00,00kuna mjesečno</w:t>
      </w:r>
      <w:r>
        <w:t>.</w:t>
      </w:r>
      <w:r w:rsidRPr="00532B00">
        <w:rPr>
          <w:sz w:val="24"/>
          <w:szCs w:val="24"/>
        </w:rPr>
        <w:t xml:space="preserve"> </w:t>
      </w:r>
    </w:p>
    <w:p w:rsidRDefault="007C5C22" w:rsidP="007C5C22" w:rsidR="005B1E85" w:rsidRPr="007C5C22">
      <w:pPr>
        <w:pStyle w:val="Tijeloteksta"/>
        <w:ind w:firstLine="708"/>
        <w:rPr>
          <w:sz w:val="24"/>
          <w:szCs w:val="24"/>
        </w:rPr>
      </w:pPr>
      <w:r w:rsidRPr="007C5C22">
        <w:rPr>
          <w:sz w:val="24"/>
          <w:szCs w:val="24"/>
        </w:rPr>
        <w:t>Obzirom da</w:t>
      </w:r>
      <w:r w:rsidR="000177C0" w:rsidRPr="007C5C22">
        <w:rPr>
          <w:sz w:val="24"/>
          <w:szCs w:val="24"/>
        </w:rPr>
        <w:t xml:space="preserve"> je </w:t>
      </w:r>
      <w:r w:rsidR="00691CFC" w:rsidRPr="007C5C22">
        <w:rPr>
          <w:sz w:val="24"/>
          <w:szCs w:val="24"/>
        </w:rPr>
        <w:t>imovina pot</w:t>
      </w:r>
      <w:r w:rsidR="00532B00" w:rsidRPr="007C5C22">
        <w:rPr>
          <w:sz w:val="24"/>
          <w:szCs w:val="24"/>
        </w:rPr>
        <w:t>r</w:t>
      </w:r>
      <w:r w:rsidR="00691CFC" w:rsidRPr="007C5C22">
        <w:rPr>
          <w:sz w:val="24"/>
          <w:szCs w:val="24"/>
        </w:rPr>
        <w:t>ošača</w:t>
      </w:r>
      <w:r w:rsidR="00FC0FD8" w:rsidRPr="007C5C22">
        <w:rPr>
          <w:sz w:val="24"/>
          <w:szCs w:val="24"/>
        </w:rPr>
        <w:t xml:space="preserve"> koja bi ušla u stečajnu masu neznatne vrijednosti te nije dovoljna niti </w:t>
      </w:r>
      <w:r w:rsidR="00B60FF4">
        <w:rPr>
          <w:sz w:val="24"/>
          <w:szCs w:val="24"/>
        </w:rPr>
        <w:t>za namirenje troškova postupka to je</w:t>
      </w:r>
      <w:r w:rsidR="00FC0FD8" w:rsidRPr="007C5C22">
        <w:rPr>
          <w:sz w:val="24"/>
          <w:szCs w:val="24"/>
        </w:rPr>
        <w:t xml:space="preserve"> temeljem odredb</w:t>
      </w:r>
      <w:r w:rsidR="00B60FF4">
        <w:rPr>
          <w:sz w:val="24"/>
          <w:szCs w:val="24"/>
        </w:rPr>
        <w:t>e</w:t>
      </w:r>
      <w:r w:rsidR="00FC0FD8" w:rsidRPr="007C5C22">
        <w:rPr>
          <w:sz w:val="24"/>
          <w:szCs w:val="24"/>
        </w:rPr>
        <w:t xml:space="preserve"> čl.58. </w:t>
      </w:r>
      <w:r w:rsidR="000177C0" w:rsidRPr="007C5C22">
        <w:rPr>
          <w:sz w:val="24"/>
          <w:szCs w:val="24"/>
        </w:rPr>
        <w:t>ZSP-</w:t>
      </w:r>
      <w:r w:rsidR="00FC3EE7">
        <w:rPr>
          <w:sz w:val="24"/>
          <w:szCs w:val="24"/>
        </w:rPr>
        <w:t>a</w:t>
      </w:r>
      <w:r w:rsidR="00FC0FD8" w:rsidRPr="007C5C22">
        <w:rPr>
          <w:sz w:val="24"/>
          <w:szCs w:val="24"/>
        </w:rPr>
        <w:t xml:space="preserve"> </w:t>
      </w:r>
      <w:r w:rsidR="00B60FF4">
        <w:rPr>
          <w:sz w:val="24"/>
          <w:szCs w:val="24"/>
        </w:rPr>
        <w:t xml:space="preserve">trebalo </w:t>
      </w:r>
      <w:r w:rsidR="00FC3EE7">
        <w:rPr>
          <w:sz w:val="24"/>
          <w:szCs w:val="24"/>
        </w:rPr>
        <w:t>zaključiti postupak  stečaja potrošača na način</w:t>
      </w:r>
      <w:r w:rsidR="00FC0FD8" w:rsidRPr="007C5C22">
        <w:rPr>
          <w:sz w:val="24"/>
          <w:szCs w:val="24"/>
        </w:rPr>
        <w:t xml:space="preserve"> kao </w:t>
      </w:r>
      <w:r w:rsidR="00FC3EE7">
        <w:rPr>
          <w:sz w:val="24"/>
          <w:szCs w:val="24"/>
        </w:rPr>
        <w:t>pod točkom 3 izreke rješenja.</w:t>
      </w:r>
    </w:p>
    <w:p w:rsidRDefault="00C00C76" w:rsidP="00B60FF4" w:rsidR="00B60FF4">
      <w:pPr>
        <w:jc w:val="both"/>
      </w:pPr>
      <w:r>
        <w:tab/>
        <w:t xml:space="preserve">Povjerenik je izabran </w:t>
      </w:r>
      <w:r w:rsidR="00FC3EE7">
        <w:t>i imenovan temeljem odredbi čl.</w:t>
      </w:r>
      <w:r>
        <w:t xml:space="preserve">37. </w:t>
      </w:r>
      <w:r w:rsidR="00AB7C63">
        <w:t xml:space="preserve">i 38. </w:t>
      </w:r>
      <w:r>
        <w:t>ZSP-a, metodom slučajnog odabira u skladu s odredbama čl. 6. i 7. Pravilnika o pretpostavkama i načinu izbora povjerenika metodom slučajnog odabira (N</w:t>
      </w:r>
      <w:r w:rsidR="00BE19BF">
        <w:t>N</w:t>
      </w:r>
      <w:r w:rsidR="00FC3EE7">
        <w:t xml:space="preserve"> br. 7/16)</w:t>
      </w:r>
      <w:r w:rsidR="004718D8">
        <w:t xml:space="preserve">, </w:t>
      </w:r>
      <w:r w:rsidR="00FC3EE7">
        <w:t xml:space="preserve">a isti će </w:t>
      </w:r>
      <w:r w:rsidR="004718D8">
        <w:t>koji će u trajanju do 5 godina</w:t>
      </w:r>
      <w:r w:rsidR="00FC3EE7">
        <w:t xml:space="preserve"> odnosno do 19. prosinca 2021.g.</w:t>
      </w:r>
      <w:r w:rsidR="004718D8">
        <w:t xml:space="preserve">vršiti provjeru ponašanja potrošača tj. u ime i za račun potrošača nastojati unovčiti potencijalnu imovinu potrošača i prikupljenim sredstvima namiriti nastale troškove postupka, a o čemu </w:t>
      </w:r>
      <w:r w:rsidR="00FC3EE7">
        <w:t>će izvješća podnositi sudu (čl.</w:t>
      </w:r>
      <w:r w:rsidR="004718D8">
        <w:t xml:space="preserve"> 58 st</w:t>
      </w:r>
      <w:r w:rsidR="00FC3EE7">
        <w:t>.</w:t>
      </w:r>
      <w:r w:rsidR="004718D8">
        <w:t>2</w:t>
      </w:r>
      <w:r w:rsidR="00FC3EE7">
        <w:t>.</w:t>
      </w:r>
      <w:r w:rsidR="004718D8">
        <w:t xml:space="preserve"> i 3</w:t>
      </w:r>
      <w:r w:rsidR="00FC3EE7">
        <w:t>.</w:t>
      </w:r>
      <w:r w:rsidR="004718D8">
        <w:t xml:space="preserve"> ZSP</w:t>
      </w:r>
      <w:r w:rsidR="00FC3EE7">
        <w:t>-a</w:t>
      </w:r>
      <w:r w:rsidR="004718D8">
        <w:t>).</w:t>
      </w:r>
      <w:r w:rsidR="00B60FF4" w:rsidRPr="00B60FF4">
        <w:t xml:space="preserve"> </w:t>
      </w:r>
      <w:r w:rsidR="00B60FF4">
        <w:t xml:space="preserve">    </w:t>
      </w:r>
    </w:p>
    <w:p w:rsidRDefault="00B60FF4" w:rsidP="00B60FF4" w:rsidR="004718D8">
      <w:pPr>
        <w:ind w:firstLine="708"/>
        <w:jc w:val="both"/>
      </w:pPr>
      <w:r>
        <w:t>Temeljem odredbe st. 3. čl.58. ZSP-a ako  potrošač u razdoblju provjere ponašanja stekne imovinu iz koje se mogu namiriti vjerovnici, na odgovarajući će se način primijeniti odredbe Stečajnog zakona o nastavljanju postupka radi naknadne diobe u slučajevima u kojima se otvoreni stečajni postupak ne provodi.</w:t>
      </w:r>
    </w:p>
    <w:p w:rsidRDefault="004718D8" w:rsidP="004718D8" w:rsidR="004718D8">
      <w:pPr>
        <w:pStyle w:val="Tijeloteksta"/>
        <w:rPr>
          <w:sz w:val="24"/>
          <w:szCs w:val="24"/>
        </w:rPr>
      </w:pPr>
      <w:r>
        <w:rPr>
          <w:sz w:val="24"/>
          <w:szCs w:val="24"/>
        </w:rPr>
        <w:tab/>
        <w:t xml:space="preserve">Pravne posljedice otvaranja stečaja nastupaju od trenutka objave ovog rješenja na e-oglasnoj ploči suda. </w:t>
      </w:r>
    </w:p>
    <w:p w:rsidRDefault="004718D8" w:rsidP="004718D8" w:rsidR="004718D8">
      <w:pPr>
        <w:pStyle w:val="Tijeloteksta"/>
        <w:rPr>
          <w:sz w:val="24"/>
          <w:szCs w:val="24"/>
        </w:rPr>
      </w:pPr>
      <w:r>
        <w:rPr>
          <w:sz w:val="24"/>
          <w:szCs w:val="24"/>
        </w:rPr>
        <w:tab/>
        <w:t xml:space="preserve">Slijedom </w:t>
      </w:r>
      <w:r w:rsidR="00FC3EE7">
        <w:rPr>
          <w:sz w:val="24"/>
          <w:szCs w:val="24"/>
        </w:rPr>
        <w:t xml:space="preserve">svega </w:t>
      </w:r>
      <w:r>
        <w:rPr>
          <w:sz w:val="24"/>
          <w:szCs w:val="24"/>
        </w:rPr>
        <w:t xml:space="preserve">naprijed </w:t>
      </w:r>
      <w:r w:rsidR="00FC3EE7">
        <w:rPr>
          <w:sz w:val="24"/>
          <w:szCs w:val="24"/>
        </w:rPr>
        <w:t>navedenog</w:t>
      </w:r>
      <w:r>
        <w:rPr>
          <w:sz w:val="24"/>
          <w:szCs w:val="24"/>
        </w:rPr>
        <w:t>, odlučeno je kao u izreci.</w:t>
      </w:r>
    </w:p>
    <w:p w:rsidRDefault="004718D8" w:rsidP="009566A2" w:rsidR="004718D8">
      <w:pPr>
        <w:jc w:val="both"/>
      </w:pPr>
    </w:p>
    <w:p w:rsidRDefault="00567ECA" w:rsidP="00567ECA" w:rsidR="00AB7C63">
      <w:pPr>
        <w:jc w:val="center"/>
      </w:pPr>
      <w:r>
        <w:t>U Šibeniku,</w:t>
      </w:r>
      <w:r w:rsidR="00FD6492">
        <w:t xml:space="preserve"> </w:t>
      </w:r>
      <w:r>
        <w:t>1</w:t>
      </w:r>
      <w:r w:rsidR="007C5C22">
        <w:t>9</w:t>
      </w:r>
      <w:r w:rsidR="009D083C">
        <w:t xml:space="preserve">. </w:t>
      </w:r>
      <w:r>
        <w:t>prosinca</w:t>
      </w:r>
      <w:r w:rsidR="001329AB">
        <w:t xml:space="preserve"> </w:t>
      </w:r>
      <w:r w:rsidR="009566A2">
        <w:t>20</w:t>
      </w:r>
      <w:r w:rsidR="00E34EFC">
        <w:t>1</w:t>
      </w:r>
      <w:r w:rsidR="00FD6492">
        <w:t>6</w:t>
      </w:r>
      <w:r w:rsidR="009566A2">
        <w:t>.g</w:t>
      </w:r>
      <w:r>
        <w:t>.</w:t>
      </w:r>
    </w:p>
    <w:p w:rsidRDefault="00567ECA" w:rsidP="00567ECA" w:rsidR="00567ECA">
      <w:pPr>
        <w:jc w:val="center"/>
      </w:pPr>
    </w:p>
    <w:p w:rsidRDefault="00FC3EE7" w:rsidP="00567ECA" w:rsidR="00FC3EE7">
      <w:pPr>
        <w:jc w:val="center"/>
      </w:pPr>
    </w:p>
    <w:p w:rsidRDefault="009566A2" w:rsidP="00FC3EE7" w:rsidR="009566A2">
      <w:pPr>
        <w:ind w:firstLine="708" w:left="4956"/>
        <w:jc w:val="center"/>
      </w:pPr>
      <w:r>
        <w:t>S</w:t>
      </w:r>
      <w:r w:rsidR="00FC3EE7">
        <w:t>UTKINJA</w:t>
      </w:r>
    </w:p>
    <w:p w:rsidRDefault="00FC3EE7" w:rsidP="00FC3EE7" w:rsidR="00FC3EE7">
      <w:pPr>
        <w:ind w:firstLine="708" w:left="4956"/>
        <w:jc w:val="center"/>
      </w:pPr>
    </w:p>
    <w:p w:rsidRDefault="00FC3EE7" w:rsidP="009659A1" w:rsidR="004718D8">
      <w:r>
        <w:tab/>
      </w:r>
      <w:r>
        <w:tab/>
      </w:r>
      <w:r>
        <w:tab/>
      </w:r>
      <w:r>
        <w:tab/>
      </w:r>
      <w:r>
        <w:tab/>
      </w:r>
      <w:r>
        <w:tab/>
      </w:r>
      <w:r>
        <w:tab/>
      </w:r>
      <w:r>
        <w:tab/>
      </w:r>
      <w:r>
        <w:tab/>
        <w:t>Ana Kević Brakus</w:t>
      </w:r>
      <w:r w:rsidR="009659A1">
        <w:t xml:space="preserve"> v.r.</w:t>
      </w:r>
    </w:p>
    <w:p w:rsidRDefault="004718D8" w:rsidP="009566A2" w:rsidR="004718D8">
      <w:pPr>
        <w:jc w:val="right"/>
      </w:pP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r>
        <w:t>Protiv ovog je rješenja dopuštena žalba županijskom sudu u roku od 15 dana.</w:t>
      </w:r>
      <w:r w:rsidR="00567ECA">
        <w:t xml:space="preserve"> </w:t>
      </w:r>
      <w:r>
        <w:t>Žalba n</w:t>
      </w:r>
      <w:r w:rsidR="00567ECA">
        <w:t>e odgađa provedbu rješenja (čl.</w:t>
      </w:r>
      <w:r>
        <w:t>27. st.2. ZSP-a).</w:t>
      </w:r>
    </w:p>
    <w:p w:rsidRDefault="0070592B" w:rsidP="00AB7C63" w:rsidR="0070592B">
      <w:pPr>
        <w:jc w:val="both"/>
      </w:pPr>
    </w:p>
    <w:p w:rsidRDefault="009566A2" w:rsidP="00567ECA" w:rsidR="00B40156">
      <w:pPr>
        <w:jc w:val="both"/>
      </w:pPr>
      <w:r>
        <w:t>DNA:</w:t>
      </w:r>
      <w:r w:rsidR="009659A1">
        <w:t xml:space="preserve"> </w:t>
      </w:r>
      <w:r w:rsidR="00B40156">
        <w:t>Svim sudionicima putem mrežne stranice e-oglasna ploča sudova</w:t>
      </w:r>
      <w:r w:rsidR="00FC0FD8">
        <w:t>.</w:t>
      </w:r>
      <w:r w:rsidR="00567ECA">
        <w:t xml:space="preserve"> </w:t>
      </w:r>
      <w:r w:rsidR="00B40156">
        <w:t>Smatra se da je dostava pismena obavljena istekom osmog dana od dana objave pismena na mrežnoj stranici e-oglasna ploča sudova (čl.25. st.</w:t>
      </w:r>
      <w:r w:rsidR="00FC0FD8">
        <w:t>1. i st.</w:t>
      </w:r>
      <w:r w:rsidR="00B40156">
        <w:t>2. ZSP-a).</w:t>
      </w:r>
    </w:p>
    <w:p w:rsidRDefault="000177C0" w:rsidP="000177C0" w:rsidR="000177C0">
      <w:pPr>
        <w:jc w:val="both"/>
      </w:pPr>
    </w:p>
    <w:p w:rsidRDefault="000177C0" w:rsidP="00FC0FD8" w:rsidR="00FC0FD8">
      <w:pPr>
        <w:jc w:val="both"/>
      </w:pPr>
      <w:r>
        <w:t>Poštom (čl. 56. ZSP-a):</w:t>
      </w:r>
    </w:p>
    <w:p w:rsidRDefault="00C00C76" w:rsidP="002E12DD" w:rsidR="00567ECA">
      <w:pPr>
        <w:pStyle w:val="Odlomakpopisa"/>
        <w:numPr>
          <w:ilvl w:val="0"/>
          <w:numId w:val="10"/>
        </w:numPr>
        <w:jc w:val="both"/>
      </w:pPr>
      <w:r>
        <w:t xml:space="preserve">potrošaču </w:t>
      </w:r>
      <w:r w:rsidR="00567ECA">
        <w:t>Marko Dunđer iz Šibenika, Bana Ivana Mažuranića 37, OIB:47372442044</w:t>
      </w:r>
    </w:p>
    <w:p w:rsidRDefault="00C00C76" w:rsidP="00FC3EE7" w:rsidR="00C00C76">
      <w:pPr>
        <w:pStyle w:val="Odlomakpopisa"/>
        <w:numPr>
          <w:ilvl w:val="0"/>
          <w:numId w:val="10"/>
        </w:numPr>
        <w:jc w:val="both"/>
      </w:pPr>
      <w:r>
        <w:t xml:space="preserve">Općinskom državnom odvjetništvu u </w:t>
      </w:r>
      <w:r w:rsidR="00567ECA">
        <w:t>Šibeniku, Građansko-upravnom odjelu</w:t>
      </w:r>
      <w:r w:rsidR="00FC3EE7" w:rsidRPr="00FC3EE7">
        <w:t xml:space="preserve"> </w:t>
      </w:r>
      <w:r w:rsidR="00FC3EE7">
        <w:t>(Ip-DO 41/2016)</w:t>
      </w:r>
    </w:p>
    <w:p w:rsidRDefault="00691CFC" w:rsidP="004718D8" w:rsidR="00C00C76">
      <w:pPr>
        <w:pStyle w:val="Odlomakpopisa"/>
        <w:numPr>
          <w:ilvl w:val="0"/>
          <w:numId w:val="10"/>
        </w:numPr>
        <w:jc w:val="both"/>
      </w:pPr>
      <w:r>
        <w:t>povjereniku</w:t>
      </w:r>
      <w:r w:rsidR="00073604" w:rsidRPr="00073604">
        <w:t xml:space="preserve"> </w:t>
      </w:r>
      <w:r w:rsidR="002E12DD">
        <w:t xml:space="preserve">Ivan Rude iz Šibenika, </w:t>
      </w:r>
      <w:r w:rsidR="009659A1">
        <w:t>Stjepana Radića 6/II (u pretinac suda)</w:t>
      </w:r>
    </w:p>
    <w:sectPr w:rsidSect="00532B00" w:rsidR="00C00C76">
      <w:headerReference w:type="even" r:id="rId11"/>
      <w:headerReference w:type="default" r:id="rId12"/>
      <w:pgSz w:h="16838" w:w="11906"/>
      <w:pgMar w:gutter="0" w:footer="708" w:header="708" w:left="1417" w:bottom="851"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7301" w:rsidR="00CD7301">
      <w:r>
        <w:separator/>
      </w:r>
    </w:p>
  </w:endnote>
  <w:endnote w:id="0" w:type="continuationSeparator">
    <w:p w:rsidRDefault="00CD7301" w:rsidR="00CD73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7301" w:rsidR="00CD7301">
      <w:r>
        <w:separator/>
      </w:r>
    </w:p>
  </w:footnote>
  <w:footnote w:id="0" w:type="continuationSeparator">
    <w:p w:rsidRDefault="00CD7301" w:rsidR="00CD73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1AB3">
      <w:rPr>
        <w:rStyle w:val="Brojstranice"/>
        <w:noProof/>
      </w:rPr>
      <w:t>3</w:t>
    </w:r>
    <w:r>
      <w:rPr>
        <w:rStyle w:val="Brojstranice"/>
      </w:rPr>
      <w:fldChar w:fldCharType="end"/>
    </w:r>
  </w:p>
  <w:p w:rsidRDefault="005F3BEA" w:rsidR="005F3B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5"/>
  </w:num>
  <w:num w:numId="3">
    <w:abstractNumId w:val="4"/>
  </w:num>
  <w:num w:numId="4">
    <w:abstractNumId w:val="7"/>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1178EC"/>
    <w:rsid w:val="001329AB"/>
    <w:rsid w:val="00136DCF"/>
    <w:rsid w:val="00151023"/>
    <w:rsid w:val="00154EDB"/>
    <w:rsid w:val="001B7C3B"/>
    <w:rsid w:val="00220664"/>
    <w:rsid w:val="0027571C"/>
    <w:rsid w:val="002C7D7F"/>
    <w:rsid w:val="002D74B3"/>
    <w:rsid w:val="002E12DD"/>
    <w:rsid w:val="00305CA6"/>
    <w:rsid w:val="0032189F"/>
    <w:rsid w:val="00344D8F"/>
    <w:rsid w:val="003841B1"/>
    <w:rsid w:val="003D17BA"/>
    <w:rsid w:val="003D6E32"/>
    <w:rsid w:val="00420F9A"/>
    <w:rsid w:val="0042288A"/>
    <w:rsid w:val="00453C35"/>
    <w:rsid w:val="004718D8"/>
    <w:rsid w:val="004734CC"/>
    <w:rsid w:val="004A1AB3"/>
    <w:rsid w:val="004E28E6"/>
    <w:rsid w:val="00527224"/>
    <w:rsid w:val="00532B00"/>
    <w:rsid w:val="00557463"/>
    <w:rsid w:val="005624E7"/>
    <w:rsid w:val="00567ECA"/>
    <w:rsid w:val="005B1E85"/>
    <w:rsid w:val="005F3BEA"/>
    <w:rsid w:val="00655471"/>
    <w:rsid w:val="006626FF"/>
    <w:rsid w:val="00683219"/>
    <w:rsid w:val="00691CFC"/>
    <w:rsid w:val="00695EDE"/>
    <w:rsid w:val="006B19D5"/>
    <w:rsid w:val="006D15E9"/>
    <w:rsid w:val="0070592B"/>
    <w:rsid w:val="00752920"/>
    <w:rsid w:val="00773FC7"/>
    <w:rsid w:val="007B0FEE"/>
    <w:rsid w:val="007C5C22"/>
    <w:rsid w:val="007E41D5"/>
    <w:rsid w:val="00855D28"/>
    <w:rsid w:val="008B208B"/>
    <w:rsid w:val="00913843"/>
    <w:rsid w:val="009566A2"/>
    <w:rsid w:val="009659A1"/>
    <w:rsid w:val="00966B9D"/>
    <w:rsid w:val="00977690"/>
    <w:rsid w:val="00991615"/>
    <w:rsid w:val="009D083C"/>
    <w:rsid w:val="009D23CE"/>
    <w:rsid w:val="009D3CD2"/>
    <w:rsid w:val="00A318D5"/>
    <w:rsid w:val="00A36766"/>
    <w:rsid w:val="00A538B5"/>
    <w:rsid w:val="00AB7C63"/>
    <w:rsid w:val="00AE0627"/>
    <w:rsid w:val="00AF62B9"/>
    <w:rsid w:val="00AF6AE0"/>
    <w:rsid w:val="00B40156"/>
    <w:rsid w:val="00B45140"/>
    <w:rsid w:val="00B53E13"/>
    <w:rsid w:val="00B60FF4"/>
    <w:rsid w:val="00BD018A"/>
    <w:rsid w:val="00BE19BF"/>
    <w:rsid w:val="00C00C76"/>
    <w:rsid w:val="00C202C7"/>
    <w:rsid w:val="00C6192A"/>
    <w:rsid w:val="00C9293C"/>
    <w:rsid w:val="00CD5CC4"/>
    <w:rsid w:val="00CD7301"/>
    <w:rsid w:val="00D07016"/>
    <w:rsid w:val="00D17146"/>
    <w:rsid w:val="00D25B55"/>
    <w:rsid w:val="00D92CA8"/>
    <w:rsid w:val="00E34EFC"/>
    <w:rsid w:val="00E42AC2"/>
    <w:rsid w:val="00E46C32"/>
    <w:rsid w:val="00E735C8"/>
    <w:rsid w:val="00F063F2"/>
    <w:rsid w:val="00F45669"/>
    <w:rsid w:val="00F5159D"/>
    <w:rsid w:val="00F540E1"/>
    <w:rsid w:val="00F5649F"/>
    <w:rsid w:val="00FC0FD8"/>
    <w:rsid w:val="00FC3EE7"/>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567ECA"/>
    <w:pPr>
      <w:keepNext/>
      <w:jc w:val="center"/>
      <w:outlineLvl w:val="0"/>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rsid w:val="00567ECA"/>
    <w:rPr>
      <w:b/>
      <w:sz w:val="24"/>
    </w:rPr>
  </w:style>
  <w:style w:styleId="Tijeloteksta" w:type="paragraph">
    <w:name w:val="Body Text"/>
    <w:basedOn w:val="Normal"/>
    <w:link w:val="TijelotekstaChar"/>
    <w:rsid w:val="004718D8"/>
    <w:pPr>
      <w:jc w:val="both"/>
    </w:pPr>
    <w:rPr>
      <w:sz w:val="20"/>
      <w:szCs w:val="20"/>
    </w:rPr>
  </w:style>
  <w:style w:customStyle="true" w:styleId="TijelotekstaChar" w:type="character">
    <w:name w:val="Tijelo teksta Char"/>
    <w:basedOn w:val="Zadanifontodlomka"/>
    <w:link w:val="Tijeloteksta"/>
    <w:rsid w:val="004718D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567ECA"/>
    <w:pPr>
      <w:keepNext/>
      <w:jc w:val="center"/>
      <w:outlineLvl w:val="0"/>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rsid w:val="00567ECA"/>
    <w:rPr>
      <w:b/>
      <w:sz w:val="24"/>
    </w:rPr>
  </w:style>
  <w:style w:styleId="Tijeloteksta" w:type="paragraph">
    <w:name w:val="Body Text"/>
    <w:basedOn w:val="Normal"/>
    <w:link w:val="TijelotekstaChar"/>
    <w:rsid w:val="004718D8"/>
    <w:pPr>
      <w:jc w:val="both"/>
    </w:pPr>
    <w:rPr>
      <w:sz w:val="20"/>
      <w:szCs w:val="20"/>
    </w:rPr>
  </w:style>
  <w:style w:customStyle="1" w:styleId="TijelotekstaChar" w:type="character">
    <w:name w:val="Tijelo teksta Char"/>
    <w:basedOn w:val="Zadanifontodlomka"/>
    <w:link w:val="Tijeloteksta"/>
    <w:rsid w:val="004718D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Sp-2/2016</izvorni_sadrzaj>
    <derivirana_varijabla naziv="DomainObject.Predmet.OznakaBroj_1">Sp-2/2016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Dundjer</izvorni_sadrzaj>
    <derivirana_varijabla naziv="DomainObject.Predmet.StrankaFormated_1">  Marko Dundjer</derivirana_varijabla>
  </DomainObject.Predmet.StrankaFormated>
  <DomainObject.Predmet.StrankaFormatedOIB>
    <izvorni_sadrzaj>  Marko Dundjer, OIB 47372442044</izvorni_sadrzaj>
    <derivirana_varijabla naziv="DomainObject.Predmet.StrankaFormatedOIB_1">  Marko Dundjer, OIB 47372442044</derivirana_varijabla>
  </DomainObject.Predmet.StrankaFormatedOIB>
  <DomainObject.Predmet.StrankaFormatedWithAdress>
    <izvorni_sadrzaj> Marko Dundjer, Bana Ivana Mažuranića 37, 22000 Šibenik</izvorni_sadrzaj>
    <derivirana_varijabla naziv="DomainObject.Predmet.StrankaFormatedWithAdress_1"> Marko Dundjer, Bana Ivana Mažuranića 37, 22000 Šibenik</derivirana_varijabla>
  </DomainObject.Predmet.StrankaFormatedWithAdress>
  <DomainObject.Predmet.StrankaFormatedWithAdressOIB>
    <izvorni_sadrzaj> Marko Dundjer, OIB 47372442044, Bana Ivana Mažuranića 37, 22000 Šibenik</izvorni_sadrzaj>
    <derivirana_varijabla naziv="DomainObject.Predmet.StrankaFormatedWithAdressOIB_1"> Marko Dundjer, OIB 47372442044, Bana Ivana Mažuranića 37, 22000 Šibenik</derivirana_varijabla>
  </DomainObject.Predmet.StrankaFormatedWithAdressOIB>
  <DomainObject.Predmet.StrankaWithAdress>
    <izvorni_sadrzaj>Marko Dundjer Bana Ivana Mažuranića 37,22000 Šibenik</izvorni_sadrzaj>
    <derivirana_varijabla naziv="DomainObject.Predmet.StrankaWithAdress_1">Marko Dundjer Bana Ivana Mažuranića 37,22000 Šibenik</derivirana_varijabla>
  </DomainObject.Predmet.StrankaWithAdress>
  <DomainObject.Predmet.StrankaWithAdressOIB>
    <izvorni_sadrzaj>Marko Dundjer, OIB 47372442044, Bana Ivana Mažuranića 37,22000 Šibenik</izvorni_sadrzaj>
    <derivirana_varijabla naziv="DomainObject.Predmet.StrankaWithAdressOIB_1">Marko Dundjer, OIB 47372442044, Bana Ivana Mažuranića 37,22000 Šibenik</derivirana_varijabla>
  </DomainObject.Predmet.StrankaWithAdressOIB>
  <DomainObject.Predmet.StrankaNazivFormated>
    <izvorni_sadrzaj>Marko Dundjer</izvorni_sadrzaj>
    <derivirana_varijabla naziv="DomainObject.Predmet.StrankaNazivFormated_1">Marko Dundjer</derivirana_varijabla>
  </DomainObject.Predmet.StrankaNazivFormated>
  <DomainObject.Predmet.StrankaNazivFormatedOIB>
    <izvorni_sadrzaj>Marko Dundjer, OIB 47372442044</izvorni_sadrzaj>
    <derivirana_varijabla naziv="DomainObject.Predmet.StrankaNazivFormatedOIB_1">Marko Dundjer, OIB 47372442044</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Marko Dundjer</item>
    </izvorni_sadrzaj>
    <derivirana_varijabla naziv="DomainObject.Predmet.StrankaListFormated_1">
      <item>Marko Dundjer</item>
    </derivirana_varijabla>
  </DomainObject.Predmet.StrankaListFormated>
  <DomainObject.Predmet.StrankaListFormatedOIB>
    <izvorni_sadrzaj>
      <item>Marko Dundjer, OIB 47372442044</item>
    </izvorni_sadrzaj>
    <derivirana_varijabla naziv="DomainObject.Predmet.StrankaListFormatedOIB_1">
      <item>Marko Dundjer, OIB 47372442044</item>
    </derivirana_varijabla>
  </DomainObject.Predmet.StrankaListFormatedOIB>
  <DomainObject.Predmet.StrankaListFormatedWithAdress>
    <izvorni_sadrzaj>
      <item>Marko Dundjer, Bana Ivana Mažuranića 37, 22000 Šibenik</item>
    </izvorni_sadrzaj>
    <derivirana_varijabla naziv="DomainObject.Predmet.StrankaListFormatedWithAdress_1">
      <item>Marko Dundjer, Bana Ivana Mažuranića 37, 22000 Šibenik</item>
    </derivirana_varijabla>
  </DomainObject.Predmet.StrankaListFormatedWithAdress>
  <DomainObject.Predmet.StrankaListFormatedWithAdressOIB>
    <izvorni_sadrzaj>
      <item>Marko Dundjer, OIB 47372442044, Bana Ivana Mažuranića 37, 22000 Šibenik</item>
    </izvorni_sadrzaj>
    <derivirana_varijabla naziv="DomainObject.Predmet.StrankaListFormatedWithAdressOIB_1">
      <item>Marko Dundjer, OIB 47372442044, Bana Ivana Mažuranića 37, 22000 Šibenik</item>
    </derivirana_varijabla>
  </DomainObject.Predmet.StrankaListFormatedWithAdressOIB>
  <DomainObject.Predmet.StrankaListNazivFormated>
    <izvorni_sadrzaj>
      <item>Marko Dundjer</item>
    </izvorni_sadrzaj>
    <derivirana_varijabla naziv="DomainObject.Predmet.StrankaListNazivFormated_1">
      <item>Marko Dundjer</item>
    </derivirana_varijabla>
  </DomainObject.Predmet.StrankaListNazivFormated>
  <DomainObject.Predmet.StrankaListNazivFormatedOIB>
    <izvorni_sadrzaj>
      <item>Marko Dundjer, OIB 47372442044</item>
    </izvorni_sadrzaj>
    <derivirana_varijabla naziv="DomainObject.Predmet.StrankaListNazivFormatedOIB_1">
      <item>Marko Dundjer, OIB 47372442044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Marko Dundjer</izvorni_sadrzaj>
    <derivirana_varijabla naziv="DomainObject.Predmet.StrankaIDrugi_1">Marko Dundjer</derivirana_varijabla>
  </DomainObject.Predmet.StrankaIDrugi>
  <DomainObject.Predmet.ProtustrankaIDrugi>
    <izvorni_sadrzaj/>
    <derivirana_varijabla naziv="DomainObject.Predmet.ProtustrankaIDrugi_1"/>
  </DomainObject.Predmet.ProtustrankaIDrugi>
  <DomainObject.Predmet.StrankaIDrugiAdressOIB>
    <izvorni_sadrzaj>Marko Dundjer, OIB 47372442044, Bana Ivana Mažuranića 37, 22000 Šibenik</izvorni_sadrzaj>
    <derivirana_varijabla naziv="DomainObject.Predmet.StrankaIDrugiAdressOIB_1">Marko Dundjer, OIB 47372442044, Bana Ivana Mažuranića 37,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Dundjer</item>
    </izvorni_sadrzaj>
    <derivirana_varijabla naziv="DomainObject.Predmet.SudioniciListNaziv_1">
      <item>Marko Dundjer</item>
    </derivirana_varijabla>
  </DomainObject.Predmet.SudioniciListNaziv>
  <DomainObject.Predmet.SudioniciListAdressOIB>
    <izvorni_sadrzaj>
      <item>Marko Dundjer, OIB 47372442044, Bana Ivana Mažuranića 37,22000 Šibenik</item>
    </izvorni_sadrzaj>
    <derivirana_varijabla naziv="DomainObject.Predmet.SudioniciListAdressOIB_1">
      <item>Marko Dundjer, OIB 47372442044, Bana Ivana Mažuranića 37,22000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47372442044</item>
    </izvorni_sadrzaj>
    <derivirana_varijabla naziv="DomainObject.Predmet.SudioniciListNazivOIB_1">
      <item>, OIB 47372442044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3E7E0F-82F5-4888-B19F-737627E077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983</properties:Words>
  <properties:Characters>5498</properties:Characters>
  <properties:Lines>110</properties:Lines>
  <properties:Paragraphs>37</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2016-12-16T13:00:00Z</dcterms:created>
  <dc:creator>RH - TDU</dc:creator>
  <cp:lastModifiedBy>Ana Kević Brakus</cp:lastModifiedBy>
  <cp:lastPrinted>2016-12-19T13:55:00Z</cp:lastPrinted>
  <dcterms:modified xmlns:xsi="http://www.w3.org/2001/XMLSchema-instance" xsi:type="dcterms:W3CDTF">2016-12-19T14:02:00Z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