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976b" w14:paraId="c1e976b" w:rsidRDefault="000563D1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1A1A4B">
        <w:t>546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8316FD">
        <w:t>po sudskom savjetniku</w:t>
      </w:r>
      <w:r w:rsidR="006704D6">
        <w:t xml:space="preserve"> </w:t>
      </w:r>
      <w:r w:rsidR="008316FD">
        <w:t>Augustinu Jalšovecu</w:t>
      </w:r>
      <w:r>
        <w:t xml:space="preserve">, u stečajnom predmetu povodom zahtjeva </w:t>
      </w:r>
      <w:r w:rsidR="008316FD">
        <w:t xml:space="preserve">Financijske agencije, Regionalni centar Osijek, Podružnica Osijek, L. Jagera 3, OIB 85821130368, za pokretanje skraćenog stečajnog postupka nad dužnikom </w:t>
      </w:r>
      <w:r w:rsidR="001A1A4B">
        <w:t>SVETIĆ PROMET j.d.o.o. za prijevoz i trgovinu, Cerić, Joze Ivakića 6, MBS: 030171878, OIB: 81778981763</w:t>
      </w:r>
      <w:r>
        <w:t xml:space="preserve">, dana </w:t>
      </w:r>
      <w:r w:rsidR="008316FD">
        <w:t>28</w:t>
      </w:r>
      <w:r w:rsidR="00CF2893">
        <w:t>. kolovoza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1A1A4B">
        <w:t>SVETIĆ PROMET j.d.o.o. za prijevoz i trgovinu, Cerić, Joze Ivakića 6, MBS: 030171878, OIB: 81778981763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1A1A4B">
        <w:t>Sanela Kučar, Osijek, J.J.Strossmayera 37, OIB: 97473612486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1A1A4B">
        <w:t>SVETIĆ PROMET j.d.o.o. za prijevoz i trgovinu, Cerić, Joze Ivakića 6, MBS: 030171878, OIB: 81778981763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1A1A4B">
        <w:rPr>
          <w:bCs/>
        </w:rPr>
        <w:t>8</w:t>
      </w:r>
      <w:r w:rsidR="005149CD">
        <w:rPr>
          <w:bCs/>
        </w:rPr>
        <w:t>. svibnja</w:t>
      </w:r>
      <w:r w:rsidR="009371EB">
        <w:rPr>
          <w:bCs/>
        </w:rPr>
        <w:t xml:space="preserve"> 2017</w:t>
      </w:r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1A1A4B">
        <w:t>SVETIĆ PROMET j.d.o.o. za prijevoz i trgovinu, Cerić, Joze Ivakića 6, MBS: 030171878, OIB: 81778981763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D17588" w:rsidP="00172559" w:rsidR="00D17588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0563D1" w:rsidP="00102927" w:rsidR="00102927">
      <w:pPr>
        <w:pStyle w:val="Tijeloteksta"/>
        <w:ind w:left="708"/>
        <w:jc w:val="right"/>
      </w:pPr>
      <w:r>
        <w:t>18</w:t>
      </w:r>
      <w:r w:rsidR="00102927">
        <w:t xml:space="preserve"> St-</w:t>
      </w:r>
      <w:r w:rsidR="001A1A4B">
        <w:t>546</w:t>
      </w:r>
      <w:r w:rsidR="00102927"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1A1A4B">
        <w:t>9. svibnja</w:t>
      </w:r>
      <w:r>
        <w:t xml:space="preserve"> 2017., objavio oglas na mrežnoj stranici e-oglasna ploča sudova pod poslovnim brojem St-</w:t>
      </w:r>
      <w:r w:rsidR="001A1A4B">
        <w:t>546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8316FD">
        <w:t>28</w:t>
      </w:r>
      <w:r w:rsidR="00CF2893">
        <w:t>. kolovoza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8316FD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</w:p>
    <w:p w:rsidRDefault="008316FD" w:rsidP="00F7572D" w:rsidR="009D2F35">
      <w:pPr>
        <w:pStyle w:val="Tijeloteksta"/>
        <w:ind w:left="6024"/>
        <w:jc w:val="left"/>
      </w:pPr>
      <w:r>
        <w:t xml:space="preserve">     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</w:t>
      </w:r>
      <w:r w:rsidR="00D90E02">
        <w:t xml:space="preserve">Trgovačkom sudu u Osijeku </w:t>
      </w:r>
      <w:r w:rsidR="00D925DB">
        <w:t>u roku od 8 dana pismeno u 3 primjerka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316FD">
        <w:t>28/9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63D1"/>
    <w:rsid w:val="00077C9D"/>
    <w:rsid w:val="00091B4B"/>
    <w:rsid w:val="000D0569"/>
    <w:rsid w:val="000E4BB3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A1A4B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149CD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316FD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B2A37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7F5C"/>
    <w:rsid w:val="00D90E02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2A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A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A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A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A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2A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A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A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A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A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SVETIĆ PROMET j.d.o.o. za prijevoz i trgovinu</izvorni_sadrzaj>
    <derivirana_varijabla naziv="DomainObject.Predmet.ProtustrankaFormated_1">  SVETIĆ PROMET j.d.o.o. za prijevoz i trgovinu</derivirana_varijabla>
  </DomainObject.Predmet.ProtustrankaFormated>
  <DomainObject.Predmet.ProtustrankaFormatedOIB>
    <izvorni_sadrzaj>  SVETIĆ PROMET j.d.o.o. za prijevoz i trgovinu, OIB 81778981763</izvorni_sadrzaj>
    <derivirana_varijabla naziv="DomainObject.Predmet.ProtustrankaFormatedOIB_1">  SVETIĆ PROMET j.d.o.o. za prijevoz i trgovinu, OIB 81778981763</derivirana_varijabla>
  </DomainObject.Predmet.ProtustrankaFormatedOIB>
  <DomainObject.Predmet.ProtustrankaFormatedWithAdress>
    <izvorni_sadrzaj> SVETIĆ PROMET j.d.o.o. za prijevoz i trgovinu, Joze Ivakića 6, 32221 Cerić</izvorni_sadrzaj>
    <derivirana_varijabla naziv="DomainObject.Predmet.ProtustrankaFormatedWithAdress_1"> SVETIĆ PROMET j.d.o.o. za prijevoz i trgovinu, Joze Ivakića 6, 32221 Cerić</derivirana_varijabla>
  </DomainObject.Predmet.ProtustrankaFormatedWithAdress>
  <DomainObject.Predmet.ProtustrankaFormatedWithAdressOIB>
    <izvorni_sadrzaj> SVETIĆ PROMET j.d.o.o. za prijevoz i trgovinu, OIB 81778981763, Joze Ivakića 6, 32221 Cerić</izvorni_sadrzaj>
    <derivirana_varijabla naziv="DomainObject.Predmet.ProtustrankaFormatedWithAdressOIB_1"> SVETIĆ PROMET j.d.o.o. za prijevoz i trgovinu, OIB 81778981763, Joze Ivakića 6, 32221 Cerić</derivirana_varijabla>
  </DomainObject.Predmet.ProtustrankaFormatedWithAdressOIB>
  <DomainObject.Predmet.ProtustrankaWithAdress>
    <izvorni_sadrzaj>SVETIĆ PROMET j.d.o.o. za prijevoz i trgovinu Joze Ivakića 6, 32221 Cerić</izvorni_sadrzaj>
    <derivirana_varijabla naziv="DomainObject.Predmet.ProtustrankaWithAdress_1">SVETIĆ PROMET j.d.o.o. za prijevoz i trgovinu Joze Ivakića 6, 32221 Cerić</derivirana_varijabla>
  </DomainObject.Predmet.ProtustrankaWithAdress>
  <DomainObject.Predmet.ProtustrankaWithAdressOIB>
    <izvorni_sadrzaj>SVETIĆ PROMET j.d.o.o. za prijevoz i trgovinu, OIB 81778981763, Joze Ivakića 6, 32221 Cerić</izvorni_sadrzaj>
    <derivirana_varijabla naziv="DomainObject.Predmet.ProtustrankaWithAdressOIB_1">SVETIĆ PROMET j.d.o.o. za prijevoz i trgovinu, OIB 81778981763, Joze Ivakića 6, 32221 Cerić</derivirana_varijabla>
  </DomainObject.Predmet.ProtustrankaWithAdressOIB>
  <DomainObject.Predmet.ProtustrankaNazivFormated>
    <izvorni_sadrzaj>SVETIĆ PROMET j.d.o.o. za prijevoz i trgovinu</izvorni_sadrzaj>
    <derivirana_varijabla naziv="DomainObject.Predmet.ProtustrankaNazivFormated_1">SVETIĆ PROMET j.d.o.o. za prijevoz i trgovinu</derivirana_varijabla>
  </DomainObject.Predmet.ProtustrankaNazivFormated>
  <DomainObject.Predmet.ProtustrankaNazivFormatedOIB>
    <izvorni_sadrzaj>SVETIĆ PROMET j.d.o.o. za prijevoz i trgovinu, OIB 81778981763</izvorni_sadrzaj>
    <derivirana_varijabla naziv="DomainObject.Predmet.ProtustrankaNazivFormatedOIB_1">SVETIĆ PROMET j.d.o.o. za prijevoz i trgovinu, OIB 81778981763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SVETIĆ PROMET j.d.o.o. za prijevoz i trgovinu</item>
    </izvorni_sadrzaj>
    <derivirana_varijabla naziv="DomainObject.Predmet.ProtuStrankaListFormated_1">
      <item>SVETIĆ PROMET j.d.o.o. za prijevoz i trgovinu</item>
    </derivirana_varijabla>
  </DomainObject.Predmet.ProtuStrankaListFormated>
  <DomainObject.Predmet.ProtuStrankaListFormatedOIB>
    <izvorni_sadrzaj>
      <item>SVETIĆ PROMET j.d.o.o. za prijevoz i trgovinu, OIB 81778981763</item>
    </izvorni_sadrzaj>
    <derivirana_varijabla naziv="DomainObject.Predmet.ProtuStrankaListFormatedOIB_1">
      <item>SVETIĆ PROMET j.d.o.o. za prijevoz i trgovinu, OIB 81778981763</item>
    </derivirana_varijabla>
  </DomainObject.Predmet.ProtuStrankaListFormatedOIB>
  <DomainObject.Predmet.ProtuStrankaListFormatedWithAdress>
    <izvorni_sadrzaj>
      <item>SVETIĆ PROMET j.d.o.o. za prijevoz i trgovinu, Joze Ivakića 6, 32221 Cerić</item>
    </izvorni_sadrzaj>
    <derivirana_varijabla naziv="DomainObject.Predmet.ProtuStrankaListFormatedWithAdress_1">
      <item>SVETIĆ PROMET j.d.o.o. za prijevoz i trgovinu, Joze Ivakića 6, 32221 Cerić</item>
    </derivirana_varijabla>
  </DomainObject.Predmet.ProtuStrankaListFormatedWithAdress>
  <DomainObject.Predmet.ProtuStrankaListFormatedWithAdressOIB>
    <izvorni_sadrzaj>
      <item>SVETIĆ PROMET j.d.o.o. za prijevoz i trgovinu, OIB 81778981763, Joze Ivakića 6, 32221 Cerić</item>
    </izvorni_sadrzaj>
    <derivirana_varijabla naziv="DomainObject.Predmet.ProtuStrankaListFormatedWithAdressOIB_1">
      <item>SVETIĆ PROMET j.d.o.o. za prijevoz i trgovinu, OIB 81778981763, Joze Ivakića 6, 32221 Cerić</item>
    </derivirana_varijabla>
  </DomainObject.Predmet.ProtuStrankaListFormatedWithAdressOIB>
  <DomainObject.Predmet.ProtuStrankaListNazivFormated>
    <izvorni_sadrzaj>
      <item>SVETIĆ PROMET j.d.o.o. za prijevoz i trgovinu</item>
    </izvorni_sadrzaj>
    <derivirana_varijabla naziv="DomainObject.Predmet.ProtuStrankaListNazivFormated_1">
      <item>SVETIĆ PROMET j.d.o.o. za prijevoz i trgovinu</item>
    </derivirana_varijabla>
  </DomainObject.Predmet.ProtuStrankaListNazivFormated>
  <DomainObject.Predmet.ProtuStrankaListNazivFormatedOIB>
    <izvorni_sadrzaj>
      <item>SVETIĆ PROMET j.d.o.o. za prijevoz i trgovinu, OIB 81778981763</item>
    </izvorni_sadrzaj>
    <derivirana_varijabla naziv="DomainObject.Predmet.ProtuStrankaListNazivFormatedOIB_1">
      <item>SVETIĆ PROMET j.d.o.o. za prijevoz i trgovinu, OIB 81778981763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SVETIĆ PROMET j.d.o.o. za prijevoz i trgovinu</izvorni_sadrzaj>
    <derivirana_varijabla naziv="DomainObject.Predmet.ProtustrankaIDrugi_1">SVETIĆ PROMET j.d.o.o.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SVETIĆ PROMET j.d.o.o. za prijevoz i trgovinu, OIB 81778981763, Joze Ivakića 6, 32221 Cerić</izvorni_sadrzaj>
    <derivirana_varijabla naziv="DomainObject.Predmet.ProtustrankaIDrugiAdressOIB_1">SVETIĆ PROMET j.d.o.o. za prijevoz i trgovinu, OIB 81778981763, Joze Ivakića 6,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SVETIĆ PROMET j.d.o.o. za prijevoz i trgovinu</item>
    </izvorni_sadrzaj>
    <derivirana_varijabla naziv="DomainObject.Predmet.SudioniciListNaziv_1">
      <item>FINA RC OSIJEK</item>
      <item>SVETIĆ PROMET j.d.o.o. za prijevoz i trgovinu</item>
    </derivirana_varijabla>
  </DomainObject.Predmet.SudioniciListNaziv>
  <DomainObject.Predmet.SudioniciListAdressOIB>
    <izvorni_sadrzaj>
      <item>FINA RC OSIJEK, OIB 85821130368</item>
      <item>SVETIĆ PROMET j.d.o.o. za prijevoz i trgovinu, OIB 81778981763, Joze Ivakića 6,32221 Cerić</item>
    </izvorni_sadrzaj>
    <derivirana_varijabla naziv="DomainObject.Predmet.SudioniciListAdressOIB_1">
      <item>FINA RC OSIJEK, OIB 85821130368</item>
      <item>SVETIĆ PROMET j.d.o.o. za prijevoz i trgovinu, OIB 81778981763, Joze Ivakića 6,32221 Cerić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81778981763</item>
    </izvorni_sadrzaj>
    <derivirana_varijabla naziv="DomainObject.Predmet.SudioniciListNazivOIB_1">
      <item>, OIB 85821130368</item>
      <item>, OIB 81778981763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5CFC98-FFC5-4784-9BCA-8B13696B31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2717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2017-08-28T06:55:00Z</dcterms:created>
  <dc:creator>Korisnik</dc:creator>
  <cp:lastModifiedBy>Žana Bem</cp:lastModifiedBy>
  <cp:lastPrinted>2017-07-31T07:19:00Z</cp:lastPrinted>
  <dcterms:modified xmlns:xsi="http://www.w3.org/2001/XMLSchema-instance" xsi:type="dcterms:W3CDTF">2017-08-28T06:57:00Z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