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d2adb3" w14:paraId="4d2adb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BF1DB6">
        <w:t>AGAPE STUDIO jednostavno društvo s ograničenom odgovornošću za usluge, Zagreb, Avenija Dubrava 47, MBS: 080927417, OIB: 24608491950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BF1DB6">
        <w:t>AGAPE STUDIO jednostavno društvo s ograničenom odgovornošću za usluge, Zagreb, Avenija Dubrava 47, MBS: 080927417, OIB: 24608491950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F1DB6">
        <w:t>41.178,89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BF1DB6">
        <w:t>Žaklina Martini, OIB: 95190142816</w:t>
      </w:r>
      <w:r w:rsidR="00761D15">
        <w:t xml:space="preserve">, Zagreb, Sopnička 38,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F1DB6">
        <w:t>426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53120E">
      <w:t>St-426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2C3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AGAPE STUDIO jednostavno društvo s ograničenom odgovornošću za usluge</izvorni_sadrzaj>
    <derivirana_varijabla naziv="DomainObject.Predmet.ProtustrankaFormated_1">  AGAPE STUDIO jednostavno društvo s ograničenom odgovornošću za usluge</derivirana_varijabla>
  </DomainObject.Predmet.ProtustrankaFormated>
  <DomainObject.Predmet.ProtustrankaFormatedOIB>
    <izvorni_sadrzaj>  AGAPE STUDIO jednostavno društvo s ograničenom odgovornošću za usluge, OIB 24608491950</izvorni_sadrzaj>
    <derivirana_varijabla naziv="DomainObject.Predmet.ProtustrankaFormatedOIB_1">  AGAPE STUDIO jednostavno društvo s ograničenom odgovornošću za usluge, OIB 24608491950</derivirana_varijabla>
  </DomainObject.Predmet.ProtustrankaFormatedOIB>
  <DomainObject.Predmet.ProtustrankaFormatedWithAdress>
    <izvorni_sadrzaj> AGAPE STUDIO jednostavno društvo s ograničenom odgovornošću za usluge, Avenija Dubrava 47, 10000 Zagreb</izvorni_sadrzaj>
    <derivirana_varijabla naziv="DomainObject.Predmet.ProtustrankaFormatedWithAdress_1"> AGAPE STUDIO jednostavno društvo s ograničenom odgovornošću za usluge, Avenija Dubrava 47, 10000 Zagreb</derivirana_varijabla>
  </DomainObject.Predmet.ProtustrankaFormatedWithAdress>
  <DomainObject.Predmet.ProtustrankaFormatedWithAdressOIB>
    <izvorni_sadrzaj> AGAPE STUDIO jednostavno društvo s ograničenom odgovornošću za usluge, OIB 24608491950, Avenija Dubrava 47, 10000 Zagreb</izvorni_sadrzaj>
    <derivirana_varijabla naziv="DomainObject.Predmet.ProtustrankaFormatedWithAdressOIB_1"> AGAPE STUDIO jednostavno društvo s ograničenom odgovornošću za usluge, OIB 24608491950, Avenija Dubrava 47, 10000 Zagreb</derivirana_varijabla>
  </DomainObject.Predmet.ProtustrankaFormatedWithAdressOIB>
  <DomainObject.Predmet.ProtustrankaWithAdress>
    <izvorni_sadrzaj>AGAPE STUDIO jednostavno društvo s ograničenom odgovornošću za usluge Avenija Dubrava 47, 10000 Zagreb</izvorni_sadrzaj>
    <derivirana_varijabla naziv="DomainObject.Predmet.ProtustrankaWithAdress_1">AGAPE STUDIO jednostavno društvo s ograničenom odgovornošću za usluge Avenija Dubrava 47, 10000 Zagreb</derivirana_varijabla>
  </DomainObject.Predmet.ProtustrankaWithAdress>
  <DomainObject.Predmet.ProtustrankaWithAdressOIB>
    <izvorni_sadrzaj>AGAPE STUDIO jednostavno društvo s ograničenom odgovornošću za usluge, OIB 24608491950, Avenija Dubrava 47, 10000 Zagreb</izvorni_sadrzaj>
    <derivirana_varijabla naziv="DomainObject.Predmet.ProtustrankaWithAdressOIB_1">AGAPE STUDIO jednostavno društvo s ograničenom odgovornošću za usluge, OIB 24608491950, Avenija Dubrava 47, 10000 Zagreb</derivirana_varijabla>
  </DomainObject.Predmet.ProtustrankaWithAdressOIB>
  <DomainObject.Predmet.ProtustrankaNazivFormated>
    <izvorni_sadrzaj>AGAPE STUDIO jednostavno društvo s ograničenom odgovornošću za usluge</izvorni_sadrzaj>
    <derivirana_varijabla naziv="DomainObject.Predmet.ProtustrankaNazivFormated_1">AGAPE STUDIO jednostavno društvo s ograničenom odgovornošću za usluge</derivirana_varijabla>
  </DomainObject.Predmet.ProtustrankaNazivFormated>
  <DomainObject.Predmet.ProtustrankaNazivFormatedOIB>
    <izvorni_sadrzaj>AGAPE STUDIO jednostavno društvo s ograničenom odgovornošću za usluge, OIB 24608491950</izvorni_sadrzaj>
    <derivirana_varijabla naziv="DomainObject.Predmet.ProtustrankaNazivFormatedOIB_1">AGAPE STUDIO jednostavno društvo s ograničenom odgovornošću za usluge, OIB 24608491950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AGAPE STUDIO jednostavno društvo s ograničenom odgovornošću za usluge</item>
    </izvorni_sadrzaj>
    <derivirana_varijabla naziv="DomainObject.Predmet.ProtuStrankaListFormated_1">
      <item>AGAPE STUDIO jednostavno društvo s ograničenom odgovornošću za usluge</item>
    </derivirana_varijabla>
  </DomainObject.Predmet.ProtuStrankaListFormated>
  <DomainObject.Predmet.ProtuStrankaListFormatedOIB>
    <izvorni_sadrzaj>
      <item>AGAPE STUDIO jednostavno društvo s ograničenom odgovornošću za usluge, OIB 24608491950</item>
    </izvorni_sadrzaj>
    <derivirana_varijabla naziv="DomainObject.Predmet.ProtuStrankaListFormatedOIB_1">
      <item>AGAPE STUDIO jednostavno društvo s ograničenom odgovornošću za usluge, OIB 24608491950</item>
    </derivirana_varijabla>
  </DomainObject.Predmet.ProtuStrankaListFormatedOIB>
  <DomainObject.Predmet.ProtuStrankaListFormatedWithAdress>
    <izvorni_sadrzaj>
      <item>AGAPE STUDIO jednostavno društvo s ograničenom odgovornošću za usluge, Avenija Dubrava 47, 10000 Zagreb</item>
    </izvorni_sadrzaj>
    <derivirana_varijabla naziv="DomainObject.Predmet.ProtuStrankaListFormatedWithAdress_1">
      <item>AGAPE STUDIO jednostavno društvo s ograničenom odgovornošću za usluge, Avenija Dubrava 47, 10000 Zagreb</item>
    </derivirana_varijabla>
  </DomainObject.Predmet.ProtuStrankaListFormatedWithAdress>
  <DomainObject.Predmet.ProtuStrankaListFormatedWithAdressOIB>
    <izvorni_sadrzaj>
      <item>AGAPE STUDIO jednostavno društvo s ograničenom odgovornošću za usluge, OIB 24608491950, Avenija Dubrava 47, 10000 Zagreb</item>
    </izvorni_sadrzaj>
    <derivirana_varijabla naziv="DomainObject.Predmet.ProtuStrankaListFormatedWithAdressOIB_1">
      <item>AGAPE STUDIO jednostavno društvo s ograničenom odgovornošću za usluge, OIB 24608491950, Avenija Dubrava 47, 10000 Zagreb</item>
    </derivirana_varijabla>
  </DomainObject.Predmet.ProtuStrankaListFormatedWithAdressOIB>
  <DomainObject.Predmet.ProtuStrankaListNazivFormated>
    <izvorni_sadrzaj>
      <item>AGAPE STUDIO jednostavno društvo s ograničenom odgovornošću za usluge</item>
    </izvorni_sadrzaj>
    <derivirana_varijabla naziv="DomainObject.Predmet.ProtuStrankaListNazivFormated_1">
      <item>AGAPE STUDIO jednostavno društvo s ograničenom odgovornošću za usluge</item>
    </derivirana_varijabla>
  </DomainObject.Predmet.ProtuStrankaListNazivFormated>
  <DomainObject.Predmet.ProtuStrankaListNazivFormatedOIB>
    <izvorni_sadrzaj>
      <item>AGAPE STUDIO jednostavno društvo s ograničenom odgovornošću za usluge, OIB 24608491950</item>
    </izvorni_sadrzaj>
    <derivirana_varijabla naziv="DomainObject.Predmet.ProtuStrankaListNazivFormatedOIB_1">
      <item>AGAPE STUDIO jednostavno društvo s ograničenom odgovornošću za usluge, OIB 24608491950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AGAPE STUDIO jednostavno društvo s ograničenom odgovornošću za usluge</izvorni_sadrzaj>
    <derivirana_varijabla naziv="DomainObject.Predmet.ProtustrankaIDrugi_1">AGAPE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AGAPE STUDIO jednostavno društvo s ograničenom odgovornošću za usluge, OIB 24608491950, Avenija Dubrava 47, 10000 Zagreb</izvorni_sadrzaj>
    <derivirana_varijabla naziv="DomainObject.Predmet.ProtustrankaIDrugiAdressOIB_1">AGAPE STUDIO jednostavno društvo s ograničenom odgovornošću za usluge, OIB 24608491950, Avenija Dubrava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AGAPE STUDIO jednostavno društvo s ograničenom odgovornošću za usluge</item>
      <item>FINA Regionalni centar Zagreb</item>
    </izvorni_sadrzaj>
    <derivirana_varijabla naziv="DomainObject.Predmet.SudioniciListNaziv_1">
      <item>AGAPE STUDIO jednostavno društvo s ograničenom odgovornošću za usluge</item>
      <item>FINA Regionalni centar Zagreb</item>
    </derivirana_varijabla>
  </DomainObject.Predmet.SudioniciListNaziv>
  <DomainObject.Predmet.SudioniciListAdressOIB>
    <izvorni_sadrzaj>
      <item>AGAPE STUDIO jednostavno društvo s ograničenom odgovornošću za usluge, OIB 24608491950, Avenija Dubrava 47,10000 Zagreb</item>
      <item>FINA Regionalni centar Zagreb, OIB 85821130368, Trg svibanjskih žrtava 1995. br. 1,10000 Zagreb</item>
    </izvorni_sadrzaj>
    <derivirana_varijabla naziv="DomainObject.Predmet.SudioniciListAdressOIB_1">
      <item>AGAPE STUDIO jednostavno društvo s ograničenom odgovornošću za usluge, OIB 24608491950, Avenija Dubrava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24608491950</item>
      <item>, OIB 85821130368</item>
    </izvorni_sadrzaj>
    <derivirana_varijabla naziv="DomainObject.Predmet.SudioniciListNazivOIB_1">
      <item>, OIB 24608491950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3F786-18D8-4913-BF24-E3607D4BC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2181</properties:Characters>
  <properties:Lines>47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2018-07-03T06:11:00Z</dcterms:created>
  <dc:creator>Snježana Andrijanić</dc:creator>
  <cp:lastModifiedBy>Gordana Harc</cp:lastModifiedBy>
  <cp:lastPrinted>2018-07-03T06:11:00Z</cp:lastPrinted>
  <dcterms:modified xmlns:xsi="http://www.w3.org/2001/XMLSchema-instance" xsi:type="dcterms:W3CDTF">2018-07-03T06:23:00Z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- 426-18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