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F66E3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1c96183" w14:paraId="1c96183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dana </w:t>
      </w:r>
      <w:r w:rsidR="00360872">
        <w:t>20</w:t>
      </w:r>
      <w:r w:rsidR="00C004E8">
        <w:t>.travnja</w:t>
      </w:r>
      <w:r w:rsidR="006E1CF9">
        <w:t xml:space="preserve"> 201</w:t>
      </w:r>
      <w:r w:rsidR="00C004E8">
        <w:t>7</w:t>
      </w:r>
      <w:r w:rsidR="006E1CF9">
        <w:t>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4062, oranica Bivorščica i oranica Bivorščica</w:t>
      </w:r>
      <w:r>
        <w:t xml:space="preserve"> u pov. </w:t>
      </w:r>
      <w:r w:rsidR="006E1CF9">
        <w:t>4212 čm, sve upisano u zk. ul. br. 2409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C004E8" w:rsidRPr="00C004E8">
        <w:rPr>
          <w:b/>
        </w:rPr>
        <w:t>šesta</w:t>
      </w:r>
      <w:r w:rsidR="0066596C" w:rsidRPr="00F94BF2">
        <w:rPr>
          <w:b/>
        </w:rPr>
        <w:t xml:space="preserve"> </w:t>
      </w:r>
      <w:r w:rsidR="00D35468">
        <w:t>prodaja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5C2045" w:rsidRPr="005C2045">
        <w:rPr>
          <w:b/>
        </w:rPr>
        <w:t>1.</w:t>
      </w:r>
      <w:r w:rsidR="005237C4">
        <w:rPr>
          <w:b/>
        </w:rPr>
        <w:t>050</w:t>
      </w:r>
      <w:r w:rsidR="005C2045" w:rsidRPr="005C2045">
        <w:rPr>
          <w:b/>
        </w:rPr>
        <w:t>.000</w:t>
      </w:r>
      <w:r w:rsidR="007B212C" w:rsidRPr="005C2045">
        <w:rPr>
          <w:b/>
        </w:rPr>
        <w:t>,</w:t>
      </w:r>
      <w:r w:rsidR="007B212C" w:rsidRPr="007B212C">
        <w:rPr>
          <w:b/>
        </w:rPr>
        <w:t>00</w:t>
      </w:r>
      <w:r w:rsidR="00086EB8" w:rsidRPr="007B212C">
        <w:rPr>
          <w:b/>
        </w:rPr>
        <w:t xml:space="preserve"> kn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013B24">
        <w:rPr>
          <w:b/>
        </w:rPr>
        <w:t>22.svibnja</w:t>
      </w:r>
      <w:r w:rsidR="00AF3A96">
        <w:rPr>
          <w:b/>
        </w:rPr>
        <w:t xml:space="preserve"> 201</w:t>
      </w:r>
      <w:r w:rsidR="00013B24">
        <w:rPr>
          <w:b/>
        </w:rPr>
        <w:t>8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013B24">
        <w:rPr>
          <w:b/>
        </w:rPr>
        <w:t>9,30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F66E3F">
        <w:t>e-</w:t>
      </w:r>
      <w:r w:rsidRPr="00645508">
        <w:t>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F94BF2">
        <w:t>HR 922390001</w:t>
      </w:r>
      <w:r w:rsidR="000E77FF" w:rsidRPr="00645508">
        <w:t xml:space="preserve">1300000460 poziv na broj 05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lastRenderedPageBreak/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5C2045" w:rsidP="005C2045" w:rsidR="005C2045" w:rsidRPr="00645508">
      <w:pPr>
        <w:jc w:val="both"/>
      </w:pPr>
      <w:r>
        <w:t>9.</w:t>
      </w:r>
      <w:r>
        <w:tab/>
        <w:t>Dužnik je u sustavu PDV-a. Kupac plaća PDV ili PPN u skladu sa Zakonom</w:t>
      </w:r>
    </w:p>
    <w:p w:rsidRDefault="005C2045" w:rsidP="00974456" w:rsidR="00A84C1A">
      <w:pPr>
        <w:jc w:val="both"/>
      </w:pPr>
      <w:r>
        <w:t>10.</w:t>
      </w:r>
      <w:r w:rsidR="00A84C1A" w:rsidRPr="00645508">
        <w:t xml:space="preserve">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F94BF2" w:rsidP="00F94BF2" w:rsidR="00F94BF2">
      <w:pPr>
        <w:jc w:val="both"/>
      </w:pPr>
      <w:r>
        <w:lastRenderedPageBreak/>
        <w:tab/>
        <w:t xml:space="preserve">Početna cijena neketnine iz točke I. ovog zaključka određena je temeljem prijedloga stečajnog upravitelja od </w:t>
      </w:r>
      <w:r w:rsidR="00D749A1">
        <w:t>7.rujna</w:t>
      </w:r>
      <w:r>
        <w:t xml:space="preserve"> 201</w:t>
      </w:r>
      <w:r w:rsidR="00D749A1">
        <w:t>7</w:t>
      </w:r>
      <w:r>
        <w:t>.</w:t>
      </w:r>
    </w:p>
    <w:p w:rsidRDefault="00F94BF2" w:rsidP="00974456" w:rsidR="00F94BF2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360872">
        <w:t>20</w:t>
      </w:r>
      <w:r w:rsidR="00D749A1">
        <w:t>.travnja</w:t>
      </w:r>
      <w:r w:rsidR="00F94BF2">
        <w:t xml:space="preserve"> </w:t>
      </w:r>
      <w:r w:rsidR="00703118">
        <w:t>201</w:t>
      </w:r>
      <w:r w:rsidR="00D749A1">
        <w:t>8</w:t>
      </w:r>
      <w:r w:rsidR="00703118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64436B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4436B" w:rsidP="00974456" w:rsidR="0064436B">
      <w:pPr>
        <w:jc w:val="both"/>
      </w:pPr>
    </w:p>
    <w:p w:rsidRDefault="007B61F0" w:rsidP="007B61F0" w:rsidR="007B61F0">
      <w:pPr>
        <w:ind w:firstLine="708" w:left="2832"/>
        <w:jc w:val="both"/>
      </w:pPr>
      <w:r>
        <w:t>Za točnost otpravka, ovlašteni službenik:</w:t>
      </w:r>
    </w:p>
    <w:p w:rsidRDefault="007B61F0" w:rsidP="00422EE0" w:rsidR="007B61F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3118" w:rsidP="007B61F0" w:rsidR="00703118">
      <w:pPr>
        <w:pStyle w:val="Odlomakpopisa"/>
      </w:pPr>
    </w:p>
    <w:sectPr w:rsidSect="00167C21" w:rsidR="0070311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1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D749A1" w:rsidR="00383464" w:rsidRPr="00A12C3D">
    <w:pPr>
      <w:ind w:firstLine="708" w:left="3540"/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3B24"/>
    <w:rsid w:val="00023656"/>
    <w:rsid w:val="00031560"/>
    <w:rsid w:val="00047093"/>
    <w:rsid w:val="00062F3C"/>
    <w:rsid w:val="0008428F"/>
    <w:rsid w:val="00086EB8"/>
    <w:rsid w:val="000B5D74"/>
    <w:rsid w:val="000D0D3B"/>
    <w:rsid w:val="000D3E10"/>
    <w:rsid w:val="000E77FF"/>
    <w:rsid w:val="000F00A7"/>
    <w:rsid w:val="00105DED"/>
    <w:rsid w:val="001338D9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40A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5527A"/>
    <w:rsid w:val="00360872"/>
    <w:rsid w:val="00361730"/>
    <w:rsid w:val="00374D53"/>
    <w:rsid w:val="003763AA"/>
    <w:rsid w:val="00380A99"/>
    <w:rsid w:val="00382393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5040C1"/>
    <w:rsid w:val="00513852"/>
    <w:rsid w:val="00515969"/>
    <w:rsid w:val="005237C4"/>
    <w:rsid w:val="00526D62"/>
    <w:rsid w:val="005318A9"/>
    <w:rsid w:val="00573FDC"/>
    <w:rsid w:val="00592CB5"/>
    <w:rsid w:val="005C2045"/>
    <w:rsid w:val="005C2EB1"/>
    <w:rsid w:val="005D56F9"/>
    <w:rsid w:val="005F5633"/>
    <w:rsid w:val="0061272E"/>
    <w:rsid w:val="00620B7F"/>
    <w:rsid w:val="00621277"/>
    <w:rsid w:val="00622282"/>
    <w:rsid w:val="00633709"/>
    <w:rsid w:val="0064436B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4479B"/>
    <w:rsid w:val="0075380F"/>
    <w:rsid w:val="007678A2"/>
    <w:rsid w:val="007A0ABD"/>
    <w:rsid w:val="007A26A6"/>
    <w:rsid w:val="007A3E67"/>
    <w:rsid w:val="007B212C"/>
    <w:rsid w:val="007B39C1"/>
    <w:rsid w:val="007B61F0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13F7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869C2"/>
    <w:rsid w:val="00A96786"/>
    <w:rsid w:val="00AE263A"/>
    <w:rsid w:val="00AE28C7"/>
    <w:rsid w:val="00AE3DBF"/>
    <w:rsid w:val="00AF3A96"/>
    <w:rsid w:val="00AF4CFF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C214C"/>
    <w:rsid w:val="00BD595B"/>
    <w:rsid w:val="00BE3191"/>
    <w:rsid w:val="00BE5BAA"/>
    <w:rsid w:val="00BF658E"/>
    <w:rsid w:val="00C004E8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1B6F"/>
    <w:rsid w:val="00CE350D"/>
    <w:rsid w:val="00CE4AD0"/>
    <w:rsid w:val="00D20725"/>
    <w:rsid w:val="00D27E4F"/>
    <w:rsid w:val="00D3205F"/>
    <w:rsid w:val="00D35468"/>
    <w:rsid w:val="00D4368F"/>
    <w:rsid w:val="00D5779B"/>
    <w:rsid w:val="00D66697"/>
    <w:rsid w:val="00D72AE8"/>
    <w:rsid w:val="00D749A1"/>
    <w:rsid w:val="00D7642B"/>
    <w:rsid w:val="00D8523B"/>
    <w:rsid w:val="00D85CC6"/>
    <w:rsid w:val="00D92622"/>
    <w:rsid w:val="00DB57AB"/>
    <w:rsid w:val="00DB6978"/>
    <w:rsid w:val="00DC400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B11"/>
    <w:rsid w:val="00EB0E50"/>
    <w:rsid w:val="00EC0FC1"/>
    <w:rsid w:val="00EC396C"/>
    <w:rsid w:val="00EC7AF6"/>
    <w:rsid w:val="00EE6472"/>
    <w:rsid w:val="00F07951"/>
    <w:rsid w:val="00F1365A"/>
    <w:rsid w:val="00F2024C"/>
    <w:rsid w:val="00F234D3"/>
    <w:rsid w:val="00F607C4"/>
    <w:rsid w:val="00F63AC4"/>
    <w:rsid w:val="00F66E3F"/>
    <w:rsid w:val="00F82CEF"/>
    <w:rsid w:val="00F868C9"/>
    <w:rsid w:val="00F86E5D"/>
    <w:rsid w:val="00F92F05"/>
    <w:rsid w:val="00F94BF2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1F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1F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1F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1F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1F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1F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1F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1F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F3AD7-5009-42CD-A261-2CA5758A50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981</properties:Words>
  <properties:Characters>5287</properties:Characters>
  <properties:Lines>119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2018-04-20T11:24:00Z</dcterms:created>
  <dc:creator>BISERKA CALIC</dc:creator>
  <cp:lastModifiedBy>Valentina Delač</cp:lastModifiedBy>
  <cp:lastPrinted>2018-04-20T11:24:00Z</cp:lastPrinted>
  <dcterms:modified xmlns:xsi="http://www.w3.org/2001/XMLSchema-instance" xsi:type="dcterms:W3CDTF">2018-04-20T11:24:00Z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(Konstruktor zaključak  o prodaji 2409  šesta.docx)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