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9e69" w14:paraId="39f9e69" w:rsidRDefault="00282BA9" w:rsidP="001940FB" w:rsidR="00282BA9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9902DE" w:rsidP="001940FB" w:rsidR="009902DE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1022E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82BA9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82BA9" w:rsidP="00AA6BCF" w:rsidR="00282BA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82BA9" w:rsidP="00282BA9" w:rsidR="00282BA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82BA9" w:rsidP="00282BA9" w:rsidR="00282BA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82BA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82BA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E17D4">
        <w:rPr>
          <w:rFonts w:cs="Calibri" w:eastAsia="Arial Unicode MS" w:hAnsi="Calibri" w:ascii="Calibri"/>
          <w:kern w:val="1"/>
          <w:lang w:eastAsia="ar-SA" w:val="hr-HR"/>
        </w:rPr>
        <w:t>MILOVANOVIĆ MIRKO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82BA9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31022E">
        <w:rPr>
          <w:rFonts w:cs="Calibri" w:eastAsia="Arial Unicode MS" w:hAnsi="Calibri" w:ascii="Calibri"/>
          <w:kern w:val="1"/>
          <w:lang w:eastAsia="ar-SA" w:val="hr-HR"/>
        </w:rPr>
        <w:t>od</w:t>
      </w:r>
      <w:r w:rsidR="0031022E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31022E" w:rsidRPr="00AE17D4">
        <w:rPr>
          <w:rFonts w:cs="Calibri" w:hAnsi="Calibri" w:ascii="Calibri"/>
        </w:rPr>
        <w:t>389.505,53 kn</w:t>
      </w:r>
      <w:r w:rsidR="00282BA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E17D4" w:rsidRPr="00AE17D4">
        <w:rPr>
          <w:rFonts w:cs="Calibri" w:hAnsi="Calibri" w:ascii="Calibri"/>
        </w:rPr>
        <w:t>389.505,53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E17D4" w:rsidRPr="00AE17D4">
        <w:rPr>
          <w:rFonts w:cs="Calibri" w:hAnsi="Calibri" w:ascii="Calibri"/>
        </w:rPr>
        <w:t>26.700,00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282BA9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82BA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82BA9" w:rsidRPr="00282BA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82BA9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AE17D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E17D4">
              <w:rPr>
                <w:rFonts w:cs="Calibri" w:hAnsi="Calibri" w:ascii="Calibri"/>
              </w:rPr>
              <w:t>MILOVANOVIĆ MIRKO</w:t>
            </w:r>
            <w:r w:rsidR="00CD2E5F">
              <w:rPr>
                <w:rFonts w:cs="Calibri"/>
              </w:rPr>
              <w:t xml:space="preserve">, </w:t>
            </w:r>
            <w:r w:rsidR="00CD2E5F" w:rsidRPr="00CD2E5F">
              <w:rPr>
                <w:rFonts w:cs="Calibri"/>
              </w:rPr>
              <w:t xml:space="preserve"> </w:t>
            </w:r>
            <w:r w:rsidRPr="00AE17D4">
              <w:rPr>
                <w:rFonts w:cs="Calibri" w:hAnsi="Calibri" w:ascii="Calibri"/>
              </w:rPr>
              <w:t>Stepinčeva 4,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AE17D4">
              <w:rPr>
                <w:rFonts w:cs="Calibri" w:hAnsi="Calibri" w:ascii="Calibri"/>
              </w:rPr>
              <w:t>17210274419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17D4" w:rsidP="00CD2E5F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E17D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AE17D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E17D4">
              <w:rPr>
                <w:rFonts w:cs="Calibri" w:hAnsi="Calibri" w:ascii="Calibri"/>
              </w:rPr>
              <w:t>389.505,53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AE17D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E17D4">
              <w:rPr>
                <w:rFonts w:cs="Calibri" w:hAnsi="Calibri" w:ascii="Calibri"/>
              </w:rPr>
              <w:t>362.805,53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AE17D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E17D4">
              <w:rPr>
                <w:rFonts w:cs="Calibri" w:hAnsi="Calibri" w:ascii="Calibri"/>
              </w:rPr>
              <w:t>26.700,00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82BA9" w:rsidP="00282BA9" w:rsidR="00282BA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902DE" w:rsidP="000E1C91" w:rsidR="000E1C9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C91" w:rsidP="000E1C91" w:rsidR="000E1C9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E1C91" w:rsidP="000E1C91" w:rsidR="000E1C9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E1C91" w:rsidP="000E1C91" w:rsidR="000E1C9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9AB" w:rsidR="009649AB">
      <w:pPr>
        <w:spacing w:after="0"/>
      </w:pPr>
      <w:r>
        <w:separator/>
      </w:r>
    </w:p>
  </w:endnote>
  <w:endnote w:id="0" w:type="continuationSeparator">
    <w:p w:rsidRDefault="009649AB" w:rsidR="009649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8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9AB" w:rsidR="009649AB">
      <w:pPr>
        <w:spacing w:after="0"/>
      </w:pPr>
      <w:r>
        <w:separator/>
      </w:r>
    </w:p>
  </w:footnote>
  <w:footnote w:id="0" w:type="continuationSeparator">
    <w:p w:rsidRDefault="009649AB" w:rsidR="009649A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8D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828F84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C767B"/>
    <w:rsid w:val="000D0E0C"/>
    <w:rsid w:val="000D4321"/>
    <w:rsid w:val="000D54FE"/>
    <w:rsid w:val="000D5985"/>
    <w:rsid w:val="000E1C91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76D38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2BA9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21E6"/>
    <w:rsid w:val="002E671A"/>
    <w:rsid w:val="002F00EB"/>
    <w:rsid w:val="002F08B7"/>
    <w:rsid w:val="002F3471"/>
    <w:rsid w:val="00305519"/>
    <w:rsid w:val="0031022E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D36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2B5B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57E2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2BA0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B12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9AB"/>
    <w:rsid w:val="00964DD3"/>
    <w:rsid w:val="00970C89"/>
    <w:rsid w:val="00971C51"/>
    <w:rsid w:val="00971D22"/>
    <w:rsid w:val="0097353F"/>
    <w:rsid w:val="00986801"/>
    <w:rsid w:val="009902DE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17D4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48D1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2E5F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27BB7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24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8D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8D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8D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8D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24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8D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8D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8D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8D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1447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St-651/2017-253 / Podnesak - Podnesak (-253.docx)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