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fdfc6" w14:paraId="63fdfc6" w:rsidRDefault="0073177F" w:rsidP="00910611" w:rsidR="0073177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177F" w:rsidP="00910611" w:rsidR="0073177F">
      <w:r>
        <w:rPr>
          <w:rFonts w:eastAsia="MS Mincho"/>
          <w:szCs w:val="24"/>
        </w:rPr>
        <w:t>REPUBLIKA HRVATSKA</w:t>
      </w:r>
    </w:p>
    <w:p w:rsidRDefault="0073177F" w:rsidP="00910611" w:rsidR="0073177F">
      <w:r>
        <w:rPr>
          <w:rFonts w:eastAsia="MS Mincho"/>
          <w:szCs w:val="24"/>
        </w:rPr>
        <w:t>TRGOVAČKI SUD U RIJECI</w:t>
      </w:r>
    </w:p>
    <w:p w:rsidRDefault="0073177F" w:rsidR="0073177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B106C9" w:rsidR="00C31925" w:rsidRPr="00F035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8A45F7">
        <w:rPr>
          <w:sz w:val="24"/>
          <w:szCs w:val="24"/>
        </w:rPr>
        <w:t xml:space="preserve"> </w:t>
      </w:r>
      <w:r w:rsidR="00AC3ECC" w:rsidRPr="00AC3ECC">
        <w:rPr>
          <w:sz w:val="24"/>
          <w:szCs w:val="24"/>
        </w:rPr>
        <w:t>LIMUN društvo s ograničenom odgovornošću za trgovinu i usluge Rijeka (Grad Rijeka), Vukovarska 96</w:t>
      </w:r>
      <w:r w:rsidR="00BF3D4C" w:rsidRPr="00AC3ECC">
        <w:rPr>
          <w:sz w:val="24"/>
          <w:szCs w:val="24"/>
        </w:rPr>
        <w:t xml:space="preserve">, </w:t>
      </w:r>
      <w:r w:rsidR="00BF3D4C" w:rsidRPr="00AC3ECC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AC3ECC" w:rsidRPr="00AC3ECC">
        <w:rPr>
          <w:sz w:val="24"/>
          <w:szCs w:val="24"/>
        </w:rPr>
        <w:t>040283175</w:t>
      </w:r>
      <w:r w:rsidR="00BF3D4C" w:rsidRPr="00AC3ECC">
        <w:rPr>
          <w:sz w:val="24"/>
          <w:szCs w:val="24"/>
        </w:rPr>
        <w:t xml:space="preserve">, OIB: </w:t>
      </w:r>
      <w:r w:rsidR="00AC3ECC" w:rsidRPr="00AC3ECC">
        <w:rPr>
          <w:sz w:val="24"/>
          <w:szCs w:val="24"/>
        </w:rPr>
        <w:t>27905796474</w:t>
      </w:r>
      <w:r w:rsidR="008C6E81" w:rsidRPr="00F03537">
        <w:rPr>
          <w:sz w:val="24"/>
          <w:szCs w:val="24"/>
        </w:rPr>
        <w:t xml:space="preserve">, </w:t>
      </w:r>
      <w:r w:rsidR="00D678A9" w:rsidRPr="00F03537">
        <w:rPr>
          <w:sz w:val="24"/>
          <w:szCs w:val="24"/>
        </w:rPr>
        <w:t xml:space="preserve">dana </w:t>
      </w:r>
      <w:r w:rsidR="00A43170">
        <w:rPr>
          <w:sz w:val="24"/>
          <w:szCs w:val="24"/>
        </w:rPr>
        <w:t>22</w:t>
      </w:r>
      <w:r w:rsidR="00EA695E" w:rsidRPr="00F03537">
        <w:rPr>
          <w:sz w:val="24"/>
          <w:szCs w:val="24"/>
        </w:rPr>
        <w:t>. prosinca</w:t>
      </w:r>
      <w:r w:rsidRPr="00F03537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BF3D4C" w:rsidR="00C31925" w:rsidRPr="00BF3D4C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AC3ECC" w:rsidRPr="00AC3ECC">
        <w:rPr>
          <w:sz w:val="24"/>
          <w:szCs w:val="24"/>
        </w:rPr>
        <w:t xml:space="preserve">LIMUN društvo s ograničenom odgovornošću za trgovinu i usluge Rijeka (Grad Rijeka), Vukovarska 96, </w:t>
      </w:r>
      <w:r w:rsidR="00AC3ECC" w:rsidRPr="00AC3ECC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AC3ECC" w:rsidRPr="00AC3ECC">
        <w:rPr>
          <w:sz w:val="24"/>
          <w:szCs w:val="24"/>
        </w:rPr>
        <w:t>040283175, OIB: 27905796474</w:t>
      </w:r>
      <w:r w:rsidR="00AC3ECC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AC3ECC" w:rsidRPr="00AC3ECC">
        <w:rPr>
          <w:sz w:val="24"/>
          <w:szCs w:val="24"/>
        </w:rPr>
        <w:t xml:space="preserve">LIMUN društvo s ograničenom odgovornošću za trgovinu i usluge Rijeka (Grad Rijeka), Vukovarska 96, </w:t>
      </w:r>
      <w:r w:rsidR="00AC3ECC" w:rsidRPr="00AC3ECC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AC3ECC" w:rsidRPr="00AC3ECC">
        <w:rPr>
          <w:sz w:val="24"/>
          <w:szCs w:val="24"/>
        </w:rPr>
        <w:t>040283175, OIB: 27905796474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A43170">
        <w:rPr>
          <w:sz w:val="24"/>
          <w:szCs w:val="24"/>
        </w:rPr>
        <w:t>22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91DD7" w:rsidP="00C31925" w:rsidR="00491DD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3F7" w:rsidP="00C31925" w:rsidR="00B373F7">
      <w:r>
        <w:separator/>
      </w:r>
    </w:p>
  </w:endnote>
  <w:endnote w:id="0" w:type="continuationSeparator">
    <w:p w:rsidRDefault="00B373F7" w:rsidP="00C31925" w:rsidR="00B373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ECC" w:rsidR="00AC3EC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177F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ECC" w:rsidR="00AC3EC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3F7" w:rsidP="00C31925" w:rsidR="00B373F7">
      <w:r>
        <w:separator/>
      </w:r>
    </w:p>
  </w:footnote>
  <w:footnote w:id="0" w:type="continuationSeparator">
    <w:p w:rsidRDefault="00B373F7" w:rsidP="00C31925" w:rsidR="00B373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ECC" w:rsidR="00AC3E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1172B0">
      <w:rPr>
        <w:sz w:val="24"/>
        <w:szCs w:val="24"/>
      </w:rPr>
      <w:t>9</w:t>
    </w:r>
    <w:r w:rsidR="00AC3ECC">
      <w:rPr>
        <w:sz w:val="24"/>
        <w:szCs w:val="24"/>
      </w:rPr>
      <w:t>31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ECC" w:rsidR="00AC3EC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04BFD"/>
    <w:rsid w:val="00036602"/>
    <w:rsid w:val="00053F64"/>
    <w:rsid w:val="00066731"/>
    <w:rsid w:val="000946D8"/>
    <w:rsid w:val="000C2C16"/>
    <w:rsid w:val="001172B0"/>
    <w:rsid w:val="001369D4"/>
    <w:rsid w:val="0013757B"/>
    <w:rsid w:val="00152162"/>
    <w:rsid w:val="00161769"/>
    <w:rsid w:val="00166B2B"/>
    <w:rsid w:val="00183D25"/>
    <w:rsid w:val="0019678A"/>
    <w:rsid w:val="001A1820"/>
    <w:rsid w:val="001D2A30"/>
    <w:rsid w:val="001F49A8"/>
    <w:rsid w:val="002072F1"/>
    <w:rsid w:val="00255ABB"/>
    <w:rsid w:val="0028378D"/>
    <w:rsid w:val="002B79F7"/>
    <w:rsid w:val="002C445B"/>
    <w:rsid w:val="002F0F21"/>
    <w:rsid w:val="0036315D"/>
    <w:rsid w:val="003732E4"/>
    <w:rsid w:val="00376710"/>
    <w:rsid w:val="003A25F8"/>
    <w:rsid w:val="003D032B"/>
    <w:rsid w:val="003D2DDC"/>
    <w:rsid w:val="00400C10"/>
    <w:rsid w:val="004416C3"/>
    <w:rsid w:val="00471684"/>
    <w:rsid w:val="00474B10"/>
    <w:rsid w:val="00490DF2"/>
    <w:rsid w:val="00491DD7"/>
    <w:rsid w:val="004B71DC"/>
    <w:rsid w:val="004C78F1"/>
    <w:rsid w:val="004E0B90"/>
    <w:rsid w:val="004F6C16"/>
    <w:rsid w:val="005072BC"/>
    <w:rsid w:val="00521E4C"/>
    <w:rsid w:val="00525AD4"/>
    <w:rsid w:val="00562610"/>
    <w:rsid w:val="005A0B0E"/>
    <w:rsid w:val="005F1F84"/>
    <w:rsid w:val="0060566B"/>
    <w:rsid w:val="00640DB1"/>
    <w:rsid w:val="00644D6C"/>
    <w:rsid w:val="00651B03"/>
    <w:rsid w:val="006701D2"/>
    <w:rsid w:val="00693245"/>
    <w:rsid w:val="00693821"/>
    <w:rsid w:val="006B31FD"/>
    <w:rsid w:val="006C4BD1"/>
    <w:rsid w:val="006D175E"/>
    <w:rsid w:val="006E116D"/>
    <w:rsid w:val="00707ADF"/>
    <w:rsid w:val="0073177F"/>
    <w:rsid w:val="00762D29"/>
    <w:rsid w:val="00767B79"/>
    <w:rsid w:val="00777526"/>
    <w:rsid w:val="007B1DC3"/>
    <w:rsid w:val="007D0517"/>
    <w:rsid w:val="007D774D"/>
    <w:rsid w:val="007E0807"/>
    <w:rsid w:val="007E5709"/>
    <w:rsid w:val="007E6B06"/>
    <w:rsid w:val="007F6181"/>
    <w:rsid w:val="00800C29"/>
    <w:rsid w:val="00801E56"/>
    <w:rsid w:val="0081006E"/>
    <w:rsid w:val="008127EF"/>
    <w:rsid w:val="0083385E"/>
    <w:rsid w:val="00846A69"/>
    <w:rsid w:val="00851B35"/>
    <w:rsid w:val="008644FF"/>
    <w:rsid w:val="00866629"/>
    <w:rsid w:val="008868FD"/>
    <w:rsid w:val="008A45F7"/>
    <w:rsid w:val="008C63DB"/>
    <w:rsid w:val="008C6E81"/>
    <w:rsid w:val="008D41D4"/>
    <w:rsid w:val="008E2EDF"/>
    <w:rsid w:val="008F6813"/>
    <w:rsid w:val="0091457E"/>
    <w:rsid w:val="00942A0F"/>
    <w:rsid w:val="009E57FF"/>
    <w:rsid w:val="009E5D04"/>
    <w:rsid w:val="009E7247"/>
    <w:rsid w:val="00A20A38"/>
    <w:rsid w:val="00A23664"/>
    <w:rsid w:val="00A43170"/>
    <w:rsid w:val="00A46E9D"/>
    <w:rsid w:val="00A54D91"/>
    <w:rsid w:val="00A70C3C"/>
    <w:rsid w:val="00A84B7C"/>
    <w:rsid w:val="00A97BA6"/>
    <w:rsid w:val="00AC3ECC"/>
    <w:rsid w:val="00AE45C2"/>
    <w:rsid w:val="00B106C9"/>
    <w:rsid w:val="00B1127C"/>
    <w:rsid w:val="00B339DF"/>
    <w:rsid w:val="00B373F7"/>
    <w:rsid w:val="00B7409B"/>
    <w:rsid w:val="00BA1DC4"/>
    <w:rsid w:val="00BA3EB5"/>
    <w:rsid w:val="00BD1955"/>
    <w:rsid w:val="00BE6506"/>
    <w:rsid w:val="00BF3D4C"/>
    <w:rsid w:val="00C04203"/>
    <w:rsid w:val="00C16D69"/>
    <w:rsid w:val="00C31925"/>
    <w:rsid w:val="00C41A54"/>
    <w:rsid w:val="00C42E5C"/>
    <w:rsid w:val="00C656D7"/>
    <w:rsid w:val="00C85EFB"/>
    <w:rsid w:val="00C92A25"/>
    <w:rsid w:val="00C95096"/>
    <w:rsid w:val="00CA2225"/>
    <w:rsid w:val="00CD358A"/>
    <w:rsid w:val="00CF5849"/>
    <w:rsid w:val="00D03E0F"/>
    <w:rsid w:val="00D40DA7"/>
    <w:rsid w:val="00D42E56"/>
    <w:rsid w:val="00D50E52"/>
    <w:rsid w:val="00D678A9"/>
    <w:rsid w:val="00D71009"/>
    <w:rsid w:val="00D9221A"/>
    <w:rsid w:val="00DA284D"/>
    <w:rsid w:val="00DB7423"/>
    <w:rsid w:val="00DF095B"/>
    <w:rsid w:val="00E436DF"/>
    <w:rsid w:val="00E518D1"/>
    <w:rsid w:val="00E67E0D"/>
    <w:rsid w:val="00E80459"/>
    <w:rsid w:val="00E91A71"/>
    <w:rsid w:val="00E97BA7"/>
    <w:rsid w:val="00EA695E"/>
    <w:rsid w:val="00EC77A5"/>
    <w:rsid w:val="00F03537"/>
    <w:rsid w:val="00F0797C"/>
    <w:rsid w:val="00F41D6B"/>
    <w:rsid w:val="00F423DF"/>
    <w:rsid w:val="00F45FD4"/>
    <w:rsid w:val="00F6569D"/>
    <w:rsid w:val="00F86247"/>
    <w:rsid w:val="00FD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17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7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7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7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7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17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7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7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7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7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4312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83420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40457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79962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6544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523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9181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2760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086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9986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0546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7589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233970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02750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25244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11742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35240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3882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454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56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9373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2282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480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26954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33896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2593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71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7250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6104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6610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2801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4484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2091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6085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55100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9615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33287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2502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03436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3822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9043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235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1670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2390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85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12442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17692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164495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97114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9994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26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777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726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7869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2145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855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48714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8519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9557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9055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02786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127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309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2461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399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430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2212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59953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98613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008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356530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68790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580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2339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726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457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69325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5051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88280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46802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968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2593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56787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35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831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2810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2682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9150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050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6055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22614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08270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10314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4487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7779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49432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269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304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961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797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45611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44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0302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7632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2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6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814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851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35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57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3568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5530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765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208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421603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88097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955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33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73891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234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1976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9163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4674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16565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39953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99480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01402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1841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403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0417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12079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61378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04990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0808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97156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383754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9357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09694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9110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542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2951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78625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4155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91891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16029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84459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0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5832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56189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46441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7457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0628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6913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3903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8852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0547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5951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69266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63117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9065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4522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617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05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577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0509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5089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30166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06083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84179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86325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990922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5049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122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6510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9785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5159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370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23678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38521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6564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9485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70402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64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0997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8421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344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1428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8816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84649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46358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4576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42144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32721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99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8399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6497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863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004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2806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34500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00955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67114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5959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5291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856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2230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750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966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492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28083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70423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741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3438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77563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3950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7640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489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1781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3113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931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81831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69509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3775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0330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27916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05572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724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8218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7944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0160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580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2851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06746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371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30612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11032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0002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442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8284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04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75647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74639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8448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83706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25247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55612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81940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02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647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452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8710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5965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08114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8938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3193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0591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19941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0606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2365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1481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530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5558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8710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6605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9891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6126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2267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7295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94033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92436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55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14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059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00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41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2642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6052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10663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67121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91840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072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27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21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75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70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90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295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7241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3868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101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64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89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563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9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1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578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9233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31152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1635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28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4334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76491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89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278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306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1443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83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2128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93280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83702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6826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48756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3876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9794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2958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5584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3950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478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0274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529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21231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95301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0773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72729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941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720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4469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61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7585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01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310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56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83652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6149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92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85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03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7943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701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9441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71870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5601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79049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80974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290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8802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90443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9895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1722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08391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2649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4295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29174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70540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2999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96454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58847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174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3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761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782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0849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6270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90121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02932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1301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4863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485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452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258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411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43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1014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8358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9917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12919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19182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19149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15266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7068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44474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3806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4330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7611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6298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6697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76618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1250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09542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04228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3765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6958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093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534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9182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9902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493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8486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27440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3260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24519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926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884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847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1607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68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4302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67006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2968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346450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0947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63599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08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14188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35490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54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88915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5276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721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5797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10792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2418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6630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96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175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72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09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293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44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11336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0296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6971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06160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19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076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7857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744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966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021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9449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3082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27963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014815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35930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8467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1846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2776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68805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6694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0967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67317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3351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3879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6327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216747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08115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9172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695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7575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0819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59075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57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427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20976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0687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041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72554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93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53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88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144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988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8566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2681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9814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79356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89989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0273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895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68973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0435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273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552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2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87315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6034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48088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3672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11420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978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0702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4017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5872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16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4488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99470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7402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34998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22992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18195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356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18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5077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611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2012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93847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06120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6361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01049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16210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7769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7783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9366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6622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261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9438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6712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75798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94002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52311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3703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64393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6600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71518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239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8785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7682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3510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3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0323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6931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23591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8973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288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01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3937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2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25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6123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27297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17010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245102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0818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83658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9218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3617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02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1891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4412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6137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8668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4765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86367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7546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1709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15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74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89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882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258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1127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33398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52632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9397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51039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59254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977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653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8043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030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5132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3540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27573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597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77501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0504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461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7335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561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8579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579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4708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07489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66112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8815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838880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068719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986724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5723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66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185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4286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1533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3265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37107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8999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9617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93885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01099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84119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244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3207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8509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41535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873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74820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92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82207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348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63437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0804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2135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9609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561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837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7446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95987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16683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621486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28389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854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91748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206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1310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4346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1659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137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86403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0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527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432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3168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12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47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389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268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0917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9858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28405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5200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19696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58158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39012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543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6248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2771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62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4227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051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99092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18711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73068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6990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6953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4614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7861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05227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6960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4143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191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14811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71842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27749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8666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27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93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62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10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869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442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288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077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56342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0385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7176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688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979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660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330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1932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940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93085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40244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69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9372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99349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4640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234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13825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0256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11797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St-931/2015</izvorni_sadrzaj>
    <derivirana_varijabla naziv="DomainObject.Predmet.OznakaBroj_1">St-931/2015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LIMUN d.o.o.  Rijeka</izvorni_sadrzaj>
    <derivirana_varijabla naziv="DomainObject.Predmet.ProtustrankaFormated_1">  LIMUN d.o.o.  Rijeka</derivirana_varijabla>
  </DomainObject.Predmet.ProtustrankaFormated>
  <DomainObject.Predmet.ProtustrankaFormatedOIB>
    <izvorni_sadrzaj>  LIMUN d.o.o.  Rijeka, OIB 27905796474</izvorni_sadrzaj>
    <derivirana_varijabla naziv="DomainObject.Predmet.ProtustrankaFormatedOIB_1">  LIMUN d.o.o.  Rijeka, OIB 27905796474</derivirana_varijabla>
  </DomainObject.Predmet.ProtustrankaFormatedOIB>
  <DomainObject.Predmet.ProtustrankaFormatedWithAdress>
    <izvorni_sadrzaj> LIMUN d.o.o.  Rijeka, Vukovarska 96, 51000 Rijeka</izvorni_sadrzaj>
    <derivirana_varijabla naziv="DomainObject.Predmet.ProtustrankaFormatedWithAdress_1"> LIMUN d.o.o.  Rijeka, Vukovarska 96, 51000 Rijeka</derivirana_varijabla>
  </DomainObject.Predmet.ProtustrankaFormatedWithAdress>
  <DomainObject.Predmet.ProtustrankaFormatedWithAdressOIB>
    <izvorni_sadrzaj> LIMUN d.o.o.  Rijeka, OIB 27905796474, Vukovarska 96, 51000 Rijeka</izvorni_sadrzaj>
    <derivirana_varijabla naziv="DomainObject.Predmet.ProtustrankaFormatedWithAdressOIB_1"> LIMUN d.o.o.  Rijeka, OIB 27905796474, Vukovarska 96, 51000 Rijeka</derivirana_varijabla>
  </DomainObject.Predmet.ProtustrankaFormatedWithAdressOIB>
  <DomainObject.Predmet.ProtustrankaWithAdress>
    <izvorni_sadrzaj>LIMUN d.o.o.  Rijeka Vukovarska 96, 51000 Rijeka</izvorni_sadrzaj>
    <derivirana_varijabla naziv="DomainObject.Predmet.ProtustrankaWithAdress_1">LIMUN d.o.o.  Rijeka Vukovarska 96, 51000 Rijeka</derivirana_varijabla>
  </DomainObject.Predmet.ProtustrankaWithAdress>
  <DomainObject.Predmet.ProtustrankaWithAdressOIB>
    <izvorni_sadrzaj>LIMUN d.o.o.  Rijeka, OIB 27905796474, Vukovarska 96, 51000 Rijeka</izvorni_sadrzaj>
    <derivirana_varijabla naziv="DomainObject.Predmet.ProtustrankaWithAdressOIB_1">LIMUN d.o.o.  Rijeka, OIB 27905796474, Vukovarska 96, 51000 Rijeka</derivirana_varijabla>
  </DomainObject.Predmet.ProtustrankaWithAdressOIB>
  <DomainObject.Predmet.ProtustrankaNazivFormated>
    <izvorni_sadrzaj>LIMUN d.o.o.  Rijeka</izvorni_sadrzaj>
    <derivirana_varijabla naziv="DomainObject.Predmet.ProtustrankaNazivFormated_1">LIMUN d.o.o.  Rijeka</derivirana_varijabla>
  </DomainObject.Predmet.ProtustrankaNazivFormated>
  <DomainObject.Predmet.ProtustrankaNazivFormatedOIB>
    <izvorni_sadrzaj>LIMUN d.o.o.  Rijeka, OIB 27905796474</izvorni_sadrzaj>
    <derivirana_varijabla naziv="DomainObject.Predmet.ProtustrankaNazivFormatedOIB_1">LIMUN d.o.o.  Rijeka, OIB 27905796474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LIMUN d.o.o.  Rijeka</item>
    </izvorni_sadrzaj>
    <derivirana_varijabla naziv="DomainObject.Predmet.ProtuStrankaListFormated_1">
      <item>LIMUN d.o.o.  Rijeka</item>
    </derivirana_varijabla>
  </DomainObject.Predmet.ProtuStrankaListFormated>
  <DomainObject.Predmet.ProtuStrankaListFormatedOIB>
    <izvorni_sadrzaj>
      <item>LIMUN d.o.o.  Rijeka, OIB 27905796474</item>
    </izvorni_sadrzaj>
    <derivirana_varijabla naziv="DomainObject.Predmet.ProtuStrankaListFormatedOIB_1">
      <item>LIMUN d.o.o.  Rijeka, OIB 27905796474</item>
    </derivirana_varijabla>
  </DomainObject.Predmet.ProtuStrankaListFormatedOIB>
  <DomainObject.Predmet.ProtuStrankaListFormatedWithAdress>
    <izvorni_sadrzaj>
      <item>LIMUN d.o.o.  Rijeka, Vukovarska 96, 51000 Rijeka</item>
    </izvorni_sadrzaj>
    <derivirana_varijabla naziv="DomainObject.Predmet.ProtuStrankaListFormatedWithAdress_1">
      <item>LIMUN d.o.o.  Rijeka, Vukovarska 96, 51000 Rijeka</item>
    </derivirana_varijabla>
  </DomainObject.Predmet.ProtuStrankaListFormatedWithAdress>
  <DomainObject.Predmet.ProtuStrankaListFormatedWithAdressOIB>
    <izvorni_sadrzaj>
      <item>LIMUN d.o.o.  Rijeka, OIB 27905796474, Vukovarska 96, 51000 Rijeka</item>
    </izvorni_sadrzaj>
    <derivirana_varijabla naziv="DomainObject.Predmet.ProtuStrankaListFormatedWithAdressOIB_1">
      <item>LIMUN d.o.o.  Rijeka, OIB 27905796474, Vukovarska 96, 51000 Rijeka</item>
    </derivirana_varijabla>
  </DomainObject.Predmet.ProtuStrankaListFormatedWithAdressOIB>
  <DomainObject.Predmet.ProtuStrankaListNazivFormated>
    <izvorni_sadrzaj>
      <item>LIMUN d.o.o.  Rijeka</item>
    </izvorni_sadrzaj>
    <derivirana_varijabla naziv="DomainObject.Predmet.ProtuStrankaListNazivFormated_1">
      <item>LIMUN d.o.o.  Rijeka</item>
    </derivirana_varijabla>
  </DomainObject.Predmet.ProtuStrankaListNazivFormated>
  <DomainObject.Predmet.ProtuStrankaListNazivFormatedOIB>
    <izvorni_sadrzaj>
      <item>LIMUN d.o.o.  Rijeka, OIB 27905796474</item>
    </izvorni_sadrzaj>
    <derivirana_varijabla naziv="DomainObject.Predmet.ProtuStrankaListNazivFormatedOIB_1">
      <item>LIMUN d.o.o.  Rijeka, OIB 27905796474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LIMUN d.o.o.  Rijeka</izvorni_sadrzaj>
    <derivirana_varijabla naziv="DomainObject.Predmet.ProtustrankaIDrugi_1">LIMUN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LIMUN d.o.o.  Rijeka, OIB 27905796474, Vukovarska 96, 51000 Rijeka</izvorni_sadrzaj>
    <derivirana_varijabla naziv="DomainObject.Predmet.ProtustrankaIDrugiAdressOIB_1">LIMUN d.o.o.  Rijeka, OIB 27905796474, Vukovarska 96,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LIMUN d.o.o.  Rijeka</item>
    </izvorni_sadrzaj>
    <derivirana_varijabla naziv="DomainObject.Predmet.SudioniciListNaziv_1">
      <item>FINA Rijeka</item>
      <item>LIMUN d.o.o.  Rijeka</item>
    </derivirana_varijabla>
  </DomainObject.Predmet.SudioniciListNaziv>
  <DomainObject.Predmet.SudioniciListAdressOIB>
    <izvorni_sadrzaj>
      <item>FINA Rijeka, OIB 85821130368, Frana Kurelca 8,51000 Rijeka</item>
      <item>LIMUN d.o.o.  Rijeka, OIB 27905796474, Vukovarska 96,51000 Rijeka</item>
    </izvorni_sadrzaj>
    <derivirana_varijabla naziv="DomainObject.Predmet.SudioniciListAdressOIB_1">
      <item>FINA Rijeka, OIB 85821130368, Frana Kurelca 8,51000 Rijeka</item>
      <item>LIMUN d.o.o.  Rijeka, OIB 27905796474, Vukovarska 96,51000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27905796474</item>
    </izvorni_sadrzaj>
    <derivirana_varijabla naziv="DomainObject.Predmet.SudioniciListNazivOIB_1">
      <item>, OIB 85821130368</item>
      <item>, OIB 27905796474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2062</properties:Characters>
  <properties:Lines>58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2015-12-22T07:58:00Z</dcterms:created>
  <dc:creator>Vera Jelenović</dc:creator>
  <cp:lastModifiedBy>Danijela Fumić</cp:lastModifiedBy>
  <cp:lastPrinted>2015-12-22T07:57:00Z</cp:lastPrinted>
  <dcterms:modified xmlns:xsi="http://www.w3.org/2001/XMLSchema-instance" xsi:type="dcterms:W3CDTF">2015-12-22T08:00:00Z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