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208d" w14:paraId="aa5208d" w:rsidRDefault="00AE649C" w:rsidP="00FA5B5E" w:rsidR="00AE649C" w:rsidRPr="00B76F3C">
      <w:pPr>
        <w:pStyle w:val="Naslov3"/>
        <w15:collapsed w:val="false"/>
      </w:pPr>
    </w:p>
    <w:p w:rsidRDefault="00C4410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C7AB6" w:rsidP="008C7AB6" w:rsidR="008C7AB6" w:rsidRPr="008C7AB6">
      <w:pPr>
        <w:spacing w:after="0"/>
        <w:jc w:val="right"/>
        <w:rPr>
          <w:rFonts w:cs="Times New Roman" w:eastAsia="Calibri"/>
          <w:b/>
        </w:rPr>
      </w:pPr>
    </w:p>
    <w:p w:rsidRDefault="008C7AB6" w:rsidP="008C7AB6" w:rsidR="008C7AB6" w:rsidRPr="008C7AB6">
      <w:pPr>
        <w:spacing w:after="0"/>
        <w:jc w:val="right"/>
        <w:rPr>
          <w:rFonts w:cs="Times New Roman" w:eastAsia="Calibri"/>
          <w:b/>
        </w:rPr>
      </w:pPr>
    </w:p>
    <w:p w:rsidRDefault="008C7AB6" w:rsidP="008C7AB6" w:rsidR="008C7AB6" w:rsidRPr="008C7AB6">
      <w:pPr>
        <w:spacing w:after="0"/>
        <w:rPr>
          <w:rFonts w:cs="Times New Roman" w:eastAsia="Calibri"/>
        </w:rPr>
      </w:pPr>
      <w:r w:rsidRPr="008C7AB6">
        <w:rPr>
          <w:rFonts w:cs="Times New Roman" w:eastAsia="Calibri"/>
        </w:rPr>
        <w:t xml:space="preserve">                                                                                                              5 Stp-147/2016-2</w:t>
      </w:r>
    </w:p>
    <w:p w:rsidRDefault="008C7AB6" w:rsidP="008C7AB6" w:rsidR="008C7AB6" w:rsidRPr="008C7AB6">
      <w:pPr>
        <w:spacing w:after="0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rPr>
          <w:rFonts w:cs="Times New Roman" w:eastAsia="Calibri"/>
          <w:b/>
        </w:rPr>
      </w:pPr>
    </w:p>
    <w:p w:rsidRDefault="008C7AB6" w:rsidP="008C7AB6" w:rsidR="008C7AB6" w:rsidRPr="008C7AB6">
      <w:pPr>
        <w:spacing w:after="0"/>
        <w:rPr>
          <w:rFonts w:cs="Times New Roman" w:eastAsia="Calibri"/>
          <w:b/>
        </w:rPr>
      </w:pPr>
    </w:p>
    <w:p w:rsidRDefault="008C7AB6" w:rsidP="008C7AB6" w:rsidR="008C7AB6" w:rsidRPr="008C7AB6">
      <w:pPr>
        <w:spacing w:after="0"/>
        <w:rPr>
          <w:rFonts w:cs="Times New Roman" w:eastAsia="Calibri"/>
          <w:b/>
        </w:rPr>
      </w:pP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  <w:r w:rsidRPr="008C7AB6">
        <w:rPr>
          <w:rFonts w:cs="Times New Roman" w:eastAsia="Calibri"/>
        </w:rPr>
        <w:t>R E P U B L I K A  H R V A T S K A</w:t>
      </w: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  <w:r w:rsidRPr="008C7AB6">
        <w:rPr>
          <w:rFonts w:cs="Times New Roman" w:eastAsia="Calibri"/>
        </w:rPr>
        <w:t>R J E Š E N J E</w:t>
      </w: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</w:p>
    <w:p w:rsidRDefault="00C4410B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BJELOVARU, po </w:t>
      </w:r>
      <w:r w:rsidR="008C7AB6" w:rsidRPr="008C7AB6">
        <w:rPr>
          <w:rFonts w:cs="Times New Roman" w:eastAsia="Calibri"/>
        </w:rPr>
        <w:t>sucu</w:t>
      </w:r>
      <w:r>
        <w:rPr>
          <w:rFonts w:cs="Times New Roman" w:eastAsia="Calibri"/>
        </w:rPr>
        <w:t xml:space="preserve"> pojedincu</w:t>
      </w:r>
      <w:r w:rsidR="008C7AB6" w:rsidRPr="008C7AB6">
        <w:rPr>
          <w:rFonts w:cs="Times New Roman" w:eastAsia="Calibri"/>
        </w:rPr>
        <w:t xml:space="preserve"> Mariji Petrina Kubica, povodom prijedloga dužnika RADIO VIROVITICA društvo s ograničenom odgovornošću za proizvodnju, trgovinu i usluge, Virovitica, Trg Dr. Franje Tuđmana 6, OIB: 38448471127, za otvaranje predstečajnoga postupka, dana 11. ožujka 2016.</w:t>
      </w: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  <w:r w:rsidRPr="008C7AB6">
        <w:rPr>
          <w:rFonts w:cs="Times New Roman" w:eastAsia="Calibri"/>
          <w:b/>
        </w:rPr>
        <w:t xml:space="preserve"> </w:t>
      </w:r>
      <w:r w:rsidRPr="008C7AB6">
        <w:rPr>
          <w:rFonts w:cs="Times New Roman" w:eastAsia="Calibri"/>
        </w:rPr>
        <w:t>r i j e š i o   j e</w:t>
      </w: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I. Nalaže se predlagatelju RADIO VIROVITICA društvo s ograničenom odgovornošću za proizvodnju, trgovinu i usluge, Virovitica, da u roku od 8 dana, računajući od dana objave ovoga rješenja na mrežnoj stranici e-Oglasna ploča Trgovačkog suda u Bjelovaru dostavi:</w:t>
      </w: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godine;</w:t>
      </w: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- opis pregovora s vjerovnicima, ako su prethodili prijedlogu za otvaranje predstečajnoga postupka, uključujući i potrebne obavijesti dostavljene vjerovnicima koji sudjeluju u postupku;</w:t>
      </w: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- dokaz o ukupnoj aktivi i dokaz o ukupnom prihodu za prethodnu godinu i broju zaposlenih na zadnji dan u mjesecu koji prethodi danu podnošenja prijedloga;</w:t>
      </w: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- plan restrukturiranja, koji mora sadržavati sve navedeno u čl.27. Stečajnog zakona (Narodne novine br. 71/15).</w:t>
      </w: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II. Nalaže se predlagatelju RADIO VIROVITICA društvo s ograničenom odgovornošću za proizvodnju, trgovinu i usluge, Virovitica, da u roku od 8 dana, računajući od dana objave ovoga rješenja na mrežnoj stranici e-Oglasna ploča Trgovačkog suda u Bjelovaru, uplati predujam za troškove predstečajnoga postupka u iznosu od 5.000,00 kn na račun ovoga suda IBAN: HR6123900011300000630</w:t>
      </w:r>
      <w:r w:rsidRPr="008C7AB6">
        <w:rPr>
          <w:rFonts w:cs="Times New Roman" w:eastAsia="Calibri"/>
          <w:noProof/>
        </w:rPr>
        <w:t xml:space="preserve"> model HR05 620-147-16</w:t>
      </w:r>
      <w:r w:rsidRPr="008C7AB6">
        <w:rPr>
          <w:rFonts w:cs="Times New Roman" w:eastAsia="Calibri"/>
        </w:rPr>
        <w:t xml:space="preserve">. </w:t>
      </w: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lastRenderedPageBreak/>
        <w:t>III. Ako predlagatelj ne postupi po toč.I. i II. ovoga rješenja, sud će prijedlog za otvaranje predstečajnog postupka odbaciti.</w:t>
      </w:r>
    </w:p>
    <w:p w:rsidRDefault="008C7AB6" w:rsidP="008C7AB6" w:rsidR="008C7AB6" w:rsidRPr="008C7AB6">
      <w:pPr>
        <w:spacing w:after="0"/>
        <w:ind w:firstLine="851"/>
        <w:jc w:val="center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ind w:firstLine="851"/>
        <w:jc w:val="center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ind w:firstLine="851"/>
        <w:jc w:val="center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  <w:r w:rsidRPr="008C7AB6">
        <w:rPr>
          <w:rFonts w:cs="Times New Roman" w:eastAsia="Calibri"/>
        </w:rPr>
        <w:t>Obrazloženje</w:t>
      </w:r>
    </w:p>
    <w:p w:rsidRDefault="008C7AB6" w:rsidP="008C7AB6" w:rsidR="008C7AB6" w:rsidRPr="008C7AB6">
      <w:pPr>
        <w:spacing w:after="0"/>
        <w:ind w:firstLine="851"/>
        <w:jc w:val="center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 xml:space="preserve"> Dužnik RADIO VIROVITICA d.o.o. podnio je sudu prijedlog za otvaranje predstečajnoga postupka. Uz prijedlog nije dostavio isprave navedene u čl.26. SZ-a i nije platio predujam za troškove predstečajnog postupka u iznosu od 5.000,00 kn, što je propisano čl.28. st.1. SZ-a.</w:t>
      </w: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ind w:firstLine="851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Stoga je sud, temeljem odredbe čl.31. st.2. i 3. i čl.28. st.3. SZ-a riješio kao u izreci.</w:t>
      </w:r>
    </w:p>
    <w:p w:rsidRDefault="008C7AB6" w:rsidP="008C7AB6" w:rsidR="008C7AB6" w:rsidRPr="008C7AB6">
      <w:pPr>
        <w:spacing w:after="0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jc w:val="center"/>
        <w:rPr>
          <w:rFonts w:cs="Times New Roman" w:eastAsia="Calibri"/>
        </w:rPr>
      </w:pPr>
      <w:r w:rsidRPr="008C7AB6">
        <w:rPr>
          <w:rFonts w:cs="Times New Roman" w:eastAsia="Calibri"/>
        </w:rPr>
        <w:t>U Bjelovaru, 11. ožujka 2016.</w:t>
      </w:r>
    </w:p>
    <w:p w:rsidRDefault="008C7AB6" w:rsidP="008C7AB6" w:rsidR="008C7AB6" w:rsidRPr="008C7AB6">
      <w:pPr>
        <w:spacing w:after="0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rPr>
          <w:rFonts w:cs="Times New Roman" w:eastAsia="Calibri"/>
          <w:b/>
        </w:rPr>
      </w:pPr>
      <w:r w:rsidRPr="008C7AB6">
        <w:rPr>
          <w:rFonts w:cs="Times New Roman" w:eastAsia="Calibri"/>
        </w:rPr>
        <w:tab/>
      </w:r>
      <w:r w:rsidRPr="008C7AB6">
        <w:rPr>
          <w:rFonts w:cs="Times New Roman" w:eastAsia="Calibri"/>
        </w:rPr>
        <w:tab/>
      </w:r>
      <w:r w:rsidRPr="008C7AB6">
        <w:rPr>
          <w:rFonts w:cs="Times New Roman" w:eastAsia="Calibri"/>
        </w:rPr>
        <w:tab/>
      </w:r>
      <w:r w:rsidRPr="008C7AB6">
        <w:rPr>
          <w:rFonts w:cs="Times New Roman" w:eastAsia="Calibri"/>
        </w:rPr>
        <w:tab/>
      </w:r>
      <w:r w:rsidRPr="008C7AB6">
        <w:rPr>
          <w:rFonts w:cs="Times New Roman" w:eastAsia="Calibri"/>
        </w:rPr>
        <w:tab/>
      </w:r>
      <w:r w:rsidR="00C4410B">
        <w:rPr>
          <w:rFonts w:cs="Times New Roman" w:eastAsia="Calibri"/>
        </w:rPr>
        <w:tab/>
      </w:r>
      <w:r w:rsidR="00C4410B">
        <w:rPr>
          <w:rFonts w:cs="Times New Roman" w:eastAsia="Calibri"/>
        </w:rPr>
        <w:tab/>
        <w:t xml:space="preserve">              </w:t>
      </w:r>
      <w:bookmarkStart w:name="_GoBack" w:id="0"/>
      <w:bookmarkEnd w:id="0"/>
      <w:r w:rsidRPr="008C7AB6">
        <w:rPr>
          <w:rFonts w:cs="Times New Roman" w:eastAsia="Calibri"/>
        </w:rPr>
        <w:t xml:space="preserve"> SUDAC</w:t>
      </w:r>
    </w:p>
    <w:p w:rsidRDefault="008C7AB6" w:rsidP="008C7AB6" w:rsidR="008C7AB6" w:rsidRPr="008C7AB6">
      <w:pPr>
        <w:spacing w:after="0"/>
        <w:rPr>
          <w:rFonts w:cs="Times New Roman" w:eastAsia="Calibri"/>
        </w:rPr>
      </w:pPr>
      <w:r w:rsidRPr="008C7AB6">
        <w:rPr>
          <w:rFonts w:cs="Times New Roman" w:eastAsia="Calibri"/>
        </w:rPr>
        <w:tab/>
      </w:r>
      <w:r w:rsidRPr="008C7AB6">
        <w:rPr>
          <w:rFonts w:cs="Times New Roman" w:eastAsia="Calibri"/>
        </w:rPr>
        <w:tab/>
      </w:r>
      <w:r w:rsidRPr="008C7AB6">
        <w:rPr>
          <w:rFonts w:cs="Times New Roman" w:eastAsia="Calibri"/>
        </w:rPr>
        <w:tab/>
        <w:t xml:space="preserve">                        </w:t>
      </w:r>
      <w:r w:rsidRPr="008C7AB6">
        <w:rPr>
          <w:rFonts w:cs="Times New Roman" w:eastAsia="Calibri"/>
        </w:rPr>
        <w:tab/>
        <w:t xml:space="preserve">         MARIJA PETRINA KUBICA </w:t>
      </w:r>
    </w:p>
    <w:p w:rsidRDefault="008C7AB6" w:rsidP="008C7AB6" w:rsidR="008C7AB6" w:rsidRPr="008C7AB6">
      <w:pPr>
        <w:spacing w:after="0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rPr>
          <w:rFonts w:cs="Times New Roman" w:eastAsia="Calibri"/>
        </w:rPr>
      </w:pPr>
      <w:r w:rsidRPr="008C7AB6">
        <w:rPr>
          <w:rFonts w:cs="Times New Roman" w:eastAsia="Calibri"/>
        </w:rPr>
        <w:t xml:space="preserve">                                                                      </w:t>
      </w:r>
    </w:p>
    <w:p w:rsidRDefault="008C7AB6" w:rsidP="008C7AB6" w:rsidR="008C7AB6" w:rsidRPr="008C7AB6">
      <w:pPr>
        <w:spacing w:after="0"/>
        <w:rPr>
          <w:rFonts w:cs="Times New Roman" w:eastAsia="Calibri"/>
        </w:rPr>
      </w:pPr>
      <w:r w:rsidRPr="008C7AB6">
        <w:rPr>
          <w:rFonts w:cs="Times New Roman" w:eastAsia="Calibri"/>
        </w:rPr>
        <w:t xml:space="preserve">                         </w:t>
      </w:r>
    </w:p>
    <w:p w:rsidRDefault="008C7AB6" w:rsidP="008C7AB6" w:rsidR="008C7AB6" w:rsidRPr="008C7AB6">
      <w:pPr>
        <w:spacing w:after="0"/>
        <w:rPr>
          <w:rFonts w:cs="Times New Roman" w:eastAsia="Calibri"/>
        </w:rPr>
      </w:pPr>
      <w:r w:rsidRPr="008C7AB6">
        <w:rPr>
          <w:rFonts w:cs="Times New Roman" w:eastAsia="Calibri"/>
        </w:rPr>
        <w:t xml:space="preserve">             </w:t>
      </w:r>
    </w:p>
    <w:p w:rsidRDefault="008C7AB6" w:rsidP="008C7AB6" w:rsidR="008C7AB6" w:rsidRPr="008C7AB6">
      <w:pPr>
        <w:spacing w:after="0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 xml:space="preserve">POUKA O PRAVNOM LIJEKU: Protiv ovog rješenja nije dopuštena posebna žalba (čl.10 SZ-a i čl.278. st.2. Zakona o parničnom postupku, </w:t>
      </w:r>
      <w:r w:rsidRPr="008C7AB6">
        <w:rPr>
          <w:rFonts w:cs="Times New Roman" w:eastAsia="Calibri"/>
          <w:noProof/>
        </w:rPr>
        <w:t>Narodne novine br. 53/91, 91/92, 112/99, 117/03, 84/08, 123/08, 57/11 i 25/13</w:t>
      </w:r>
      <w:r w:rsidRPr="008C7AB6">
        <w:rPr>
          <w:rFonts w:cs="Times New Roman" w:eastAsia="Calibri"/>
        </w:rPr>
        <w:t xml:space="preserve">). </w:t>
      </w:r>
    </w:p>
    <w:p w:rsidRDefault="008C7AB6" w:rsidP="008C7AB6" w:rsidR="008C7AB6" w:rsidRPr="008C7AB6">
      <w:pPr>
        <w:spacing w:after="0"/>
        <w:jc w:val="both"/>
        <w:rPr>
          <w:rFonts w:cs="Times New Roman" w:eastAsia="Calibri"/>
        </w:rPr>
      </w:pPr>
    </w:p>
    <w:p w:rsidRDefault="008C7AB6" w:rsidP="008C7AB6" w:rsidR="008C7AB6" w:rsidRPr="008C7AB6">
      <w:pPr>
        <w:spacing w:after="0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Rj.</w:t>
      </w:r>
    </w:p>
    <w:p w:rsidRDefault="008C7AB6" w:rsidP="008C7AB6" w:rsidR="008C7AB6" w:rsidRPr="008C7AB6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Calibri"/>
        </w:rPr>
      </w:pPr>
      <w:r w:rsidRPr="008C7AB6">
        <w:rPr>
          <w:rFonts w:cs="Times New Roman" w:eastAsia="Calibri"/>
        </w:rPr>
        <w:t>1. DNA:predlagatelju – putem e-oglasne ploče i poštom</w:t>
      </w:r>
    </w:p>
    <w:p w:rsidRDefault="008C7AB6" w:rsidP="008C7AB6" w:rsidR="008C7AB6" w:rsidRPr="008C7AB6">
      <w:pPr>
        <w:spacing w:after="0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2. Sc 8 dana</w:t>
      </w:r>
    </w:p>
    <w:p w:rsidRDefault="008C7AB6" w:rsidP="008C7AB6" w:rsidR="008C7AB6" w:rsidRPr="008C7AB6">
      <w:pPr>
        <w:spacing w:after="0"/>
        <w:jc w:val="both"/>
        <w:rPr>
          <w:rFonts w:cs="Times New Roman" w:eastAsia="Calibri"/>
        </w:rPr>
      </w:pPr>
      <w:r w:rsidRPr="008C7AB6">
        <w:rPr>
          <w:rFonts w:cs="Times New Roman" w:eastAsia="Calibri"/>
        </w:rPr>
        <w:t>Bj.11.3.2016.</w:t>
      </w:r>
    </w:p>
    <w:p w:rsidRDefault="008C7AB6" w:rsidP="008C7AB6" w:rsidR="008C7AB6" w:rsidRPr="008C7AB6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AB6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028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10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74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St-147/2016-2</izvorni_sadrzaj>
    <derivirana_varijabla naziv="DomainObject.Oznaka_1">St-147/2016-2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RADIO VIROVITICA društvo s ograničenom odgovornošću za proizvodnju, trgovinu i usluge</izvorni_sadrzaj>
    <derivirana_varijabla naziv="DomainObject.Predmet.StrankaFormated_1">  RADIO VIROVITICA društvo s ograničenom odgovornošću za proizvodnju, trgovinu i usluge</derivirana_varijabla>
  </DomainObject.Predmet.StrankaFormated>
  <DomainObject.Predmet.StrankaFormatedOIB>
    <izvorni_sadrzaj>  RADIO VIROVITICA društvo s ograničenom odgovornošću za proizvodnju, trgovinu i usluge, OIB 38448471127</izvorni_sadrzaj>
    <derivirana_varijabla naziv="DomainObject.Predmet.StrankaFormatedOIB_1">  RADIO VIROVITICA društvo s ograničenom odgovornošću za proizvodnju, trgovinu i usluge, OIB 38448471127</derivirana_varijabla>
  </DomainObject.Predmet.StrankaFormatedOIB>
  <DomainObject.Predmet.StrankaFormatedWithAdress>
    <izvorni_sadrzaj> RADIO VIROVITICA društvo s ograničenom odgovornošću za proizvodnju, trgovinu i usluge, Trg Dr. Franje Tuđmana 6, 33000 Virovitica</izvorni_sadrzaj>
    <derivirana_varijabla naziv="DomainObject.Predmet.StrankaFormatedWithAdress_1"> RADIO VIROVITICA društvo s ograničenom odgovornošću za proizvodnju, trgovinu i usluge, Trg Dr. Franje Tuđmana 6, 33000 Virovitica</derivirana_varijabla>
  </DomainObject.Predmet.StrankaFormatedWithAdress>
  <DomainObject.Predmet.StrankaFormatedWithAdressOIB>
    <izvorni_sadrzaj> RADIO VIROVITICA društvo s ograničenom odgovornošću za proizvodnju, trgovinu i usluge, OIB 38448471127, Trg Dr. Franje Tuđmana 6, 33000 Virovitica</izvorni_sadrzaj>
    <derivirana_varijabla naziv="DomainObject.Predmet.StrankaFormatedWithAdressOIB_1"> RADIO VIROVITICA društvo s ograničenom odgovornošću za proizvodnju, trgovinu i usluge, OIB 38448471127, Trg Dr. Franje Tuđmana 6, 33000 Virovitica</derivirana_varijabla>
  </DomainObject.Predmet.StrankaFormatedWithAdressOIB>
  <DomainObject.Predmet.StrankaWithAdress>
    <izvorni_sadrzaj>RADIO VIROVITICA društvo s ograničenom odgovornošću za proizvodnju, trgovinu i usluge Trg Dr. Franje Tuđmana 6,33000 Virovitica</izvorni_sadrzaj>
    <derivirana_varijabla naziv="DomainObject.Predmet.StrankaWithAdress_1">RADIO VIROVITICA društvo s ograničenom odgovornošću za proizvodnju, trgovinu i usluge Trg Dr. Franje Tuđmana 6,33000 Virovitica</derivirana_varijabla>
  </DomainObject.Predmet.StrankaWithAdress>
  <DomainObject.Predmet.StrankaWithAdressOIB>
    <izvorni_sadrzaj>RADIO VIROVITICA društvo s ograničenom odgovornošću za proizvodnju, trgovinu i usluge, OIB 38448471127, Trg Dr. Franje Tuđmana 6,33000 Virovitica</izvorni_sadrzaj>
    <derivirana_varijabla naziv="DomainObject.Predmet.StrankaWithAdressOIB_1">RADIO VIROVITICA društvo s ograničenom odgovornošću za proizvodnju, trgovinu i usluge, OIB 38448471127, Trg Dr. Franje Tuđmana 6,33000 Virovitica</derivirana_varijabla>
  </DomainObject.Predmet.StrankaWithAdressOIB>
  <DomainObject.Predmet.StrankaNazivFormated>
    <izvorni_sadrzaj>RADIO VIROVITICA društvo s ograničenom odgovornošću za proizvodnju, trgovinu i usluge</izvorni_sadrzaj>
    <derivirana_varijabla naziv="DomainObject.Predmet.StrankaNazivFormated_1">RADIO VIROVITICA društvo s ograničenom odgovornošću za proizvodnju, trgovinu i usluge</derivirana_varijabla>
  </DomainObject.Predmet.StrankaNazivFormated>
  <DomainObject.Predmet.StrankaNazivFormatedOIB>
    <izvorni_sadrzaj>RADIO VIROVITICA društvo s ograničenom odgovornošću za proizvodnju, trgovinu i usluge, OIB 38448471127</izvorni_sadrzaj>
    <derivirana_varijabla naziv="DomainObject.Predmet.StrankaNazivFormatedOIB_1">RADIO VIROVITICA društvo s ograničenom odgovornošću za proizvodnju, trgovinu i usluge, OIB 38448471127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RADIO VIROVITICA društvo s ograničenom odgovornošću za proizvodnju, trgovinu i usluge</item>
    </izvorni_sadrzaj>
    <derivirana_varijabla naziv="DomainObject.Predmet.StrankaListFormated_1">
      <item>RADIO VIROVITICA društvo s ograničenom odgovornošću za proizvodnju, trgovinu i usluge</item>
    </derivirana_varijabla>
  </DomainObject.Predmet.StrankaListFormated>
  <DomainObject.Predmet.StrankaListFormatedOIB>
    <izvorni_sadrzaj>
      <item>RADIO VIROVITICA društvo s ograničenom odgovornošću za proizvodnju, trgovinu i usluge, OIB 38448471127</item>
    </izvorni_sadrzaj>
    <derivirana_varijabla naziv="DomainObject.Predmet.StrankaListFormatedOIB_1">
      <item>RADIO VIROVITICA društvo s ograničenom odgovornošću za proizvodnju, trgovinu i usluge, OIB 38448471127</item>
    </derivirana_varijabla>
  </DomainObject.Predmet.StrankaListFormatedOIB>
  <DomainObject.Predmet.StrankaListFormatedWithAdress>
    <izvorni_sadrzaj>
      <item>RADIO VIROVITICA društvo s ograničenom odgovornošću za proizvodnju, trgovinu i usluge, Trg Dr. Franje Tuđmana 6, 33000 Virovitica</item>
    </izvorni_sadrzaj>
    <derivirana_varijabla naziv="DomainObject.Predmet.StrankaListFormatedWithAdress_1">
      <item>RADIO VIROVITICA društvo s ograničenom odgovornošću za proizvodnju, trgovinu i usluge, Trg Dr. Franje Tuđmana 6, 33000 Virovitica</item>
    </derivirana_varijabla>
  </DomainObject.Predmet.StrankaListFormatedWithAdress>
  <DomainObject.Predmet.StrankaListFormatedWithAdressOIB>
    <izvorni_sadrzaj>
      <item>RADIO VIROVITICA društvo s ograničenom odgovornošću za proizvodnju, trgovinu i usluge, OIB 38448471127, Trg Dr. Franje Tuđmana 6, 33000 Virovitica</item>
    </izvorni_sadrzaj>
    <derivirana_varijabla naziv="DomainObject.Predmet.StrankaListFormatedWithAdressOIB_1">
      <item>RADIO VIROVITICA društvo s ograničenom odgovornošću za proizvodnju, trgovinu i usluge, OIB 38448471127, Trg Dr. Franje Tuđmana 6, 33000 Virovitica</item>
    </derivirana_varijabla>
  </DomainObject.Predmet.StrankaListFormatedWithAdressOIB>
  <DomainObject.Predmet.StrankaListNazivFormated>
    <izvorni_sadrzaj>
      <item>RADIO VIROVITICA društvo s ograničenom odgovornošću za proizvodnju, trgovinu i usluge</item>
    </izvorni_sadrzaj>
    <derivirana_varijabla naziv="DomainObject.Predmet.StrankaListNazivFormated_1">
      <item>RADIO VIROVITICA društvo s ograničenom odgovornošću za proizvodnju, trgovinu i usluge</item>
    </derivirana_varijabla>
  </DomainObject.Predmet.StrankaListNazivFormated>
  <DomainObject.Predmet.StrankaListNazivFormatedOIB>
    <izvorni_sadrzaj>
      <item>RADIO VIROVITICA društvo s ograničenom odgovornošću za proizvodnju, trgovinu i usluge, OIB 38448471127</item>
    </izvorni_sadrzaj>
    <derivirana_varijabla naziv="DomainObject.Predmet.StrankaListNazivFormatedOIB_1">
      <item>RADIO VIROVITICA društvo s ograničenom odgovornošću za proizvodnju, trgovinu i usluge, OIB 38448471127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St-147/2016-2</izvorni_sadrzaj>
    <derivirana_varijabla naziv="DomainObject.PoslovniBrojDokumenta_1">St-147/2016-2</derivirana_varijabla>
  </DomainObject.PoslovniBrojDokumenta>
  <DomainObject.Predmet.StrankaIDrugi>
    <izvorni_sadrzaj>RADIO VIROVITICA društvo s ograničenom odgovornošću za proizvodnju, trgovinu i usluge</izvorni_sadrzaj>
    <derivirana_varijabla naziv="DomainObject.Predmet.StrankaIDrugi_1">RADIO VIROVITICA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RADIO VIROVITICA društvo s ograničenom odgovornošću za proizvodnju, trgovinu i usluge, OIB 38448471127, Trg Dr. Franje Tuđmana 6, 33000 Virovitica</izvorni_sadrzaj>
    <derivirana_varijabla naziv="DomainObject.Predmet.StrankaIDrugiAdressOIB_1">RADIO VIROVITICA društvo s ograničenom odgovornošću za proizvodnju, trgovinu i usluge, OIB 38448471127, Trg Dr. Franje Tuđmana 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VIROVITICA društvo s ograničenom odgovornošću za proizvodnju, trgovinu i usluge</item>
    </izvorni_sadrzaj>
    <derivirana_varijabla naziv="DomainObject.Predmet.SudioniciListNaziv_1">
      <item>RADIO VIROVITICA društvo s ograničenom odgovornošću za proizvodnju, trgovinu i usluge</item>
    </derivirana_varijabla>
  </DomainObject.Predmet.SudioniciListNaziv>
  <DomainObject.Predmet.SudioniciListAdressOIB>
    <izvorni_sadrzaj>
      <item>RADIO VIROVITICA društvo s ograničenom odgovornošću za proizvodnju, trgovinu i usluge, OIB 38448471127, Trg Dr. Franje Tuđmana 6,33000 Virovitica</item>
    </izvorni_sadrzaj>
    <derivirana_varijabla naziv="DomainObject.Predmet.SudioniciListAdressOIB_1">
      <item>RADIO VIROVITICA društvo s ograničenom odgovornošću za proizvodnju, trgovinu i usluge, OIB 38448471127, Trg Dr. Franje Tuđmana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D4A552-983A-42AF-8BB5-8BBC3C921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2249</properties:Characters>
  <properties:Lines>83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2016-03-11T11:50:00Z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St-147/2016-2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