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e172" w14:paraId="f96e17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4E7671">
        <w:t>1</w:t>
      </w:r>
      <w:r w:rsidR="007B66FC">
        <w:t>79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proofErr w:type="spellStart"/>
      <w:r w:rsidR="007B66FC">
        <w:t>VIRENO</w:t>
      </w:r>
      <w:proofErr w:type="spellEnd"/>
      <w:r w:rsidR="007B66FC">
        <w:t xml:space="preserve"> j.d.o.o. za turizam, ugostiteljstvo i trgovinu Vinkovci, Josipa Matasovića 36A, </w:t>
      </w:r>
      <w:proofErr w:type="spellStart"/>
      <w:r w:rsidR="007B66FC">
        <w:t>OIB</w:t>
      </w:r>
      <w:proofErr w:type="spellEnd"/>
      <w:r w:rsidR="007B66FC">
        <w:t xml:space="preserve">: 16471713266, </w:t>
      </w:r>
      <w:proofErr w:type="spellStart"/>
      <w:r w:rsidR="007B66FC">
        <w:t>MBS</w:t>
      </w:r>
      <w:proofErr w:type="spellEnd"/>
      <w:r w:rsidR="007B66FC">
        <w:t>: 030169447, dana 24.</w:t>
      </w:r>
      <w:r w:rsidR="004E7671">
        <w:t xml:space="preserve"> svibnja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7B66FC">
        <w:t>VIRENO</w:t>
      </w:r>
      <w:proofErr w:type="spellEnd"/>
      <w:r w:rsidR="007B66FC">
        <w:t xml:space="preserve"> j.d.o.o. za turizam, ugostiteljstvo i trgovinu Vinkovci, Josipa Matasovića 36A, </w:t>
      </w:r>
      <w:proofErr w:type="spellStart"/>
      <w:r w:rsidR="007B66FC">
        <w:t>OIB</w:t>
      </w:r>
      <w:proofErr w:type="spellEnd"/>
      <w:r w:rsidR="007B66FC">
        <w:t xml:space="preserve">: 16471713266, </w:t>
      </w:r>
      <w:proofErr w:type="spellStart"/>
      <w:r w:rsidR="007B66FC">
        <w:t>MBS</w:t>
      </w:r>
      <w:proofErr w:type="spellEnd"/>
      <w:r w:rsidR="007B66FC">
        <w:t>: 030169447.</w:t>
      </w:r>
      <w:r w:rsidR="004E7671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E7671" w:rsidR="004E7671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C567F">
        <w:t xml:space="preserve">Damir Cincar, </w:t>
      </w:r>
      <w:proofErr w:type="spellStart"/>
      <w:r w:rsidR="006C567F">
        <w:t>OIB</w:t>
      </w:r>
      <w:proofErr w:type="spellEnd"/>
      <w:r w:rsidR="006C567F">
        <w:t xml:space="preserve">: 60464850994, Osijek, Svete Ane 15b. </w:t>
      </w:r>
      <w:r w:rsidR="004E7671">
        <w:t xml:space="preserve">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7B66FC">
        <w:t>VIRENO</w:t>
      </w:r>
      <w:proofErr w:type="spellEnd"/>
      <w:r w:rsidR="007B66FC">
        <w:t xml:space="preserve"> j.d.o.o. za turizam, ugostiteljstvo i trgovinu Vinkovci, Josipa Matasovića 36A, </w:t>
      </w:r>
      <w:proofErr w:type="spellStart"/>
      <w:r w:rsidR="007B66FC">
        <w:t>OIB</w:t>
      </w:r>
      <w:proofErr w:type="spellEnd"/>
      <w:r w:rsidR="007B66FC">
        <w:t xml:space="preserve">: 16471713266, </w:t>
      </w:r>
      <w:proofErr w:type="spellStart"/>
      <w:r w:rsidR="007B66FC">
        <w:t>MBS</w:t>
      </w:r>
      <w:proofErr w:type="spellEnd"/>
      <w:r w:rsidR="007B66FC">
        <w:t>: 030169447.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4E7671">
        <w:rPr>
          <w:bCs/>
        </w:rPr>
        <w:t>2</w:t>
      </w:r>
      <w:r w:rsidR="007B66FC">
        <w:rPr>
          <w:bCs/>
        </w:rPr>
        <w:t>2</w:t>
      </w:r>
      <w:r w:rsidR="004E7671">
        <w:rPr>
          <w:bCs/>
        </w:rPr>
        <w:t>. veljače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7B66FC">
        <w:t>VIRENO</w:t>
      </w:r>
      <w:proofErr w:type="spellEnd"/>
      <w:r w:rsidR="007B66FC">
        <w:t xml:space="preserve"> j.d.o.o. za turizam, ugostiteljstvo i trgovinu Vinkovci, Josipa Matasovića 36A, </w:t>
      </w:r>
      <w:proofErr w:type="spellStart"/>
      <w:r w:rsidR="007B66FC">
        <w:t>OIB</w:t>
      </w:r>
      <w:proofErr w:type="spellEnd"/>
      <w:r w:rsidR="007B66FC">
        <w:t xml:space="preserve">: 16471713266, </w:t>
      </w:r>
      <w:proofErr w:type="spellStart"/>
      <w:r w:rsidR="007B66FC">
        <w:t>MBS</w:t>
      </w:r>
      <w:proofErr w:type="spellEnd"/>
      <w:r w:rsidR="007B66FC">
        <w:t>: 030169447.</w:t>
      </w:r>
      <w:r w:rsidR="004E7671"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7B66FC">
        <w:t>1. ožujka</w:t>
      </w:r>
      <w:r w:rsidR="00F334C8">
        <w:t xml:space="preserve"> 2018.</w:t>
      </w:r>
      <w:r>
        <w:t xml:space="preserve">, objavio oglas na mrežnoj stranici e-oglasna ploča sudova pod </w:t>
      </w:r>
      <w:r>
        <w:lastRenderedPageBreak/>
        <w:t>poslovnim brojem St-</w:t>
      </w:r>
      <w:r w:rsidR="004E7671">
        <w:t>1</w:t>
      </w:r>
      <w:r w:rsidR="007B66FC">
        <w:t>79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4E7671">
        <w:t>8. svibnja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7B66FC" w:rsidP="00656FF9" w:rsidR="00D925DB">
      <w:pPr>
        <w:pStyle w:val="Tijeloteksta"/>
        <w:numPr>
          <w:ilvl w:val="0"/>
          <w:numId w:val="3"/>
        </w:numPr>
        <w:jc w:val="left"/>
      </w:pPr>
      <w:r>
        <w:t>sudski registar</w:t>
      </w:r>
      <w:r w:rsidR="00920822">
        <w:t xml:space="preserve"> </w:t>
      </w:r>
      <w:r w:rsidR="003108E4">
        <w:t xml:space="preserve">– odmah 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7B66FC">
      <w:t>179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108E4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E7671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C567F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B66FC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0822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738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DF673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3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F37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F373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73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73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3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F37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F373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73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73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VIRENO j.d.o.o. za turizam, ugostiteljstvo i trgovinu</izvorni_sadrzaj>
    <derivirana_varijabla naziv="DomainObject.Predmet.ProtustrankaFormated_1">  VIRENO j.d.o.o. za turizam, ugostiteljstvo i trgovinu</derivirana_varijabla>
  </DomainObject.Predmet.ProtustrankaFormated>
  <DomainObject.Predmet.ProtustrankaFormatedOIB>
    <izvorni_sadrzaj>  VIRENO j.d.o.o. za turizam, ugostiteljstvo i trgovinu, OIB 16471713266</izvorni_sadrzaj>
    <derivirana_varijabla naziv="DomainObject.Predmet.ProtustrankaFormatedOIB_1">  VIRENO j.d.o.o. za turizam, ugostiteljstvo i trgovinu, OIB 16471713266</derivirana_varijabla>
  </DomainObject.Predmet.ProtustrankaFormatedOIB>
  <DomainObject.Predmet.ProtustrankaFormatedWithAdress>
    <izvorni_sadrzaj> VIRENO j.d.o.o. za turizam, ugostiteljstvo i trgovinu, Josipa Matasovića 36A, 32100 Vinkovci</izvorni_sadrzaj>
    <derivirana_varijabla naziv="DomainObject.Predmet.ProtustrankaFormatedWithAdress_1"> VIRENO j.d.o.o. za turizam, ugostiteljstvo i trgovinu, Josipa Matasovića 36A, 32100 Vinkovci</derivirana_varijabla>
  </DomainObject.Predmet.ProtustrankaFormatedWithAdress>
  <DomainObject.Predmet.ProtustrankaFormatedWithAdressOIB>
    <izvorni_sadrzaj> VIRENO j.d.o.o. za turizam, ugostiteljstvo i trgovinu, OIB 16471713266, Josipa Matasovića 36A, 32100 Vinkovci</izvorni_sadrzaj>
    <derivirana_varijabla naziv="DomainObject.Predmet.ProtustrankaFormatedWithAdressOIB_1"> VIRENO j.d.o.o. za turizam, ugostiteljstvo i trgovinu, OIB 16471713266, Josipa Matasovića 36A, 32100 Vinkovci</derivirana_varijabla>
  </DomainObject.Predmet.ProtustrankaFormatedWithAdressOIB>
  <DomainObject.Predmet.ProtustrankaWithAdress>
    <izvorni_sadrzaj>VIRENO j.d.o.o. za turizam, ugostiteljstvo i trgovinu Josipa Matasovića 36A, 32100 Vinkovci</izvorni_sadrzaj>
    <derivirana_varijabla naziv="DomainObject.Predmet.ProtustrankaWithAdress_1">VIRENO j.d.o.o. za turizam, ugostiteljstvo i trgovinu Josipa Matasovića 36A, 32100 Vinkovci</derivirana_varijabla>
  </DomainObject.Predmet.ProtustrankaWithAdress>
  <DomainObject.Predmet.ProtustrankaWithAdressOIB>
    <izvorni_sadrzaj>VIRENO j.d.o.o. za turizam, ugostiteljstvo i trgovinu, OIB 16471713266, Josipa Matasovića 36A, 32100 Vinkovci</izvorni_sadrzaj>
    <derivirana_varijabla naziv="DomainObject.Predmet.ProtustrankaWithAdressOIB_1">VIRENO j.d.o.o. za turizam, ugostiteljstvo i trgovinu, OIB 16471713266, Josipa Matasovića 36A, 32100 Vinkovci</derivirana_varijabla>
  </DomainObject.Predmet.ProtustrankaWithAdressOIB>
  <DomainObject.Predmet.ProtustrankaNazivFormated>
    <izvorni_sadrzaj>VIRENO j.d.o.o. za turizam, ugostiteljstvo i trgovinu</izvorni_sadrzaj>
    <derivirana_varijabla naziv="DomainObject.Predmet.ProtustrankaNazivFormated_1">VIRENO j.d.o.o. za turizam, ugostiteljstvo i trgovinu</derivirana_varijabla>
  </DomainObject.Predmet.ProtustrankaNazivFormated>
  <DomainObject.Predmet.ProtustrankaNazivFormatedOIB>
    <izvorni_sadrzaj>VIRENO j.d.o.o. za turizam, ugostiteljstvo i trgovinu, OIB 16471713266</izvorni_sadrzaj>
    <derivirana_varijabla naziv="DomainObject.Predmet.ProtustrankaNazivFormatedOIB_1">VIRENO j.d.o.o. za turizam, ugostiteljstvo i trgovinu, OIB 16471713266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VIRENO j.d.o.o. za turizam, ugostiteljstvo i trgovinu</item>
    </izvorni_sadrzaj>
    <derivirana_varijabla naziv="DomainObject.Predmet.ProtuStrankaListFormated_1">
      <item>VIRENO j.d.o.o. za turizam, ugostiteljstvo i trgovinu</item>
    </derivirana_varijabla>
  </DomainObject.Predmet.ProtuStrankaListFormated>
  <DomainObject.Predmet.ProtuStrankaListFormatedOIB>
    <izvorni_sadrzaj>
      <item>VIRENO j.d.o.o. za turizam, ugostiteljstvo i trgovinu, OIB 16471713266</item>
    </izvorni_sadrzaj>
    <derivirana_varijabla naziv="DomainObject.Predmet.ProtuStrankaListFormatedOIB_1">
      <item>VIRENO j.d.o.o. za turizam, ugostiteljstvo i trgovinu, OIB 16471713266</item>
    </derivirana_varijabla>
  </DomainObject.Predmet.ProtuStrankaListFormatedOIB>
  <DomainObject.Predmet.ProtuStrankaListFormatedWithAdress>
    <izvorni_sadrzaj>
      <item>VIRENO j.d.o.o. za turizam, ugostiteljstvo i trgovinu, Josipa Matasovića 36A, 32100 Vinkovci</item>
    </izvorni_sadrzaj>
    <derivirana_varijabla naziv="DomainObject.Predmet.ProtuStrankaListFormatedWithAdress_1">
      <item>VIRENO j.d.o.o. za turizam, ugostiteljstvo i trgovinu, Josipa Matasovića 36A, 32100 Vinkovci</item>
    </derivirana_varijabla>
  </DomainObject.Predmet.ProtuStrankaListFormatedWithAdress>
  <DomainObject.Predmet.ProtuStrankaListFormatedWithAdressOIB>
    <izvorni_sadrzaj>
      <item>VIRENO j.d.o.o. za turizam, ugostiteljstvo i trgovinu, OIB 16471713266, Josipa Matasovića 36A, 32100 Vinkovci</item>
    </izvorni_sadrzaj>
    <derivirana_varijabla naziv="DomainObject.Predmet.ProtuStrankaListFormatedWithAdressOIB_1">
      <item>VIRENO j.d.o.o. za turizam, ugostiteljstvo i trgovinu, OIB 16471713266, Josipa Matasovića 36A, 32100 Vinkovci</item>
    </derivirana_varijabla>
  </DomainObject.Predmet.ProtuStrankaListFormatedWithAdressOIB>
  <DomainObject.Predmet.ProtuStrankaListNazivFormated>
    <izvorni_sadrzaj>
      <item>VIRENO j.d.o.o. za turizam, ugostiteljstvo i trgovinu</item>
    </izvorni_sadrzaj>
    <derivirana_varijabla naziv="DomainObject.Predmet.ProtuStrankaListNazivFormated_1">
      <item>VIRENO j.d.o.o. za turizam, ugostiteljstvo i trgovinu</item>
    </derivirana_varijabla>
  </DomainObject.Predmet.ProtuStrankaListNazivFormated>
  <DomainObject.Predmet.ProtuStrankaListNazivFormatedOIB>
    <izvorni_sadrzaj>
      <item>VIRENO j.d.o.o. za turizam, ugostiteljstvo i trgovinu, OIB 16471713266</item>
    </izvorni_sadrzaj>
    <derivirana_varijabla naziv="DomainObject.Predmet.ProtuStrankaListNazivFormatedOIB_1">
      <item>VIRENO j.d.o.o. za turizam, ugostiteljstvo i trgovinu, OIB 16471713266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VIRENO j.d.o.o. za turizam, ugostiteljstvo i trgovinu</izvorni_sadrzaj>
    <derivirana_varijabla naziv="DomainObject.Predmet.ProtustrankaIDrugi_1">VIRENO j.d.o.o. za turizam,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VIRENO j.d.o.o. za turizam, ugostiteljstvo i trgovinu, OIB 16471713266, Josipa Matasovića 36A, 32100 Vinkovci</izvorni_sadrzaj>
    <derivirana_varijabla naziv="DomainObject.Predmet.ProtustrankaIDrugiAdressOIB_1">VIRENO j.d.o.o. za turizam, ugostiteljstvo i trgovinu, OIB 16471713266, Josipa Matasovića 36A,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VIRENO j.d.o.o. za turizam, ugostiteljstvo i trgovinu</item>
    </izvorni_sadrzaj>
    <derivirana_varijabla naziv="DomainObject.Predmet.SudioniciListNaziv_1">
      <item>FINA RC OSIJEK</item>
      <item>VIRENO j.d.o.o. za turizam, ugostiteljstvo i trgovinu</item>
    </derivirana_varijabla>
  </DomainObject.Predmet.SudioniciListNaziv>
  <DomainObject.Predmet.SudioniciListAdressOIB>
    <izvorni_sadrzaj>
      <item>FINA RC OSIJEK, OIB 85821130368</item>
      <item>VIRENO j.d.o.o. za turizam, ugostiteljstvo i trgovinu, OIB 16471713266, Josipa Matasovića 36A,32100 Vinkovci</item>
    </izvorni_sadrzaj>
    <derivirana_varijabla naziv="DomainObject.Predmet.SudioniciListAdressOIB_1">
      <item>FINA RC OSIJEK, OIB 85821130368</item>
      <item>VIRENO j.d.o.o. za turizam, ugostiteljstvo i trgovinu, OIB 16471713266, Josipa Matasovića 36A,32100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16471713266</item>
    </izvorni_sadrzaj>
    <derivirana_varijabla naziv="DomainObject.Predmet.SudioniciListNazivOIB_1">
      <item>, OIB 85821130368</item>
      <item>, OIB 16471713266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E5875A-D17F-4053-95A8-A9DD4AA82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2831</properties:Characters>
  <properties:Lines>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2018-05-24T06:31:00Z</dcterms:created>
  <dc:creator>Korisnik</dc:creator>
  <cp:lastModifiedBy>Ljiljana Floršić</cp:lastModifiedBy>
  <cp:lastPrinted>2018-05-08T08:02:00Z</cp:lastPrinted>
  <dcterms:modified xmlns:xsi="http://www.w3.org/2001/XMLSchema-instance" xsi:type="dcterms:W3CDTF">2018-05-24T06:34:00Z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(St-179-18 - otvaranje i zaključenje - Damir Cincar.docx)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