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f0a9750" w14:paraId="f0a9750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702AA6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MRM d.o.o., Erdut, Ante Starčevića 20, MBS: 030171370, OIB: 41885874507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702AA6">
        <w:t>MRM d.o.o., Erdut, Ante Starčevića 20, MBS: 030171370, OIB: 41885874507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120E1">
        <w:t>11</w:t>
      </w:r>
      <w:r w:rsidR="00702AA6">
        <w:t>26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702AA6">
        <w:t xml:space="preserve">MRM d.o.o., Erdut, Ante Starčevića 20, MBS: 030171370, OIB: 41885874507 </w:t>
      </w:r>
      <w:r w:rsidR="00324B97">
        <w:t>održano</w:t>
      </w:r>
      <w:r w:rsidR="00E8200C">
        <w:t>g</w:t>
      </w:r>
      <w:r w:rsidR="00324B97">
        <w:t xml:space="preserve"> </w:t>
      </w:r>
      <w:r w:rsidR="00E721AF">
        <w:t>1</w:t>
      </w:r>
      <w:r w:rsidR="00CA1C57">
        <w:t>3</w:t>
      </w:r>
      <w:r w:rsidR="00A62878">
        <w:t xml:space="preserve">. </w:t>
      </w:r>
      <w:r w:rsidR="00A62878">
        <w:lastRenderedPageBreak/>
        <w:t>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893A34">
      <w:pPr>
        <w:jc w:val="both"/>
      </w:pPr>
      <w:r>
        <w:t xml:space="preserve">     </w:t>
      </w:r>
    </w:p>
    <w:p w:rsidRDefault="0013611F" w:rsidP="004C187C" w:rsidR="0013611F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737" w:rsidR="00CB2737">
      <w:r>
        <w:separator/>
      </w:r>
    </w:p>
  </w:endnote>
  <w:endnote w:id="0" w:type="continuationSeparator">
    <w:p w:rsidRDefault="00CB2737" w:rsidR="00CB2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737" w:rsidR="00CB2737">
      <w:r>
        <w:separator/>
      </w:r>
    </w:p>
  </w:footnote>
  <w:footnote w:id="0" w:type="continuationSeparator">
    <w:p w:rsidRDefault="00CB2737" w:rsidR="00CB27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23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E45D5" w:rsidP="007E45D5" w:rsidR="007E45D5">
    <w:pPr>
      <w:jc w:val="right"/>
    </w:pPr>
    <w:r>
      <w:t>Poslovni broj: 7 St-1126/18-17</w:t>
    </w:r>
  </w:p>
  <w:p w:rsidRDefault="0013611F" w:rsidP="005253BE" w:rsidR="0013611F">
    <w:pPr>
      <w:jc w:val="right"/>
      <w:rPr>
        <w:rFonts w:cs="Tahoma" w:hAnsi="Tahoma" w:ascii="Tahoma"/>
      </w:rPr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1015B" w:rsidR="0071015B">
    <w:pPr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7E45D5">
      <w:t>7 St-1126</w:t>
    </w:r>
    <w:r w:rsidR="0071015B">
      <w:t>/18-1</w:t>
    </w:r>
    <w:r w:rsidR="00DE7076">
      <w:t>7</w:t>
    </w:r>
  </w:p>
  <w:p w:rsidRDefault="00BB798A" w:rsidP="00BB798A" w:rsidR="00BB798A">
    <w:pPr>
      <w:jc w:val="right"/>
    </w:pPr>
  </w:p>
  <w:p w:rsidRDefault="00BF3E59" w:rsidP="007574DF" w:rsidR="00BF3E59" w:rsidRPr="00AE45C0"/>
  <w:p w:rsidRDefault="007E45D5" w:rsidR="007E45D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2368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11F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AA6"/>
    <w:rsid w:val="00704B18"/>
    <w:rsid w:val="00704DED"/>
    <w:rsid w:val="00706CA4"/>
    <w:rsid w:val="00707579"/>
    <w:rsid w:val="0071015B"/>
    <w:rsid w:val="00710C58"/>
    <w:rsid w:val="007120B5"/>
    <w:rsid w:val="007120E1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5D5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C57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2737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076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45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C23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2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45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C23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2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St-1126/2018</izvorni_sadrzaj>
    <derivirana_varijabla naziv="DomainObject.Predmet.OznakaBroj_1">St-1126/2018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MRM d.o.o. za usluge prijevoza zastupanog po punomoćniku Miroslav Markulin</izvorni_sadrzaj>
    <derivirana_varijabla naziv="DomainObject.Predmet.ProtustrankaFormated_1">  MRM d.o.o. za usluge prijevoza zastupanog po punomoćniku Miroslav Markulin</derivirana_varijabla>
  </DomainObject.Predmet.ProtustrankaFormated>
  <DomainObject.Predmet.ProtustrankaFormatedOIB>
    <izvorni_sadrzaj>  MRM d.o.o. za usluge prijevoza, OIB 41885874507 zastupanog po punomoćniku Miroslav Markulin</izvorni_sadrzaj>
    <derivirana_varijabla naziv="DomainObject.Predmet.ProtustrankaFormatedOIB_1">  MRM d.o.o. za usluge prijevoza, OIB 41885874507 zastupanog po punomoćniku Miroslav Markulin</derivirana_varijabla>
  </DomainObject.Predmet.ProtustrankaFormatedOIB>
  <DomainObject.Predmet.ProtustrankaFormatedWithAdress>
    <izvorni_sadrzaj> MRM d.o.o. za usluge prijevoza, Ante Starčevića 20, 31226 Erdut zastupanog po punomoćniku Miroslav Markulin</izvorni_sadrzaj>
    <derivirana_varijabla naziv="DomainObject.Predmet.ProtustrankaFormatedWithAdress_1"> MRM d.o.o. za usluge prijevoza, Ante Starčevića 20, 31226 Erdut zastupanog po punomoćniku Miroslav Markulin</derivirana_varijabla>
  </DomainObject.Predmet.ProtustrankaFormatedWithAdress>
  <DomainObject.Predmet.ProtustrankaFormatedWithAdressOIB>
    <izvorni_sadrzaj> MRM d.o.o. za usluge prijevoza, OIB 41885874507, Ante Starčevića 20, 31226 Erdut zastupanog po punomoćniku Miroslav Markulin</izvorni_sadrzaj>
    <derivirana_varijabla naziv="DomainObject.Predmet.ProtustrankaFormatedWithAdressOIB_1"> MRM d.o.o. za usluge prijevoza, OIB 41885874507, Ante Starčevića 20, 31226 Erdut zastupanog po punomoćniku Miroslav Markulin</derivirana_varijabla>
  </DomainObject.Predmet.ProtustrankaFormatedWithAdressOIB>
  <DomainObject.Predmet.ProtustrankaWithAdress>
    <izvorni_sadrzaj>MRM d.o.o. za usluge prijevoza Ante Starčevića 20, 31226 Erdut</izvorni_sadrzaj>
    <derivirana_varijabla naziv="DomainObject.Predmet.ProtustrankaWithAdress_1">MRM d.o.o. za usluge prijevoza Ante Starčevića 20, 31226 Erdut</derivirana_varijabla>
  </DomainObject.Predmet.ProtustrankaWithAdress>
  <DomainObject.Predmet.ProtustrankaWithAdressOIB>
    <izvorni_sadrzaj>MRM d.o.o. za usluge prijevoza, OIB 41885874507, Ante Starčevića 20, 31226 Erdut</izvorni_sadrzaj>
    <derivirana_varijabla naziv="DomainObject.Predmet.ProtustrankaWithAdressOIB_1">MRM d.o.o. za usluge prijevoza, OIB 41885874507, Ante Starčevića 20, 31226 Erdut</derivirana_varijabla>
  </DomainObject.Predmet.ProtustrankaWithAdressOIB>
  <DomainObject.Predmet.ProtustrankaNazivFormated>
    <izvorni_sadrzaj>MRM d.o.o. za usluge prijevoza</izvorni_sadrzaj>
    <derivirana_varijabla naziv="DomainObject.Predmet.ProtustrankaNazivFormated_1">MRM d.o.o. za usluge prijevoza</derivirana_varijabla>
  </DomainObject.Predmet.ProtustrankaNazivFormated>
  <DomainObject.Predmet.ProtustrankaNazivFormatedOIB>
    <izvorni_sadrzaj>MRM d.o.o. za usluge prijevoza, OIB 41885874507</izvorni_sadrzaj>
    <derivirana_varijabla naziv="DomainObject.Predmet.ProtustrankaNazivFormatedOIB_1">MRM d.o.o. za usluge prijevoza, OIB 41885874507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MRM d.o.o. za usluge prijevoza zastupanog po punomoćniku Miroslav Markulin</item>
    </izvorni_sadrzaj>
    <derivirana_varijabla naziv="DomainObject.Predmet.ProtuStrankaListFormated_1">
      <item>MRM d.o.o. za usluge prijevoza zastupanog po punomoćniku Miroslav Markulin</item>
    </derivirana_varijabla>
  </DomainObject.Predmet.ProtuStrankaListFormated>
  <DomainObject.Predmet.ProtuStrankaListFormatedOIB>
    <izvorni_sadrzaj>
      <item>MRM d.o.o. za usluge prijevoza, OIB 41885874507 zastupanog po punomoćniku Miroslav Markulin</item>
    </izvorni_sadrzaj>
    <derivirana_varijabla naziv="DomainObject.Predmet.ProtuStrankaListFormatedOIB_1">
      <item>MRM d.o.o. za usluge prijevoza, OIB 41885874507 zastupanog po punomoćniku Miroslav Markulin</item>
    </derivirana_varijabla>
  </DomainObject.Predmet.ProtuStrankaListFormatedOIB>
  <DomainObject.Predmet.ProtuStrankaListFormatedWithAdress>
    <izvorni_sadrzaj>
      <item>MRM d.o.o. za usluge prijevoza, Ante Starčevića 20, 31226 Erdut zastupanog po punomoćniku Miroslav Markulin</item>
    </izvorni_sadrzaj>
    <derivirana_varijabla naziv="DomainObject.Predmet.ProtuStrankaListFormatedWithAdress_1">
      <item>MRM d.o.o. za usluge prijevoza, Ante Starčevića 20, 31226 Erdut zastupanog po punomoćniku Miroslav Markulin</item>
    </derivirana_varijabla>
  </DomainObject.Predmet.ProtuStrankaListFormatedWithAdress>
  <DomainObject.Predmet.ProtuStrankaListFormatedWithAdressOIB>
    <izvorni_sadrzaj>
      <item>MRM d.o.o. za usluge prijevoza, OIB 41885874507, Ante Starčevića 20, 31226 Erdut zastupanog po punomoćniku Miroslav Markulin</item>
    </izvorni_sadrzaj>
    <derivirana_varijabla naziv="DomainObject.Predmet.ProtuStrankaListFormatedWithAdressOIB_1">
      <item>MRM d.o.o. za usluge prijevoza, OIB 41885874507, Ante Starčevića 20, 31226 Erdut zastupanog po punomoćniku Miroslav Markulin</item>
    </derivirana_varijabla>
  </DomainObject.Predmet.ProtuStrankaListFormatedWithAdressOIB>
  <DomainObject.Predmet.ProtuStrankaListNazivFormated>
    <izvorni_sadrzaj>
      <item>MRM d.o.o. za usluge prijevoza</item>
    </izvorni_sadrzaj>
    <derivirana_varijabla naziv="DomainObject.Predmet.ProtuStrankaListNazivFormated_1">
      <item>MRM d.o.o. za usluge prijevoza</item>
    </derivirana_varijabla>
  </DomainObject.Predmet.ProtuStrankaListNazivFormated>
  <DomainObject.Predmet.ProtuStrankaListNazivFormatedOIB>
    <izvorni_sadrzaj>
      <item>MRM d.o.o. za usluge prijevoza, OIB 41885874507</item>
    </izvorni_sadrzaj>
    <derivirana_varijabla naziv="DomainObject.Predmet.ProtuStrankaListNazivFormatedOIB_1">
      <item>MRM d.o.o. za usluge prijevoza, OIB 41885874507</item>
    </derivirana_varijabla>
  </DomainObject.Predmet.ProtuStrankaListNazivFormatedOIB>
  <DomainObject.Predmet.OstaliListFormated>
    <izvorni_sadrzaj>
      <item>Miroslav Markulin punomoćnik sudionika u postupku MRM d.o.o. za usluge prijevoza</item>
      <item>Županijsko državno odvjetništvo u Osijeku</item>
    </izvorni_sadrzaj>
    <derivirana_varijabla naziv="DomainObject.Predmet.OstaliListFormated_1">
      <item>Miroslav Markulin punomoćnik sudionika u postupku MRM d.o.o. za usluge prijevoza</item>
      <item>Županijsko državno odvjetništvo u Osijeku</item>
    </derivirana_varijabla>
  </DomainObject.Predmet.OstaliListFormated>
  <DomainObject.Predmet.OstaliListFormatedOIB>
    <izvorni_sadrzaj>
      <item>Miroslav Markulin, OIB 58594891666 punomoćnik sudionika u postupku MRM d.o.o. za usluge prijevoza</item>
      <item>Županijsko državno odvjetništvo u Osijeku, OIB 61379160880</item>
    </izvorni_sadrzaj>
    <derivirana_varijabla naziv="DomainObject.Predmet.OstaliListFormatedOIB_1">
      <item>Miroslav Markulin, OIB 58594891666 punomoćnik sudionika u postupku MRM d.o.o. za usluge prijevoza</item>
      <item>Županijsko državno odvjetništvo u Osijeku, OIB 61379160880</item>
    </derivirana_varijabla>
  </DomainObject.Predmet.OstaliListFormatedOIB>
  <DomainObject.Predmet.OstaliListFormatedWithAdress>
    <izvorni_sadrzaj>
      <item>Miroslav Markulin, Ante Starčevića 20, 31226 Erdut punomoćnik sudionika u postupku MRM d.o.o. za usluge prijevoza</item>
      <item>Županijsko državno odvjetništvo u Osijeku, Kapucinska 21, 31000 Osijek</item>
    </izvorni_sadrzaj>
    <derivirana_varijabla naziv="DomainObject.Predmet.OstaliListFormatedWithAdress_1">
      <item>Miroslav Markulin, Ante Starčevića 20, 31226 Erdut punomoćnik sudionika u postupku MRM d.o.o. za usluge prijevoza</item>
      <item>Županijsko državno odvjetništvo u Osijeku, Kapucinska 21, 31000 Osijek</item>
    </derivirana_varijabla>
  </DomainObject.Predmet.OstaliListFormatedWithAdress>
  <DomainObject.Predmet.OstaliListFormatedWithAdressOIB>
    <izvorni_sadrzaj>
      <item>Miroslav Markulin, OIB 58594891666, Ante Starčevića 20, 31226 Erdut punomoćnik sudionika u postupku MRM d.o.o. za usluge prijevoza</item>
      <item>Županijsko državno odvjetništvo u Osijeku, OIB 61379160880, Kapucinska 21, 31000 Osijek</item>
    </izvorni_sadrzaj>
    <derivirana_varijabla naziv="DomainObject.Predmet.OstaliListFormatedWithAdressOIB_1">
      <item>Miroslav Markulin, OIB 58594891666, Ante Starčevića 20, 31226 Erdut punomoćnik sudionika u postupku MRM d.o.o. za usluge prijevoza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Miroslav Markulin</item>
      <item>Županijsko državno odvjetništvo u Osijeku</item>
    </izvorni_sadrzaj>
    <derivirana_varijabla naziv="DomainObject.Predmet.OstaliListNazivFormated_1">
      <item>Miroslav Markulin</item>
      <item>Županijsko državno odvjetništvo u Osijeku</item>
    </derivirana_varijabla>
  </DomainObject.Predmet.OstaliListNazivFormated>
  <DomainObject.Predmet.OstaliListNazivFormatedOIB>
    <izvorni_sadrzaj>
      <item>Miroslav Markulin, OIB 58594891666</item>
      <item>Županijsko državno odvjetništvo u Osijeku, OIB 61379160880</item>
    </izvorni_sadrzaj>
    <derivirana_varijabla naziv="DomainObject.Predmet.OstaliListNazivFormatedOIB_1">
      <item>Miroslav Markulin, OIB 58594891666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MRM d.o.o. za usluge prijevoza</izvorni_sadrzaj>
    <derivirana_varijabla naziv="DomainObject.Predmet.ProtustrankaIDrugi_1">MRM d.o.o. za usluge prijevoza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MRM d.o.o. za usluge prijevoza, OIB 41885874507, Ante Starčevića 20, 31226 Erdut</izvorni_sadrzaj>
    <derivirana_varijabla naziv="DomainObject.Predmet.ProtustrankaIDrugiAdressOIB_1">MRM d.o.o. za usluge prijevoza, OIB 41885874507, Ante Starčevića 20,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MRM d.o.o. za usluge prijevoza</item>
      <item>Miroslav Markulin</item>
      <item>Županijsko državno odvjetništvo u Osijeku</item>
    </izvorni_sadrzaj>
    <derivirana_varijabla naziv="DomainObject.Predmet.SudioniciListNaziv_1">
      <item>FINA RC OSIJEK</item>
      <item>MRM d.o.o. za usluge prijevoza</item>
      <item>Miroslav Markulin</item>
      <item>Županijsko državno odvjetništvo u Osijeku</item>
    </derivirana_varijabla>
  </DomainObject.Predmet.SudioniciListNaziv>
  <DomainObject.Predmet.SudioniciListAdressOIB>
    <izvorni_sadrzaj>
      <item>FINA RC OSIJEK, OIB 85821130368</item>
      <item>MRM d.o.o. za usluge prijevoza, OIB 41885874507, Ante Starčevića 20,31226 Erdut</item>
      <item>Miroslav Markulin, OIB 58594891666, Ante Starčevića 20,31226 Erdut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MRM d.o.o. za usluge prijevoza, OIB 41885874507, Ante Starčevića 20,31226 Erdut</item>
      <item>Miroslav Markulin, OIB 58594891666, Ante Starčevića 20,31226 Erdut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41885874507</item>
      <item>, OIB 58594891666</item>
      <item>, OIB 61379160880</item>
    </izvorni_sadrzaj>
    <derivirana_varijabla naziv="DomainObject.Predmet.SudioniciListNazivOIB_1">
      <item>, OIB 85821130368</item>
      <item>, OIB 41885874507</item>
      <item>, OIB 58594891666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St-1126/2018-8</izvorni_sadrzaj>
    <derivirana_varijabla naziv="DomainObject.PredzadnjaOdlukaIzPredmeta.Oznaka_1">St-1126/2018-8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490D5-25CA-47E3-BDE4-DCBB6E1BE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665</properties:Words>
  <properties:Characters>3525</properties:Characters>
  <properties:Lines>107</properties:Lines>
  <properties:Paragraphs>31</properties:Paragraphs>
  <properties:TotalTime>1106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2018-12-18T09:04:00Z</dcterms:modified>
  <cp:revision>701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(1126-18 (-17) MRM.docx)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