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1b8e" w14:paraId="b8e1b8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7E488F">
        <w:t>Pučko otvoreno učilište ZNANJE</w:t>
      </w:r>
      <w:r w:rsidR="006444A6">
        <w:t>,</w:t>
      </w:r>
      <w:r w:rsidR="00F44674">
        <w:t xml:space="preserve"> </w:t>
      </w:r>
      <w:r w:rsidR="00CA4FE1">
        <w:t>Zadar</w:t>
      </w:r>
      <w:r w:rsidR="006444A6">
        <w:t xml:space="preserve">, </w:t>
      </w:r>
      <w:r w:rsidR="007E488F">
        <w:t>R.K. Jeretova 4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7E488F">
        <w:t>74663734576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E488F">
        <w:t>29</w:t>
      </w:r>
      <w:r>
        <w:t>.</w:t>
      </w:r>
      <w:r w:rsidR="00B51EA5">
        <w:t xml:space="preserve"> </w:t>
      </w:r>
      <w:r w:rsidR="00F44674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E488F">
        <w:t>21</w:t>
      </w:r>
      <w:r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E488F" w:rsidRPr="007E488F">
        <w:t>Pučko otvoreno učilište ZNANJE, Zadar, R.K. Jeretova 4, OIB: 74663734576</w:t>
      </w:r>
      <w:r w:rsidR="00990573">
        <w:t xml:space="preserve">, </w:t>
      </w:r>
      <w:r>
        <w:t xml:space="preserve">na temelju neizvršenih osnova za plaćanje iznosi </w:t>
      </w:r>
      <w:r w:rsidR="007E488F">
        <w:t>12</w:t>
      </w:r>
      <w:r w:rsidR="00990573">
        <w:t>.</w:t>
      </w:r>
      <w:r w:rsidR="007E488F">
        <w:t>333</w:t>
      </w:r>
      <w:r w:rsidR="00990573">
        <w:t>,</w:t>
      </w:r>
      <w:r w:rsidR="007E488F">
        <w:t>03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E488F">
        <w:t>Ljiljana Grginović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E488F">
        <w:t>21</w:t>
      </w:r>
      <w:r w:rsidR="00814E35"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2032A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7E488F">
      <w:t>333</w:t>
    </w:r>
    <w:r w:rsidR="00F44674">
      <w:t>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7E488F">
      <w:t>333</w:t>
    </w:r>
    <w:r w:rsidR="0076513B">
      <w:t>/1</w:t>
    </w:r>
    <w:r w:rsidR="00FF274E">
      <w:t>7</w:t>
    </w:r>
    <w:r w:rsidR="0076513B">
      <w:t>-</w:t>
    </w:r>
    <w:r w:rsidR="00F44674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032AE"/>
    <w:rsid w:val="0020640B"/>
    <w:rsid w:val="00284EA7"/>
    <w:rsid w:val="002B0BF3"/>
    <w:rsid w:val="002D6E29"/>
    <w:rsid w:val="002F1F17"/>
    <w:rsid w:val="002F6CBF"/>
    <w:rsid w:val="00325DFC"/>
    <w:rsid w:val="00395D66"/>
    <w:rsid w:val="003D6394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D45BA"/>
    <w:rsid w:val="007E0395"/>
    <w:rsid w:val="007E488F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AF1E8F"/>
    <w:rsid w:val="00B27462"/>
    <w:rsid w:val="00B51EA5"/>
    <w:rsid w:val="00B6399C"/>
    <w:rsid w:val="00B90D9A"/>
    <w:rsid w:val="00B94422"/>
    <w:rsid w:val="00BA4D2C"/>
    <w:rsid w:val="00BD7E97"/>
    <w:rsid w:val="00C34A83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3ACF"/>
    <w:rsid w:val="00DC740A"/>
    <w:rsid w:val="00DE0F05"/>
    <w:rsid w:val="00E04441"/>
    <w:rsid w:val="00E321A6"/>
    <w:rsid w:val="00E37136"/>
    <w:rsid w:val="00E6461B"/>
    <w:rsid w:val="00E73553"/>
    <w:rsid w:val="00EA0574"/>
    <w:rsid w:val="00EE14DB"/>
    <w:rsid w:val="00F12AED"/>
    <w:rsid w:val="00F44674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8F866-FFCD-4402-9E6F-3377A1CE0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1996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2017-08-21T09:26:00Z</dcterms:created>
  <dc:creator>Tina Grgas</dc:creator>
  <cp:lastModifiedBy>wsadmin</cp:lastModifiedBy>
  <cp:lastPrinted>2017-08-21T09:29:00Z</cp:lastPrinted>
  <dcterms:modified xmlns:xsi="http://www.w3.org/2001/XMLSchema-instance" xsi:type="dcterms:W3CDTF">2017-08-23T06:08:00Z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