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6e85" w14:paraId="c916e8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3326F">
        <w:t>2407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3326F">
        <w:rPr>
          <w:lang w:val="pt-BR"/>
        </w:rPr>
        <w:t xml:space="preserve">PALERMO j.d.o.o., Zagreb, Martićeva 67, OIB: </w:t>
      </w:r>
      <w:r w:rsidR="00D3326F" w:rsidRPr="00C34A6B">
        <w:t>26880445119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64E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A43A7" w:rsidP="00D677F7" w:rsidR="002A43A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3326F">
        <w:rPr>
          <w:lang w:val="pt-BR"/>
        </w:rPr>
        <w:t xml:space="preserve">PALERMO j.d.o.o., Zagreb, Martićeva 67, OIB: </w:t>
      </w:r>
      <w:r w:rsidR="00D3326F" w:rsidRPr="00C34A6B">
        <w:t>26880445119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3326F">
        <w:t>2407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3326F">
        <w:rPr>
          <w:lang w:val="pt-BR"/>
        </w:rPr>
        <w:t xml:space="preserve">PALERMO j.d.o.o., Zagreb, Martićeva 67, OIB: </w:t>
      </w:r>
      <w:r w:rsidR="00D3326F" w:rsidRPr="00C34A6B">
        <w:t>26880445119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3326F">
        <w:rPr>
          <w:lang w:val="pt-BR"/>
        </w:rPr>
        <w:t xml:space="preserve">PALERMO j.d.o.o., Zagreb, Martićeva 67, OIB: </w:t>
      </w:r>
      <w:r w:rsidR="00D3326F" w:rsidRPr="00C34A6B">
        <w:t>26880445119</w:t>
      </w:r>
      <w:r w:rsidR="007C0E3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3326F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D60EF6">
        <w:t>U</w:t>
      </w:r>
      <w:r w:rsidR="00D60EF6" w:rsidRPr="00E974B3">
        <w:t xml:space="preserve"> prijedlogu za otvaranje stečajnog postupka </w:t>
      </w:r>
      <w:r w:rsidR="00D60EF6">
        <w:t xml:space="preserve">se u bitnome navodi </w:t>
      </w:r>
      <w:r w:rsidR="00D60EF6" w:rsidRPr="00E974B3">
        <w:t xml:space="preserve">kako </w:t>
      </w:r>
      <w:r w:rsidR="00D60EF6">
        <w:t xml:space="preserve">je na dan 10. ožujka 2016. </w:t>
      </w:r>
      <w:r w:rsidR="00D60EF6" w:rsidRPr="00E974B3">
        <w:t>dužnik u Očevidniku redoslijeda osnova za plaćanje ima</w:t>
      </w:r>
      <w:r w:rsidR="00D60EF6">
        <w:t>o</w:t>
      </w:r>
      <w:r w:rsidR="00D60EF6" w:rsidRPr="00E974B3">
        <w:t xml:space="preserve"> evidentirane neizvršene osnove za plaćanje</w:t>
      </w:r>
      <w:r w:rsidR="00D60EF6">
        <w:t xml:space="preserve"> u neprekinutom razdoblju od 120 </w:t>
      </w:r>
      <w:r w:rsidR="00D60EF6" w:rsidRPr="00E974B3">
        <w:t xml:space="preserve">dana, u ukupnom iznosu od </w:t>
      </w:r>
      <w:r w:rsidR="00D60EF6">
        <w:t xml:space="preserve">23.827,38 </w:t>
      </w:r>
      <w:r w:rsidR="00D60EF6" w:rsidRPr="00E974B3">
        <w:t xml:space="preserve">kn, </w:t>
      </w:r>
      <w:r w:rsidR="00D60EF6">
        <w:t>te je imao 4</w:t>
      </w:r>
      <w:r w:rsidR="00D60EF6" w:rsidRPr="00E974B3">
        <w:t xml:space="preserve"> zaposlen</w:t>
      </w:r>
      <w:r w:rsidR="00D60EF6">
        <w:t>a.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04259E">
        <w:t>8</w:t>
      </w:r>
      <w:r w:rsidR="00250A6E">
        <w:t xml:space="preserve">. </w:t>
      </w:r>
      <w:r w:rsidR="0004259E">
        <w:t>veljače</w:t>
      </w:r>
      <w:r w:rsidR="002B01BF">
        <w:t xml:space="preserve"> 2017., koje je </w:t>
      </w:r>
      <w:r w:rsidR="007C0E34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BE23A4">
        <w:t>9. 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359D3">
        <w:t>o</w:t>
      </w:r>
      <w:r w:rsidR="00CC7299">
        <w:t xml:space="preserve"> uredno pozvan</w:t>
      </w:r>
      <w:r w:rsidR="006359D3">
        <w:t>i</w:t>
      </w:r>
      <w:r w:rsidR="008926A2">
        <w:t xml:space="preserve"> zastupni</w:t>
      </w:r>
      <w:r w:rsidR="006359D3">
        <w:t>k</w:t>
      </w:r>
      <w:r w:rsidR="008926A2">
        <w:t xml:space="preserve"> po zakonu dužnika </w:t>
      </w:r>
      <w:r w:rsidR="006938EC">
        <w:t>Filip Kramarić</w:t>
      </w:r>
      <w:r w:rsidR="0018461A">
        <w:t>.</w:t>
      </w:r>
      <w:r>
        <w:t xml:space="preserve"> </w:t>
      </w:r>
    </w:p>
    <w:p w:rsidRDefault="00C75330" w:rsidP="0083257E" w:rsidR="00C75330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C81B2D">
        <w:t>34</w:t>
      </w:r>
      <w:r w:rsidRPr="007F5E0F">
        <w:t xml:space="preserve">. spisa) i Očevidnika o redoslijedu plaćanja s obračunatom kamatom (list </w:t>
      </w:r>
      <w:r w:rsidR="00C81B2D">
        <w:t>35.-44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C81B2D">
        <w:t>623</w:t>
      </w:r>
      <w:r w:rsidRPr="007F5E0F">
        <w:t xml:space="preserve"> dana, u ukupnom iznosu od </w:t>
      </w:r>
      <w:r w:rsidR="00C81B2D">
        <w:t>103.563,25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B594D" w:rsidP="002F7206" w:rsidR="002F7206">
      <w:pPr>
        <w:pStyle w:val="Tijeloteksta"/>
        <w:ind w:firstLine="708"/>
      </w:pPr>
      <w:r>
        <w:t xml:space="preserve">Iz dopisa </w:t>
      </w:r>
      <w:r w:rsidR="00FC2727">
        <w:t xml:space="preserve">Ministarstva financija, Porezne uprave od </w:t>
      </w:r>
      <w:r w:rsidR="00FC080C">
        <w:t>6. travnja</w:t>
      </w:r>
      <w:r w:rsidR="00EA3D77">
        <w:t xml:space="preserve"> 2017. (list </w:t>
      </w:r>
      <w:r w:rsidR="00FC080C">
        <w:t>25</w:t>
      </w:r>
      <w:r w:rsidR="006F6C1C">
        <w:t xml:space="preserve">. spisa) u bitnome </w:t>
      </w:r>
      <w:r>
        <w:t xml:space="preserve">proizlazi kako </w:t>
      </w:r>
      <w:r w:rsidR="00FC080C">
        <w:t>u službenoj evidenciji ne postoje podaci o imovini dužnika.</w:t>
      </w:r>
      <w:r w:rsidR="002F7206">
        <w:t xml:space="preserve"> Iako je zastupnik po zakonu dužnika </w:t>
      </w:r>
      <w:r w:rsidR="00BC6A5E">
        <w:t xml:space="preserve">Filip Kramarić </w:t>
      </w:r>
      <w:r w:rsidR="002F7206">
        <w:t xml:space="preserve">uredno primio navedeni dopis uz zaključak ovoga suda od 19. srpnja 2017., kojim se poziva na očitovanje na navode iz navedenog dopisa, zastupnik po zakonu dužnika </w:t>
      </w:r>
      <w:r w:rsidR="00D57A61">
        <w:t xml:space="preserve">Filip Kramarić </w:t>
      </w:r>
      <w:r w:rsidR="002F7206">
        <w:t>se nije u određenom roku, niti do danas, očitovao na navode iz navedenog dopisa u skladu s nalogom ovoga suda iz navedenog zaključka.</w:t>
      </w:r>
    </w:p>
    <w:p w:rsidRDefault="00FC080C" w:rsidP="00A963CF" w:rsidR="00FC080C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 xml:space="preserve">Konačno, iz Uvjerenja Ministarstva unutarnjih poslova od </w:t>
      </w:r>
      <w:r w:rsidR="00E109A5">
        <w:t>1</w:t>
      </w:r>
      <w:r>
        <w:t>. kolovoza 2017.</w:t>
      </w:r>
      <w:r w:rsidR="008A305C">
        <w:t xml:space="preserve"> (list </w:t>
      </w:r>
      <w:r w:rsidR="00085B63">
        <w:t>32</w:t>
      </w:r>
      <w:r w:rsidR="008A305C">
        <w:t>. spisa)</w:t>
      </w:r>
      <w:r>
        <w:t xml:space="preserve">, koje je ovaj sud pribavio </w:t>
      </w:r>
      <w:r w:rsidR="008A305C">
        <w:t xml:space="preserve">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lastRenderedPageBreak/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64E8">
        <w:t>26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014E3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3014E3" w:rsidP="003014E3" w:rsidR="003014E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014E3" w:rsidP="003014E3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014E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3326F">
      <w:rPr>
        <w:sz w:val="24"/>
        <w:szCs w:val="24"/>
      </w:rPr>
      <w:t>2407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4259E"/>
    <w:rsid w:val="0005307D"/>
    <w:rsid w:val="00054B14"/>
    <w:rsid w:val="00060193"/>
    <w:rsid w:val="0006539F"/>
    <w:rsid w:val="00065B42"/>
    <w:rsid w:val="00067BC7"/>
    <w:rsid w:val="00072DD6"/>
    <w:rsid w:val="00082C15"/>
    <w:rsid w:val="00085B63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1FD2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A0BCF"/>
    <w:rsid w:val="002A43A7"/>
    <w:rsid w:val="002B01BF"/>
    <w:rsid w:val="002C3072"/>
    <w:rsid w:val="002D5087"/>
    <w:rsid w:val="002D60CE"/>
    <w:rsid w:val="002F1494"/>
    <w:rsid w:val="002F1B45"/>
    <w:rsid w:val="002F7025"/>
    <w:rsid w:val="002F7206"/>
    <w:rsid w:val="003014E3"/>
    <w:rsid w:val="00302673"/>
    <w:rsid w:val="00341766"/>
    <w:rsid w:val="003B028A"/>
    <w:rsid w:val="003D0115"/>
    <w:rsid w:val="003D40F6"/>
    <w:rsid w:val="003D70DD"/>
    <w:rsid w:val="003F11F6"/>
    <w:rsid w:val="003F3702"/>
    <w:rsid w:val="004005AE"/>
    <w:rsid w:val="00400D27"/>
    <w:rsid w:val="004079DC"/>
    <w:rsid w:val="00412D47"/>
    <w:rsid w:val="004257F1"/>
    <w:rsid w:val="00430076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E2383"/>
    <w:rsid w:val="005F03BD"/>
    <w:rsid w:val="00606CC8"/>
    <w:rsid w:val="006359D3"/>
    <w:rsid w:val="00644EFB"/>
    <w:rsid w:val="0065448B"/>
    <w:rsid w:val="00662884"/>
    <w:rsid w:val="00681B1A"/>
    <w:rsid w:val="006938EC"/>
    <w:rsid w:val="006970B9"/>
    <w:rsid w:val="006A04C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A3C15"/>
    <w:rsid w:val="007B068E"/>
    <w:rsid w:val="007C0E34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063"/>
    <w:rsid w:val="00857324"/>
    <w:rsid w:val="00857AD7"/>
    <w:rsid w:val="00864ECC"/>
    <w:rsid w:val="0087517E"/>
    <w:rsid w:val="0089151C"/>
    <w:rsid w:val="008926A2"/>
    <w:rsid w:val="00896F97"/>
    <w:rsid w:val="008A1530"/>
    <w:rsid w:val="008A27DD"/>
    <w:rsid w:val="008A305C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642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63CF"/>
    <w:rsid w:val="00AA4086"/>
    <w:rsid w:val="00AA421A"/>
    <w:rsid w:val="00AB56AB"/>
    <w:rsid w:val="00AC0FE4"/>
    <w:rsid w:val="00AF5597"/>
    <w:rsid w:val="00B01BFB"/>
    <w:rsid w:val="00B03687"/>
    <w:rsid w:val="00B07EF1"/>
    <w:rsid w:val="00B232B1"/>
    <w:rsid w:val="00B47C0D"/>
    <w:rsid w:val="00B62E90"/>
    <w:rsid w:val="00B663C4"/>
    <w:rsid w:val="00B77471"/>
    <w:rsid w:val="00B801CC"/>
    <w:rsid w:val="00B9015B"/>
    <w:rsid w:val="00BB07E0"/>
    <w:rsid w:val="00BB3E7B"/>
    <w:rsid w:val="00BB594D"/>
    <w:rsid w:val="00BC3C1A"/>
    <w:rsid w:val="00BC67EF"/>
    <w:rsid w:val="00BC6A5E"/>
    <w:rsid w:val="00BD0442"/>
    <w:rsid w:val="00BE23A4"/>
    <w:rsid w:val="00BE2D6F"/>
    <w:rsid w:val="00BE5577"/>
    <w:rsid w:val="00BF01D0"/>
    <w:rsid w:val="00BF06C1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75330"/>
    <w:rsid w:val="00C81B2D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326F"/>
    <w:rsid w:val="00D346E6"/>
    <w:rsid w:val="00D51897"/>
    <w:rsid w:val="00D56D5D"/>
    <w:rsid w:val="00D57A61"/>
    <w:rsid w:val="00D60EF6"/>
    <w:rsid w:val="00D653B1"/>
    <w:rsid w:val="00D664E8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09A5"/>
    <w:rsid w:val="00E1243F"/>
    <w:rsid w:val="00E222CE"/>
    <w:rsid w:val="00E24B5E"/>
    <w:rsid w:val="00E375B5"/>
    <w:rsid w:val="00E444EA"/>
    <w:rsid w:val="00E50DB1"/>
    <w:rsid w:val="00E525F9"/>
    <w:rsid w:val="00E6103F"/>
    <w:rsid w:val="00E72819"/>
    <w:rsid w:val="00E757C5"/>
    <w:rsid w:val="00E76997"/>
    <w:rsid w:val="00E820C2"/>
    <w:rsid w:val="00E86664"/>
    <w:rsid w:val="00E874F5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080C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1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St-2407/2016-27</izvorni_sadrzaj>
    <derivirana_varijabla naziv="DomainObject.Oznaka_1">St-2407/2016-27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Palermo jednostavno društvo s ograničenom odgovornošću za usluge zastupanog po punomoćniku Filip Kramarić</izvorni_sadrzaj>
    <derivirana_varijabla naziv="DomainObject.Predmet.ProtustrankaFormated_1">  Palermo jednostavno društvo s ograničenom odgovornošću za usluge zastupanog po punomoćniku Filip Kramarić</derivirana_varijabla>
  </DomainObject.Predmet.ProtustrankaFormated>
  <DomainObject.Predmet.ProtustrankaFormatedOIB>
    <izvorni_sadrzaj>  Palermo jednostavno društvo s ograničenom odgovornošću za usluge, OIB 26880445119 zastupanog po punomoćniku Filip Kramarić</izvorni_sadrzaj>
    <derivirana_varijabla naziv="DomainObject.Predmet.ProtustrankaFormatedOIB_1">  Palermo jednostavno društvo s ograničenom odgovornošću za usluge, OIB 26880445119 zastupanog po punomoćniku Filip Kramarić</derivirana_varijabla>
  </DomainObject.Predmet.ProtustrankaFormatedOIB>
  <DomainObject.Predmet.ProtustrankaFormatedWithAdress>
    <izvorni_sadrzaj> Palermo jednostavno društvo s ograničenom odgovornošću za usluge, Martićeva 67, 10000 Zagreb zastupanog po punomoćniku Filip Kramarić</izvorni_sadrzaj>
    <derivirana_varijabla naziv="DomainObject.Predmet.ProtustrankaFormatedWithAdress_1"> Palermo jednostavno društvo s ograničenom odgovornošću za usluge, Martićeva 67, 10000 Zagreb zastupanog po punomoćniku Filip Kramarić</derivirana_varijabla>
  </DomainObject.Predmet.ProtustrankaFormatedWithAdress>
  <DomainObject.Predmet.ProtustrankaFormatedWithAdressOIB>
    <izvorni_sadrzaj> Palermo jednostavno društvo s ograničenom odgovornošću za usluge, OIB 26880445119, Martićeva 67, 10000 Zagreb zastupanog po punomoćniku Filip Kramarić</izvorni_sadrzaj>
    <derivirana_varijabla naziv="DomainObject.Predmet.ProtustrankaFormatedWithAdressOIB_1"> Palermo jednostavno društvo s ograničenom odgovornošću za usluge, OIB 26880445119, Martićeva 67, 10000 Zagreb zastupanog po punomoćniku Filip Kramarić</derivirana_varijabla>
  </DomainObject.Predmet.ProtustrankaFormatedWithAdressOIB>
  <DomainObject.Predmet.ProtustrankaWithAdress>
    <izvorni_sadrzaj>Palermo jednostavno društvo s ograničenom odgovornošću za usluge Martićeva 67, 10000 Zagreb</izvorni_sadrzaj>
    <derivirana_varijabla naziv="DomainObject.Predmet.ProtustrankaWithAdress_1">Palermo jednostavno društvo s ograničenom odgovornošću za usluge Martićeva 67, 10000 Zagreb</derivirana_varijabla>
  </DomainObject.Predmet.ProtustrankaWithAdress>
  <DomainObject.Predmet.ProtustrankaWithAdressOIB>
    <izvorni_sadrzaj>Palermo jednostavno društvo s ograničenom odgovornošću za usluge, OIB 26880445119, Martićeva 67, 10000 Zagreb</izvorni_sadrzaj>
    <derivirana_varijabla naziv="DomainObject.Predmet.ProtustrankaWithAdressOIB_1">Palermo jednostavno društvo s ograničenom odgovornošću za usluge, OIB 26880445119, Martićeva 67, 10000 Zagreb</derivirana_varijabla>
  </DomainObject.Predmet.ProtustrankaWithAdressOIB>
  <DomainObject.Predmet.ProtustrankaNazivFormated>
    <izvorni_sadrzaj>Palermo jednostavno društvo s ograničenom odgovornošću za usluge</izvorni_sadrzaj>
    <derivirana_varijabla naziv="DomainObject.Predmet.ProtustrankaNazivFormated_1">Palermo jednostavno društvo s ograničenom odgovornošću za usluge</derivirana_varijabla>
  </DomainObject.Predmet.ProtustrankaNazivFormated>
  <DomainObject.Predmet.ProtustrankaNazivFormatedOIB>
    <izvorni_sadrzaj>Palermo jednostavno društvo s ograničenom odgovornošću za usluge, OIB 26880445119</izvorni_sadrzaj>
    <derivirana_varijabla naziv="DomainObject.Predmet.ProtustrankaNazivFormatedOIB_1">Palermo jednostavno društvo s ograničenom odgovornošću za usluge, OIB 26880445119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Palermo jednostavno društvo s ograničenom odgovornošću za usluge zastupanog po punomoćniku Filip Kramarić</item>
    </izvorni_sadrzaj>
    <derivirana_varijabla naziv="DomainObject.Predmet.ProtuStrankaListFormated_1">
      <item>Palermo jednostavno društvo s ograničenom odgovornošću za usluge zastupanog po punomoćniku Filip Kramarić</item>
    </derivirana_varijabla>
  </DomainObject.Predmet.ProtuStrankaListFormated>
  <DomainObject.Predmet.ProtuStrankaListFormatedOIB>
    <izvorni_sadrzaj>
      <item>Palermo jednostavno društvo s ograničenom odgovornošću za usluge, OIB 26880445119 zastupanog po punomoćniku Filip Kramarić</item>
    </izvorni_sadrzaj>
    <derivirana_varijabla naziv="DomainObject.Predmet.ProtuStrankaListFormatedOIB_1">
      <item>Palermo jednostavno društvo s ograničenom odgovornošću za usluge, OIB 26880445119 zastupanog po punomoćniku Filip Kramarić</item>
    </derivirana_varijabla>
  </DomainObject.Predmet.ProtuStrankaListFormatedOIB>
  <DomainObject.Predmet.ProtuStrankaListFormatedWithAdress>
    <izvorni_sadrzaj>
      <item>Palermo jednostavno društvo s ograničenom odgovornošću za usluge, Martićeva 67, 10000 Zagreb zastupanog po punomoćniku Filip Kramarić</item>
    </izvorni_sadrzaj>
    <derivirana_varijabla naziv="DomainObject.Predmet.ProtuStrankaListFormatedWithAdress_1">
      <item>Palermo jednostavno društvo s ograničenom odgovornošću za usluge, Martićeva 67, 10000 Zagreb zastupanog po punomoćniku Filip Kramarić</item>
    </derivirana_varijabla>
  </DomainObject.Predmet.ProtuStrankaListFormatedWithAdress>
  <DomainObject.Predmet.ProtuStrankaListFormatedWithAdressOIB>
    <izvorni_sadrzaj>
      <item>Palermo jednostavno društvo s ograničenom odgovornošću za usluge, OIB 26880445119, Martićeva 67, 10000 Zagreb zastupanog po punomoćniku Filip Kramarić</item>
    </izvorni_sadrzaj>
    <derivirana_varijabla naziv="DomainObject.Predmet.ProtuStrankaListFormatedWithAdressOIB_1">
      <item>Palermo jednostavno društvo s ograničenom odgovornošću za usluge, OIB 26880445119, Martićeva 67, 10000 Zagreb zastupanog po punomoćniku Filip Kramarić</item>
    </derivirana_varijabla>
  </DomainObject.Predmet.ProtuStrankaListFormatedWithAdressOIB>
  <DomainObject.Predmet.ProtuStrankaListNazivFormated>
    <izvorni_sadrzaj>
      <item>Palermo jednostavno društvo s ograničenom odgovornošću za usluge</item>
    </izvorni_sadrzaj>
    <derivirana_varijabla naziv="DomainObject.Predmet.ProtuStrankaListNazivFormated_1">
      <item>Palermo jednostavno društvo s ograničenom odgovornošću za usluge</item>
    </derivirana_varijabla>
  </DomainObject.Predmet.ProtuStrankaListNazivFormated>
  <DomainObject.Predmet.ProtuStrankaListNazivFormatedOIB>
    <izvorni_sadrzaj>
      <item>Palermo jednostavno društvo s ograničenom odgovornošću za usluge, OIB 26880445119</item>
    </izvorni_sadrzaj>
    <derivirana_varijabla naziv="DomainObject.Predmet.ProtuStrankaListNazivFormatedOIB_1">
      <item>Palermo jednostavno društvo s ograničenom odgovornošću za usluge, OIB 26880445119</item>
    </derivirana_varijabla>
  </DomainObject.Predmet.ProtuStrankaListNazivFormatedOIB>
  <DomainObject.Predmet.OstaliListFormated>
    <izvorni_sadrzaj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Formated_1"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Formated>
  <DomainObject.Predmet.OstaliListFormatedOIB>
    <izvorni_sadrzaj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FormatedOIB_1"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FormatedOIB>
  <DomainObject.Predmet.OstaliListFormatedWithAdress>
    <izvorni_sadrzaj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izvorni_sadrzaj>
    <derivirana_varijabla naziv="DomainObject.Predmet.OstaliListFormatedWithAdress_1"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izvorni_sadrzaj>
    <derivirana_varijabla naziv="DomainObject.Predmet.OstaliListFormatedWithAdressOIB_1"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NazivFormated_1"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NazivFormated>
  <DomainObject.Predmet.OstaliListNazivFormatedOIB>
    <izvorni_sadrzaj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NazivFormatedOIB_1"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St-2407/2016-27</izvorni_sadrzaj>
    <derivirana_varijabla naziv="DomainObject.PoslovniBrojDokumenta_1">St-2407/2016-27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Palermo jednostavno društvo s ograničenom odgovornošću za usluge</izvorni_sadrzaj>
    <derivirana_varijabla naziv="DomainObject.Predmet.ProtustrankaIDrugi_1">Palermo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Palermo jednostavno društvo s ograničenom odgovornošću za usluge, OIB 26880445119, Martićeva 67, 10000 Zagreb</izvorni_sadrzaj>
    <derivirana_varijabla naziv="DomainObject.Predmet.ProtustrankaIDrugiAdressOIB_1">Palermo jednostavno društvo s ograničenom odgovornošću za usluge, OIB 26880445119,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SudioniciListNaziv_1"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26880445119</item>
      <item>, OIB 22665623070</item>
      <item>, OIB 22665623070</item>
      <item>, OIB 02535697732</item>
      <item>, OIB 53056966535</item>
      <item>, OIB 69326397242</item>
    </izvorni_sadrzaj>
    <derivirana_varijabla naziv="DomainObject.Predmet.SudioniciListNazivOIB_1">
      <item>, OIB 85821130368</item>
      <item>, OIB 26880445119</item>
      <item>, OIB 22665623070</item>
      <item>, OIB 22665623070</item>
      <item>, OIB 02535697732</item>
      <item>, OIB 53056966535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E92AB-787D-49FA-8466-D4C916598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5615</properties:Characters>
  <properties:Lines>115</properties:Lines>
  <properties:Paragraphs>29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2017-09-27T12:46:00Z</cp:lastPrinted>
  <dcterms:modified xmlns:xsi="http://www.w3.org/2001/XMLSchema-instance" xsi:type="dcterms:W3CDTF">2017-09-27T12:47:00Z</dcterms:modified>
  <cp:revision>217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St-2407/2016-27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