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d1b5f" w14:paraId="afd1b5f" w:rsidRDefault="00DF177E" w:rsidP="000C3CA4" w:rsidR="000302FB" w:rsidRPr="000C3CA4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0C3CA4" w:rsidRPr="000C3CA4">
        <w:t>1 St-</w:t>
      </w:r>
      <w:r w:rsidR="0062388D">
        <w:t>349/16-19</w:t>
      </w:r>
    </w:p>
    <w:p w:rsidRDefault="009E05AD" w:rsidP="000302FB" w:rsidR="009E05AD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>
      <w:r w:rsidRPr="000C3CA4">
        <w:t>REPUBLIKA HRVATSKA</w:t>
      </w:r>
    </w:p>
    <w:p w:rsidRDefault="000302FB" w:rsidP="000302FB" w:rsidR="000302FB" w:rsidRPr="000C3CA4">
      <w:r w:rsidRPr="000C3CA4">
        <w:t xml:space="preserve">TRGOVAČKI SUD </w:t>
      </w:r>
      <w:smartTag w:element="PersonName" w:uri="urn:schemas-microsoft-com:office:smarttags">
        <w:smartTagPr>
          <w:attr w:val="U ZADRU" w:name="ProductID"/>
        </w:smartTagPr>
        <w:r w:rsidRPr="000C3CA4">
          <w:t>U ZADRU</w:t>
        </w:r>
      </w:smartTag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</w:p>
    <w:p w:rsidRDefault="000C3CA4" w:rsidP="000302FB" w:rsidR="000302FB">
      <w:r>
        <w:t xml:space="preserve">Dr. Franje Tuđmana 35 </w:t>
      </w:r>
    </w:p>
    <w:p w:rsidRDefault="000C3CA4" w:rsidP="000C3CA4" w:rsidR="000C3CA4">
      <w:pPr>
        <w:jc w:val="center"/>
      </w:pPr>
    </w:p>
    <w:p w:rsidRDefault="000C3CA4" w:rsidP="000C3CA4" w:rsidR="000C3CA4" w:rsidRPr="000C3CA4">
      <w:pPr>
        <w:jc w:val="center"/>
      </w:pPr>
      <w:r>
        <w:t>U   I M E   R E P U B L I K E   H R V A T S K E</w:t>
      </w:r>
    </w:p>
    <w:p w:rsidRDefault="000302FB" w:rsidP="000302FB" w:rsidR="000302FB" w:rsidRPr="000C3CA4"/>
    <w:p w:rsidRDefault="00005F05" w:rsidP="000302FB" w:rsidR="000302FB" w:rsidRPr="000C3CA4">
      <w:pPr>
        <w:jc w:val="center"/>
      </w:pPr>
      <w:r>
        <w:t>Z A K L J U Č A K</w:t>
      </w:r>
    </w:p>
    <w:p w:rsidRDefault="007A66AD" w:rsidP="000302FB" w:rsidR="007A66AD" w:rsidRPr="000C3CA4">
      <w:pPr>
        <w:jc w:val="center"/>
      </w:pPr>
    </w:p>
    <w:p w:rsidRDefault="00D21088" w:rsidP="00D21088" w:rsidR="00D21088" w:rsidRPr="000C3CA4">
      <w:pPr>
        <w:jc w:val="both"/>
      </w:pPr>
    </w:p>
    <w:p w:rsidRDefault="00D21088" w:rsidP="00D21088" w:rsidR="00D21088" w:rsidRPr="000C3CA4">
      <w:pPr>
        <w:ind w:firstLine="708"/>
        <w:jc w:val="both"/>
      </w:pPr>
      <w:r w:rsidRPr="000C3CA4">
        <w:t>Trgovački sud u Zadru u ime Republike Hrvatske,</w:t>
      </w:r>
      <w:r w:rsidR="000C3CA4">
        <w:t xml:space="preserve"> OIB: 39670464653,</w:t>
      </w:r>
      <w:r w:rsidRPr="000C3CA4">
        <w:t xml:space="preserve"> po sucu ovog suda Ardeni Bajlo, u stečajnom postupku nad stečajnim dužnikom </w:t>
      </w:r>
      <w:r w:rsidR="0062388D" w:rsidRPr="00217782">
        <w:t>DOMO TRGOVINA j.d.o.o., Zadar, Viktora Vide 30, Zadar, OIB: 17382509352</w:t>
      </w:r>
      <w:r w:rsidR="006B338C">
        <w:t xml:space="preserve">, </w:t>
      </w:r>
      <w:r w:rsidR="0062388D">
        <w:t>8. prosinca</w:t>
      </w:r>
      <w:r w:rsidR="00D50A07">
        <w:t xml:space="preserve"> </w:t>
      </w:r>
      <w:r w:rsidR="006B338C">
        <w:t>2016</w:t>
      </w:r>
      <w:r w:rsidR="003D4686" w:rsidRPr="000C3CA4">
        <w:t>.</w:t>
      </w:r>
      <w:r w:rsidRPr="000C3CA4">
        <w:t xml:space="preserve"> </w:t>
      </w:r>
    </w:p>
    <w:p w:rsidRDefault="000302FB" w:rsidP="000302FB" w:rsidR="000302FB" w:rsidRPr="000C3CA4"/>
    <w:p w:rsidRDefault="00005F05" w:rsidP="000302FB" w:rsidR="000302FB">
      <w:pPr>
        <w:jc w:val="center"/>
      </w:pPr>
      <w:r>
        <w:t>z a k l j u č i o</w:t>
      </w:r>
      <w:r w:rsidR="000302FB" w:rsidRPr="000C3CA4">
        <w:t xml:space="preserve">   j e</w:t>
      </w:r>
    </w:p>
    <w:p w:rsidRDefault="00773A37" w:rsidP="000302FB" w:rsidR="00773A37">
      <w:pPr>
        <w:jc w:val="center"/>
      </w:pPr>
    </w:p>
    <w:p w:rsidRDefault="00773A37" w:rsidP="00292D9D" w:rsidR="00B7056A">
      <w:pPr>
        <w:pStyle w:val="Odlomakpopisa"/>
        <w:numPr>
          <w:ilvl w:val="0"/>
          <w:numId w:val="3"/>
        </w:numPr>
        <w:ind w:firstLine="360" w:left="0"/>
        <w:jc w:val="both"/>
      </w:pPr>
      <w:r>
        <w:t xml:space="preserve">Nalaže se </w:t>
      </w:r>
      <w:r w:rsidR="0062388D" w:rsidRPr="00217782">
        <w:t>Miloš Kukavica iz Donjeg Karina, Donji Karin 9, OIB: 01299066287</w:t>
      </w:r>
      <w:r w:rsidR="0063377B">
        <w:t xml:space="preserve">, </w:t>
      </w:r>
      <w:r>
        <w:t xml:space="preserve">da radi davanja podataka potrebno za vođenje stečajnog postupka nad </w:t>
      </w:r>
      <w:r w:rsidR="0062388D" w:rsidRPr="00217782">
        <w:t>DOMO TRGOVINA j.d.o.o., Zadar, Viktora Vide 30, Zadar, OIB: 17382509352</w:t>
      </w:r>
      <w:r w:rsidR="00A22E6F">
        <w:t xml:space="preserve"> </w:t>
      </w:r>
      <w:r>
        <w:t xml:space="preserve">kao odgovorna osoba pristupi na ročište koje će se održati dana </w:t>
      </w:r>
      <w:r w:rsidR="0062388D">
        <w:t>8. veljače 2017</w:t>
      </w:r>
      <w:r w:rsidR="00E9299D">
        <w:t xml:space="preserve">. u </w:t>
      </w:r>
      <w:r>
        <w:t xml:space="preserve"> </w:t>
      </w:r>
      <w:r w:rsidR="005A59AB">
        <w:t>09</w:t>
      </w:r>
      <w:r w:rsidR="0062388D">
        <w:t>,4</w:t>
      </w:r>
      <w:r w:rsidR="005A59AB">
        <w:t>0</w:t>
      </w:r>
      <w:r w:rsidR="0062388D">
        <w:t xml:space="preserve"> </w:t>
      </w:r>
      <w:r>
        <w:t>sati, kod Trgovačkog suda u Zadru, Dr. Franje Tuđmana 35, sudnica 26/I.</w:t>
      </w:r>
      <w:r w:rsidR="0063377B">
        <w:t xml:space="preserve"> </w:t>
      </w:r>
    </w:p>
    <w:p w:rsidRDefault="00FC47BA" w:rsidP="00FC47BA" w:rsidR="00FC47BA">
      <w:pPr>
        <w:jc w:val="both"/>
      </w:pPr>
    </w:p>
    <w:p w:rsidRDefault="00FC47BA" w:rsidP="0037500F" w:rsidR="00FC47BA">
      <w:pPr>
        <w:pStyle w:val="Odlomakpopisa"/>
        <w:numPr>
          <w:ilvl w:val="0"/>
          <w:numId w:val="3"/>
        </w:numPr>
        <w:ind w:firstLine="360" w:left="0"/>
        <w:jc w:val="both"/>
      </w:pPr>
      <w:r>
        <w:t xml:space="preserve">Nalaže se </w:t>
      </w:r>
      <w:r w:rsidR="0062388D">
        <w:t>Milošu Kukavici</w:t>
      </w:r>
      <w:r>
        <w:t xml:space="preserve"> da </w:t>
      </w:r>
      <w:r w:rsidR="005A59AB">
        <w:t>na ročište</w:t>
      </w:r>
      <w:r w:rsidR="00F45B91">
        <w:t xml:space="preserve"> dana </w:t>
      </w:r>
      <w:r w:rsidR="0062388D">
        <w:t>8. veljače 2017</w:t>
      </w:r>
      <w:r w:rsidR="00F45B91">
        <w:t xml:space="preserve">. godine </w:t>
      </w:r>
      <w:r>
        <w:t xml:space="preserve">sudu </w:t>
      </w:r>
      <w:r w:rsidR="005A59AB">
        <w:t>donese</w:t>
      </w:r>
      <w:r w:rsidR="00F45B91">
        <w:t xml:space="preserve"> poslovnu</w:t>
      </w:r>
      <w:r>
        <w:t xml:space="preserve"> dokumentaciju </w:t>
      </w:r>
      <w:r w:rsidR="00F45B91">
        <w:t>stečajnog dužnika.</w:t>
      </w:r>
    </w:p>
    <w:p w:rsidRDefault="00292D9D" w:rsidP="00292D9D" w:rsidR="00292D9D">
      <w:pPr>
        <w:pStyle w:val="Odlomakpopisa"/>
        <w:ind w:left="360"/>
        <w:jc w:val="both"/>
      </w:pPr>
    </w:p>
    <w:p w:rsidRDefault="00773A37" w:rsidP="00292D9D" w:rsidR="00773A37">
      <w:pPr>
        <w:pStyle w:val="Odlomakpopisa"/>
        <w:numPr>
          <w:ilvl w:val="0"/>
          <w:numId w:val="3"/>
        </w:numPr>
        <w:ind w:firstLine="360" w:left="0"/>
        <w:jc w:val="both"/>
      </w:pPr>
      <w:r>
        <w:t xml:space="preserve">Upozorava se </w:t>
      </w:r>
      <w:r w:rsidR="0063377B">
        <w:tab/>
      </w:r>
      <w:r w:rsidR="0062388D">
        <w:t>Miloš Kukavica</w:t>
      </w:r>
      <w:r>
        <w:t xml:space="preserve"> da će u slučaju neodazivanja ovom pozivu sud odrediti njegovo prisilno dovođenje.</w:t>
      </w:r>
    </w:p>
    <w:p w:rsidRDefault="005A59AB" w:rsidP="005A59AB" w:rsidR="005A59AB">
      <w:pPr>
        <w:pStyle w:val="Odlomakpopisa"/>
      </w:pPr>
    </w:p>
    <w:p w:rsidRDefault="005A59AB" w:rsidP="00292D9D" w:rsidR="005A59AB">
      <w:pPr>
        <w:pStyle w:val="Odlomakpopisa"/>
        <w:numPr>
          <w:ilvl w:val="0"/>
          <w:numId w:val="3"/>
        </w:numPr>
        <w:ind w:firstLine="360" w:left="0"/>
        <w:jc w:val="both"/>
      </w:pPr>
      <w:r>
        <w:t>Upozorava se Miloš Kukavica da će u slučaju ne postupanja po točkama I. i II. ovog zaključak istome biti određena novčana kazna u daljnjem iznosu od 5.000,00 kuna.</w:t>
      </w:r>
    </w:p>
    <w:p w:rsidRDefault="00FC47BA" w:rsidP="00FC47BA" w:rsidR="00FC47BA">
      <w:pPr>
        <w:pStyle w:val="Odlomakpopisa"/>
      </w:pPr>
    </w:p>
    <w:p w:rsidRDefault="00FC47BA" w:rsidP="00FC47BA" w:rsidR="00FC47BA" w:rsidRPr="000C3CA4">
      <w:pPr>
        <w:jc w:val="both"/>
      </w:pPr>
    </w:p>
    <w:p w:rsidRDefault="00B7056A" w:rsidP="00D54D90" w:rsidR="00B7056A">
      <w:pPr>
        <w:ind w:left="360"/>
      </w:pPr>
    </w:p>
    <w:p w:rsidRDefault="00773A37" w:rsidP="00D54D90" w:rsidR="00773A37" w:rsidRPr="000C3CA4">
      <w:pPr>
        <w:ind w:left="360"/>
        <w:jc w:val="center"/>
      </w:pPr>
      <w:r>
        <w:t>Obrazloženje</w:t>
      </w:r>
    </w:p>
    <w:p w:rsidRDefault="00773A37" w:rsidP="00773A37" w:rsidR="00773A37" w:rsidRPr="00B0613D">
      <w:pPr>
        <w:ind w:left="5040"/>
      </w:pPr>
    </w:p>
    <w:p w:rsidRDefault="00773A37" w:rsidP="00773A37" w:rsidR="00E6428F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62388D">
        <w:t>349/16-4</w:t>
      </w:r>
      <w:r w:rsidR="00E6428F">
        <w:t xml:space="preserve"> </w:t>
      </w:r>
      <w:r>
        <w:t xml:space="preserve">od </w:t>
      </w:r>
      <w:r w:rsidR="0062388D">
        <w:t>11. ožujka</w:t>
      </w:r>
      <w:r>
        <w:t xml:space="preserve"> 2016. pokrenut je prethodni postupak radi utvrđivanja uvjeta za otvaranje stečajnog postupka nad stečajnim dužnikom </w:t>
      </w:r>
      <w:r w:rsidR="0062388D" w:rsidRPr="00217782">
        <w:t>DOMO TRGOVINA j.d.o.o., Zadar</w:t>
      </w:r>
      <w:r w:rsidR="00E6428F">
        <w:t>.</w:t>
      </w:r>
    </w:p>
    <w:p w:rsidRDefault="00773A37" w:rsidP="00773A37" w:rsidR="00773A37">
      <w:pPr>
        <w:ind w:firstLine="360"/>
        <w:jc w:val="both"/>
      </w:pPr>
      <w:r>
        <w:t xml:space="preserve">Ročište radi utvrđivanja pretpostavki za otvaranje stečajnog postupka bilo je određeno za dan </w:t>
      </w:r>
      <w:r w:rsidR="0062388D">
        <w:t>19. travnja</w:t>
      </w:r>
      <w:r>
        <w:t xml:space="preserve"> 2016. u</w:t>
      </w:r>
      <w:r w:rsidRPr="00F60CD9">
        <w:t xml:space="preserve"> </w:t>
      </w:r>
      <w:r w:rsidR="0062388D">
        <w:t>09,15</w:t>
      </w:r>
      <w:r w:rsidRPr="00F60CD9">
        <w:t xml:space="preserve"> sati</w:t>
      </w:r>
      <w:r>
        <w:t xml:space="preserve">, </w:t>
      </w:r>
      <w:r w:rsidRPr="00F60CD9">
        <w:t xml:space="preserve">kod </w:t>
      </w:r>
      <w:r>
        <w:t>Trgovačkog</w:t>
      </w:r>
      <w:r w:rsidRPr="00F60CD9">
        <w:t xml:space="preserve"> suda</w:t>
      </w:r>
      <w:r>
        <w:t xml:space="preserve"> u Zadru, Dr. Franje Tuđmana 35.</w:t>
      </w:r>
      <w:r w:rsidR="0062388D">
        <w:t xml:space="preserve"> </w:t>
      </w:r>
    </w:p>
    <w:p w:rsidRDefault="00773A37" w:rsidP="00773A37" w:rsidR="00773A37">
      <w:pPr>
        <w:tabs>
          <w:tab w:pos="5795" w:val="left"/>
        </w:tabs>
        <w:jc w:val="both"/>
      </w:pPr>
      <w:r>
        <w:t xml:space="preserve">       Ročište radi očitovanja o prijedlogu za otvaranje stečajnog postupka bilo je određeno za dan </w:t>
      </w:r>
      <w:r w:rsidR="0062388D">
        <w:t>19. travnja</w:t>
      </w:r>
      <w:r>
        <w:t xml:space="preserve"> 2016. u </w:t>
      </w:r>
      <w:r w:rsidR="0062388D">
        <w:t>09,20</w:t>
      </w:r>
      <w:r w:rsidRPr="00F60CD9">
        <w:t xml:space="preserve"> </w:t>
      </w:r>
      <w:r>
        <w:t xml:space="preserve">sati, </w:t>
      </w:r>
      <w:r w:rsidRPr="00F60CD9">
        <w:t xml:space="preserve">kod </w:t>
      </w:r>
      <w:r>
        <w:t>Trgovačkog</w:t>
      </w:r>
      <w:r w:rsidRPr="00F60CD9">
        <w:t xml:space="preserve"> suda</w:t>
      </w:r>
      <w:r>
        <w:t xml:space="preserve"> u Zadru, Dr. Franje Tuđmana 35.</w:t>
      </w:r>
    </w:p>
    <w:p w:rsidRDefault="00773A37" w:rsidP="00773A37" w:rsidR="00773A37">
      <w:pPr>
        <w:tabs>
          <w:tab w:pos="426" w:val="left"/>
        </w:tabs>
        <w:jc w:val="both"/>
      </w:pPr>
      <w:r>
        <w:tab/>
        <w:t xml:space="preserve">Upozorenjem koje Vam je upućeno </w:t>
      </w:r>
      <w:r w:rsidR="0062388D">
        <w:t>11. ožujka</w:t>
      </w:r>
      <w:r>
        <w:t xml:space="preserve"> 2016. upozoreni ste da će u slučaju Vašeg neodazivanja ovom pozivu sud temeljem čl. 180. u svezi čl. 178. Stečajnog zakona odrediti Vaše prisilno dovođenje. </w:t>
      </w:r>
    </w:p>
    <w:p w:rsidRDefault="00773A37" w:rsidP="00773A37" w:rsidR="00773A37">
      <w:pPr>
        <w:tabs>
          <w:tab w:pos="567" w:val="left"/>
        </w:tabs>
        <w:jc w:val="both"/>
      </w:pPr>
      <w:r>
        <w:tab/>
        <w:t xml:space="preserve">Kako se niste odazvali, imenovan je privremeni stečajni upravitelj koji u izvješću od </w:t>
      </w:r>
      <w:r w:rsidR="0062388D">
        <w:t>16. rujna 2016</w:t>
      </w:r>
      <w:r>
        <w:t>. između ostalog naveo da niste dostavili traženu dokumentaciju.</w:t>
      </w:r>
    </w:p>
    <w:p w:rsidRDefault="00773A37" w:rsidP="00773A37" w:rsidR="00773A37">
      <w:pPr>
        <w:tabs>
          <w:tab w:pos="567" w:val="left"/>
        </w:tabs>
        <w:jc w:val="both"/>
      </w:pPr>
      <w:r>
        <w:tab/>
        <w:t>Slijedom navedenog, kako je evidentno da kao odgovorna osoba</w:t>
      </w:r>
      <w:r w:rsidR="005A59AB">
        <w:t xml:space="preserve"> i dalje</w:t>
      </w:r>
      <w:r>
        <w:t xml:space="preserve"> izbjegavate dužnosti propisane čl. 177. Stečajnog zakona (Narodne novine 71/15) u svezi čl. 180., to je </w:t>
      </w:r>
      <w:r>
        <w:lastRenderedPageBreak/>
        <w:t>bilo neophodno odrediti ročište radi Vašeg</w:t>
      </w:r>
      <w:r w:rsidR="005A59AB">
        <w:t xml:space="preserve"> ponovnog saslušanja i dostave dokumentacije,</w:t>
      </w:r>
      <w:r>
        <w:t xml:space="preserve"> te odrediti da će se naložiti prisilno dovođenje u smislu čl. 178. Stečajnog zakona ukoliko na ročište ne pristupite.</w:t>
      </w:r>
      <w:r w:rsidR="005A59AB">
        <w:t xml:space="preserve"> Nadalje je točkom IV. određeno da će Vam se izreći i novčana kazna u daljnjem iznosu od 5.000,00 kuna ukoliko ne postupite po nalozima suda.</w:t>
      </w:r>
    </w:p>
    <w:p w:rsidRDefault="00D54D90" w:rsidP="00773A37" w:rsidR="00D54D90">
      <w:pPr>
        <w:ind w:left="360"/>
        <w:jc w:val="center"/>
      </w:pPr>
    </w:p>
    <w:p w:rsidRDefault="00773A37" w:rsidP="00B7056A" w:rsidR="00773A37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62388D">
        <w:t>8. prosinca</w:t>
      </w:r>
      <w:r>
        <w:t xml:space="preserve"> 2016</w:t>
      </w:r>
      <w:r w:rsidRPr="008B1A21">
        <w:t>.</w:t>
      </w:r>
    </w:p>
    <w:p w:rsidRDefault="00773A37" w:rsidP="00773A37" w:rsidR="00773A37" w:rsidRPr="008B1A21">
      <w:pPr>
        <w:ind w:left="360"/>
        <w:jc w:val="both"/>
      </w:pPr>
    </w:p>
    <w:p w:rsidRDefault="00773A37" w:rsidP="00773A37" w:rsidR="00773A37" w:rsidRPr="008B1A21">
      <w:pPr>
        <w:ind w:left="360"/>
        <w:jc w:val="both"/>
      </w:pPr>
    </w:p>
    <w:p w:rsidRDefault="00773A37" w:rsidP="00773A37" w:rsidR="00773A37" w:rsidRPr="008B1A21">
      <w:pPr>
        <w:ind w:left="360"/>
        <w:jc w:val="both"/>
      </w:pPr>
    </w:p>
    <w:p w:rsidRDefault="00773A37" w:rsidP="00773A37" w:rsidR="00773A37" w:rsidRPr="008B1A21">
      <w:pPr>
        <w:jc w:val="right"/>
      </w:pPr>
      <w:r w:rsidRPr="008B1A21">
        <w:t>S</w:t>
      </w:r>
      <w:r>
        <w:t>utkinja</w:t>
      </w:r>
    </w:p>
    <w:p w:rsidRDefault="00773A37" w:rsidP="00773A37" w:rsidR="00773A37" w:rsidRPr="008B1A21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B1A21">
        <w:t>Ardena Bajlo</w:t>
      </w:r>
    </w:p>
    <w:p w:rsidRDefault="00773A37" w:rsidP="00773A37" w:rsidR="00773A37" w:rsidRPr="008B1A21">
      <w:pPr>
        <w:ind w:firstLine="360" w:left="5400"/>
        <w:jc w:val="right"/>
      </w:pPr>
    </w:p>
    <w:p w:rsidRDefault="004A3683" w:rsidP="004A3683" w:rsidR="004A3683">
      <w:pPr>
        <w:ind w:firstLine="708" w:left="5664"/>
        <w:jc w:val="right"/>
      </w:pPr>
    </w:p>
    <w:p w:rsidRDefault="006B338C" w:rsidP="004A3683" w:rsidR="006B338C" w:rsidRPr="000C3CA4">
      <w:pPr>
        <w:ind w:firstLine="708" w:left="5664"/>
        <w:jc w:val="right"/>
      </w:pPr>
    </w:p>
    <w:p w:rsidRDefault="000302FB" w:rsidP="004A3683" w:rsidR="000302FB" w:rsidRPr="000C3CA4">
      <w:r w:rsidRPr="000C3CA4">
        <w:t>U</w:t>
      </w:r>
      <w:r w:rsidR="004A3683" w:rsidRPr="000C3CA4">
        <w:t>PU</w:t>
      </w:r>
      <w:r w:rsidRPr="000C3CA4">
        <w:t xml:space="preserve">TA O PRAVNOM LIJEKU: </w:t>
      </w:r>
    </w:p>
    <w:p w:rsidRDefault="000302FB" w:rsidP="000302FB" w:rsidR="00633176" w:rsidRPr="000C3CA4">
      <w:pPr>
        <w:jc w:val="both"/>
      </w:pPr>
      <w:r w:rsidRPr="000C3CA4">
        <w:t xml:space="preserve">Protiv ovog </w:t>
      </w:r>
      <w:r w:rsidR="00005F05">
        <w:t>zaključka</w:t>
      </w:r>
      <w:r w:rsidRPr="000C3CA4">
        <w:t xml:space="preserve"> </w:t>
      </w:r>
      <w:r w:rsidR="00005F05">
        <w:t xml:space="preserve">nije </w:t>
      </w:r>
      <w:r w:rsidRPr="000C3CA4">
        <w:t>dopuštena žalba</w:t>
      </w:r>
      <w:r w:rsidR="00005F05">
        <w:t>.</w:t>
      </w:r>
      <w:r w:rsidRPr="000C3CA4">
        <w:t xml:space="preserve"> </w:t>
      </w:r>
      <w:r w:rsidR="00005F05">
        <w:t>(čl. 19. st. 7. Stečajnog zakona).</w:t>
      </w:r>
    </w:p>
    <w:p w:rsidRDefault="00633176" w:rsidP="000302FB" w:rsidR="00633176" w:rsidRPr="000C3CA4">
      <w:pPr>
        <w:jc w:val="both"/>
      </w:pPr>
    </w:p>
    <w:p w:rsidRDefault="000302FB" w:rsidP="000302FB" w:rsidR="000302FB" w:rsidRPr="000C3CA4">
      <w:pPr>
        <w:jc w:val="both"/>
      </w:pPr>
      <w:r w:rsidRPr="000C3CA4">
        <w:t xml:space="preserve">Dostaviti: </w:t>
      </w:r>
    </w:p>
    <w:p w:rsidRDefault="00773A37" w:rsidP="000302FB" w:rsidR="00773A37">
      <w:pPr>
        <w:numPr>
          <w:ilvl w:val="0"/>
          <w:numId w:val="1"/>
        </w:numPr>
        <w:jc w:val="both"/>
      </w:pPr>
      <w:r>
        <w:t>stečajni upravitelj</w:t>
      </w:r>
    </w:p>
    <w:p w:rsidRDefault="0062388D" w:rsidP="000302FB" w:rsidR="00FC47BA">
      <w:pPr>
        <w:numPr>
          <w:ilvl w:val="0"/>
          <w:numId w:val="1"/>
        </w:numPr>
        <w:jc w:val="both"/>
      </w:pPr>
      <w:r>
        <w:t>Miloš Kukavica, Donji Karin, Donji Karin 9</w:t>
      </w:r>
    </w:p>
    <w:p w:rsidRDefault="000C3CA4" w:rsidP="000302FB" w:rsidR="000302FB">
      <w:pPr>
        <w:numPr>
          <w:ilvl w:val="0"/>
          <w:numId w:val="1"/>
        </w:numPr>
        <w:jc w:val="both"/>
      </w:pPr>
      <w:r>
        <w:t>e-</w:t>
      </w:r>
      <w:r w:rsidR="000302FB" w:rsidRPr="000C3CA4">
        <w:t>oglasna ploča</w:t>
      </w:r>
    </w:p>
    <w:p w:rsidRDefault="006B338C" w:rsidP="000302FB" w:rsidR="006B338C" w:rsidRPr="000C3CA4">
      <w:pPr>
        <w:numPr>
          <w:ilvl w:val="0"/>
          <w:numId w:val="1"/>
        </w:numPr>
        <w:jc w:val="both"/>
      </w:pPr>
      <w:r>
        <w:t>u spis.</w:t>
      </w:r>
    </w:p>
    <w:p w:rsidRDefault="00E6428F" w:rsidP="006B338C" w:rsidR="00E6428F">
      <w:pPr>
        <w:ind w:left="360"/>
        <w:jc w:val="both"/>
      </w:pPr>
    </w:p>
    <w:p w:rsidRDefault="00E6428F" w:rsidP="00E6428F" w:rsidR="00E6428F" w:rsidRPr="00E6428F"/>
    <w:p w:rsidRDefault="00E6428F" w:rsidP="00E6428F" w:rsidR="00E6428F" w:rsidRPr="00E6428F"/>
    <w:p w:rsidRDefault="00E6428F" w:rsidP="00E6428F" w:rsidR="00E6428F" w:rsidRPr="00E6428F"/>
    <w:p w:rsidRDefault="00E6428F" w:rsidP="00E6428F" w:rsidR="00E6428F" w:rsidRPr="00E6428F"/>
    <w:p w:rsidRDefault="00E6428F" w:rsidP="00E6428F" w:rsidR="00E6428F"/>
    <w:p w:rsidRDefault="00E6428F" w:rsidP="00E6428F" w:rsidR="00E6428F"/>
    <w:p w:rsidRDefault="000302FB" w:rsidP="00E6428F" w:rsidR="000302FB" w:rsidRPr="00E6428F">
      <w:pPr>
        <w:jc w:val="center"/>
      </w:pPr>
    </w:p>
    <w:sectPr w:rsidSect="00773A37" w:rsidR="000302FB" w:rsidRPr="00E6428F">
      <w:headerReference w:type="default" r:id="rId10"/>
      <w:pgSz w:h="16838" w:w="11906"/>
      <w:pgMar w:gutter="0" w:footer="708" w:header="708" w:left="1417" w:bottom="993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069D" w:rsidP="00DF177E" w:rsidR="00BB069D">
      <w:r>
        <w:separator/>
      </w:r>
    </w:p>
  </w:endnote>
  <w:endnote w:id="0" w:type="continuationSeparator">
    <w:p w:rsidRDefault="00BB069D" w:rsidP="00DF177E" w:rsidR="00BB06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069D" w:rsidP="00DF177E" w:rsidR="00BB069D">
      <w:r>
        <w:separator/>
      </w:r>
    </w:p>
  </w:footnote>
  <w:footnote w:id="0" w:type="continuationSeparator">
    <w:p w:rsidRDefault="00BB069D" w:rsidP="00DF177E" w:rsidR="00BB06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EndPr/>
    <w:sdtContent>
      <w:p w:rsidRDefault="00BB069D" w:rsidP="00DF177E" w:rsidR="00BB069D" w:rsidRPr="000C3CA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34C0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DF177E">
          <w:t xml:space="preserve"> </w:t>
        </w:r>
        <w:r>
          <w:t xml:space="preserve">Posl. br.: </w:t>
        </w:r>
        <w:r w:rsidRPr="000C3CA4">
          <w:t>1 St-</w:t>
        </w:r>
        <w:r w:rsidR="0062388D">
          <w:t>349/16-19</w:t>
        </w:r>
      </w:p>
      <w:p w:rsidRDefault="00E934C0" w:rsidR="00BB069D">
        <w:pPr>
          <w:pStyle w:val="Zaglavlje"/>
          <w:jc w:val="center"/>
        </w:pPr>
      </w:p>
    </w:sdtContent>
  </w:sdt>
  <w:p w:rsidRDefault="00BB069D" w:rsidR="00BB069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3AF52C2"/>
    <w:multiLevelType w:val="hybridMultilevel"/>
    <w:tmpl w:val="C41032C4"/>
    <w:lvl w:tplc="D34223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05F05"/>
    <w:rsid w:val="0002710B"/>
    <w:rsid w:val="000302FB"/>
    <w:rsid w:val="0005177B"/>
    <w:rsid w:val="0006548B"/>
    <w:rsid w:val="000C1AFC"/>
    <w:rsid w:val="000C3CA4"/>
    <w:rsid w:val="000F561F"/>
    <w:rsid w:val="00192D9A"/>
    <w:rsid w:val="001A0DFE"/>
    <w:rsid w:val="001C0852"/>
    <w:rsid w:val="0021510A"/>
    <w:rsid w:val="002408E9"/>
    <w:rsid w:val="0027651C"/>
    <w:rsid w:val="00292D9D"/>
    <w:rsid w:val="00332587"/>
    <w:rsid w:val="0037500F"/>
    <w:rsid w:val="00391689"/>
    <w:rsid w:val="003A47CB"/>
    <w:rsid w:val="003D4686"/>
    <w:rsid w:val="003E2BB6"/>
    <w:rsid w:val="004206F9"/>
    <w:rsid w:val="004A3683"/>
    <w:rsid w:val="004E5D4F"/>
    <w:rsid w:val="00501800"/>
    <w:rsid w:val="00517489"/>
    <w:rsid w:val="0053370D"/>
    <w:rsid w:val="00561856"/>
    <w:rsid w:val="005A59AB"/>
    <w:rsid w:val="005D2D3D"/>
    <w:rsid w:val="0062388D"/>
    <w:rsid w:val="00633176"/>
    <w:rsid w:val="0063377B"/>
    <w:rsid w:val="00656A96"/>
    <w:rsid w:val="0066271E"/>
    <w:rsid w:val="00664993"/>
    <w:rsid w:val="006B338C"/>
    <w:rsid w:val="006D5987"/>
    <w:rsid w:val="006E2806"/>
    <w:rsid w:val="00712C08"/>
    <w:rsid w:val="00745785"/>
    <w:rsid w:val="00754A0E"/>
    <w:rsid w:val="00773A37"/>
    <w:rsid w:val="007A66AD"/>
    <w:rsid w:val="008B3276"/>
    <w:rsid w:val="008E1367"/>
    <w:rsid w:val="009217D3"/>
    <w:rsid w:val="00985BD2"/>
    <w:rsid w:val="009D64CC"/>
    <w:rsid w:val="009E05AD"/>
    <w:rsid w:val="00A22E6F"/>
    <w:rsid w:val="00A94666"/>
    <w:rsid w:val="00B051DF"/>
    <w:rsid w:val="00B7056A"/>
    <w:rsid w:val="00BB069D"/>
    <w:rsid w:val="00BE2A71"/>
    <w:rsid w:val="00BE6C59"/>
    <w:rsid w:val="00C052B0"/>
    <w:rsid w:val="00C55CCE"/>
    <w:rsid w:val="00C57DAD"/>
    <w:rsid w:val="00CB60C4"/>
    <w:rsid w:val="00CE735C"/>
    <w:rsid w:val="00CF5E99"/>
    <w:rsid w:val="00D21088"/>
    <w:rsid w:val="00D21F59"/>
    <w:rsid w:val="00D50A07"/>
    <w:rsid w:val="00D54D90"/>
    <w:rsid w:val="00DC56CB"/>
    <w:rsid w:val="00DE15D0"/>
    <w:rsid w:val="00DF177E"/>
    <w:rsid w:val="00E504E7"/>
    <w:rsid w:val="00E537B7"/>
    <w:rsid w:val="00E6428F"/>
    <w:rsid w:val="00E9299D"/>
    <w:rsid w:val="00E934C0"/>
    <w:rsid w:val="00F05A94"/>
    <w:rsid w:val="00F45B91"/>
    <w:rsid w:val="00F6439B"/>
    <w:rsid w:val="00FB5FBD"/>
    <w:rsid w:val="00FC4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73A3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934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34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34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34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34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73A3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934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34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34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34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34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6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2016.</izvorni_sadrzaj>
    <derivirana_varijabla naziv="DomainObject.DatumDonosenjaOdluke_1">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349</izvorni_sadrzaj>
    <derivirana_varijabla naziv="DomainObject.Predmet.Broj_1">349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St-349/2016</izvorni_sadrzaj>
    <derivirana_varijabla naziv="DomainObject.Predmet.OznakaBroj_1">St-349/2016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DOMO TRGOVINA j.d.o.o. za trgovinu i usluge</izvorni_sadrzaj>
    <derivirana_varijabla naziv="DomainObject.Predmet.ProtustrankaFormated_1">  DOMO TRGOVINA j.d.o.o. za trgovinu i usluge</derivirana_varijabla>
  </DomainObject.Predmet.ProtustrankaFormated>
  <DomainObject.Predmet.ProtustrankaFormatedOIB>
    <izvorni_sadrzaj>  DOMO TRGOVINA j.d.o.o. za trgovinu i usluge, OIB 17382509352</izvorni_sadrzaj>
    <derivirana_varijabla naziv="DomainObject.Predmet.ProtustrankaFormatedOIB_1">  DOMO TRGOVINA j.d.o.o. za trgovinu i usluge, OIB 17382509352</derivirana_varijabla>
  </DomainObject.Predmet.ProtustrankaFormatedOIB>
  <DomainObject.Predmet.ProtustrankaFormatedWithAdress>
    <izvorni_sadrzaj> DOMO TRGOVINA j.d.o.o. za trgovinu i usluge, Viktora Vide 30, 23000 Zadar</izvorni_sadrzaj>
    <derivirana_varijabla naziv="DomainObject.Predmet.ProtustrankaFormatedWithAdress_1"> DOMO TRGOVINA j.d.o.o. za trgovinu i usluge, Viktora Vide 30, 23000 Zadar</derivirana_varijabla>
  </DomainObject.Predmet.ProtustrankaFormatedWithAdress>
  <DomainObject.Predmet.ProtustrankaFormatedWithAdressOIB>
    <izvorni_sadrzaj> DOMO TRGOVINA j.d.o.o. za trgovinu i usluge, OIB 17382509352, Viktora Vide 30, 23000 Zadar</izvorni_sadrzaj>
    <derivirana_varijabla naziv="DomainObject.Predmet.ProtustrankaFormatedWithAdressOIB_1"> DOMO TRGOVINA j.d.o.o. za trgovinu i usluge, OIB 17382509352, Viktora Vide 30, 23000 Zadar</derivirana_varijabla>
  </DomainObject.Predmet.ProtustrankaFormatedWithAdressOIB>
  <DomainObject.Predmet.ProtustrankaWithAdress>
    <izvorni_sadrzaj>DOMO TRGOVINA j.d.o.o. za trgovinu i usluge Viktora Vide 30, 23000 Zadar</izvorni_sadrzaj>
    <derivirana_varijabla naziv="DomainObject.Predmet.ProtustrankaWithAdress_1">DOMO TRGOVINA j.d.o.o. za trgovinu i usluge Viktora Vide 30, 23000 Zadar</derivirana_varijabla>
  </DomainObject.Predmet.ProtustrankaWithAdress>
  <DomainObject.Predmet.ProtustrankaWithAdressOIB>
    <izvorni_sadrzaj>DOMO TRGOVINA j.d.o.o. za trgovinu i usluge, OIB 17382509352, Viktora Vide 30, 23000 Zadar</izvorni_sadrzaj>
    <derivirana_varijabla naziv="DomainObject.Predmet.ProtustrankaWithAdressOIB_1">DOMO TRGOVINA j.d.o.o. za trgovinu i usluge, OIB 17382509352, Viktora Vide 30, 23000 Zadar</derivirana_varijabla>
  </DomainObject.Predmet.ProtustrankaWithAdressOIB>
  <DomainObject.Predmet.ProtustrankaNazivFormated>
    <izvorni_sadrzaj>DOMO TRGOVINA j.d.o.o. za trgovinu i usluge</izvorni_sadrzaj>
    <derivirana_varijabla naziv="DomainObject.Predmet.ProtustrankaNazivFormated_1">DOMO TRGOVINA j.d.o.o. za trgovinu i usluge</derivirana_varijabla>
  </DomainObject.Predmet.ProtustrankaNazivFormated>
  <DomainObject.Predmet.ProtustrankaNazivFormatedOIB>
    <izvorni_sadrzaj>DOMO TRGOVINA j.d.o.o. za trgovinu i usluge, OIB 17382509352</izvorni_sadrzaj>
    <derivirana_varijabla naziv="DomainObject.Predmet.ProtustrankaNazivFormatedOIB_1">DOMO TRGOVINA j.d.o.o. za trgovinu i usluge, OIB 17382509352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369407.79</izvorni_sadrzaj>
    <derivirana_varijabla naziv="DomainObject.Predmet.TrenutnaVrijednost_1">369407.79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DOMO TRGOVINA j.d.o.o. za trgovinu i usluge</item>
    </izvorni_sadrzaj>
    <derivirana_varijabla naziv="DomainObject.Predmet.ProtuStrankaListFormated_1">
      <item>DOMO TRGOVINA j.d.o.o. za trgovinu i usluge</item>
    </derivirana_varijabla>
  </DomainObject.Predmet.ProtuStrankaListFormated>
  <DomainObject.Predmet.ProtuStrankaListFormatedOIB>
    <izvorni_sadrzaj>
      <item>DOMO TRGOVINA j.d.o.o. za trgovinu i usluge, OIB 17382509352</item>
    </izvorni_sadrzaj>
    <derivirana_varijabla naziv="DomainObject.Predmet.ProtuStrankaListFormatedOIB_1">
      <item>DOMO TRGOVINA j.d.o.o. za trgovinu i usluge, OIB 17382509352</item>
    </derivirana_varijabla>
  </DomainObject.Predmet.ProtuStrankaListFormatedOIB>
  <DomainObject.Predmet.ProtuStrankaListFormatedWithAdress>
    <izvorni_sadrzaj>
      <item>DOMO TRGOVINA j.d.o.o. za trgovinu i usluge, Viktora Vide 30, 23000 Zadar</item>
    </izvorni_sadrzaj>
    <derivirana_varijabla naziv="DomainObject.Predmet.ProtuStrankaListFormatedWithAdress_1">
      <item>DOMO TRGOVINA j.d.o.o. za trgovinu i usluge, Viktora Vide 30, 23000 Zadar</item>
    </derivirana_varijabla>
  </DomainObject.Predmet.ProtuStrankaListFormatedWithAdress>
  <DomainObject.Predmet.ProtuStrankaListFormatedWithAdressOIB>
    <izvorni_sadrzaj>
      <item>DOMO TRGOVINA j.d.o.o. za trgovinu i usluge, OIB 17382509352, Viktora Vide 30, 23000 Zadar</item>
    </izvorni_sadrzaj>
    <derivirana_varijabla naziv="DomainObject.Predmet.ProtuStrankaListFormatedWithAdressOIB_1">
      <item>DOMO TRGOVINA j.d.o.o. za trgovinu i usluge, OIB 17382509352, Viktora Vide 30, 23000 Zadar</item>
    </derivirana_varijabla>
  </DomainObject.Predmet.ProtuStrankaListFormatedWithAdressOIB>
  <DomainObject.Predmet.ProtuStrankaListNazivFormated>
    <izvorni_sadrzaj>
      <item>DOMO TRGOVINA j.d.o.o. za trgovinu i usluge</item>
    </izvorni_sadrzaj>
    <derivirana_varijabla naziv="DomainObject.Predmet.ProtuStrankaListNazivFormated_1">
      <item>DOMO TRGOVINA j.d.o.o. za trgovinu i usluge</item>
    </derivirana_varijabla>
  </DomainObject.Predmet.ProtuStrankaListNazivFormated>
  <DomainObject.Predmet.ProtuStrankaListNazivFormatedOIB>
    <izvorni_sadrzaj>
      <item>DOMO TRGOVINA j.d.o.o. za trgovinu i usluge, OIB 17382509352</item>
    </izvorni_sadrzaj>
    <derivirana_varijabla naziv="DomainObject.Predmet.ProtuStrankaListNazivFormatedOIB_1">
      <item>DOMO TRGOVINA j.d.o.o. za trgovinu i usluge, OIB 17382509352</item>
    </derivirana_varijabla>
  </DomainObject.Predmet.ProtuStrankaListNazivFormatedOIB>
  <DomainObject.Predmet.OstaliListFormated>
    <izvorni_sadrzaj>
      <item>Miloš Kukavica</item>
    </izvorni_sadrzaj>
    <derivirana_varijabla naziv="DomainObject.Predmet.OstaliListFormated_1">
      <item>Miloš Kukavica</item>
    </derivirana_varijabla>
  </DomainObject.Predmet.OstaliListFormated>
  <DomainObject.Predmet.OstaliListFormatedOIB>
    <izvorni_sadrzaj>
      <item>Miloš Kukavica, OIB 01299066287</item>
    </izvorni_sadrzaj>
    <derivirana_varijabla naziv="DomainObject.Predmet.OstaliListFormatedOIB_1">
      <item>Miloš Kukavica, OIB 01299066287</item>
    </derivirana_varijabla>
  </DomainObject.Predmet.OstaliListFormatedOIB>
  <DomainObject.Predmet.OstaliListFormatedWithAdress>
    <izvorni_sadrzaj>
      <item>Miloš Kukavica, Donji Karin 9, 23312 Donji Karin</item>
    </izvorni_sadrzaj>
    <derivirana_varijabla naziv="DomainObject.Predmet.OstaliListFormatedWithAdress_1">
      <item>Miloš Kukavica, Donji Karin 9, 23312 Donji Karin</item>
    </derivirana_varijabla>
  </DomainObject.Predmet.OstaliListFormatedWithAdress>
  <DomainObject.Predmet.OstaliListFormatedWithAdressOIB>
    <izvorni_sadrzaj>
      <item>Miloš Kukavica, OIB 01299066287, Donji Karin 9, 23312 Donji Karin</item>
    </izvorni_sadrzaj>
    <derivirana_varijabla naziv="DomainObject.Predmet.OstaliListFormatedWithAdressOIB_1">
      <item>Miloš Kukavica, OIB 01299066287, Donji Karin 9, 23312 Donji Karin</item>
    </derivirana_varijabla>
  </DomainObject.Predmet.OstaliListFormatedWithAdressOIB>
  <DomainObject.Predmet.OstaliListNazivFormated>
    <izvorni_sadrzaj>
      <item>Miloš Kukavica</item>
    </izvorni_sadrzaj>
    <derivirana_varijabla naziv="DomainObject.Predmet.OstaliListNazivFormated_1">
      <item>Miloš Kukavica</item>
    </derivirana_varijabla>
  </DomainObject.Predmet.OstaliListNazivFormated>
  <DomainObject.Predmet.OstaliListNazivFormatedOIB>
    <izvorni_sadrzaj>
      <item>Miloš Kukavica, OIB 01299066287</item>
    </izvorni_sadrzaj>
    <derivirana_varijabla naziv="DomainObject.Predmet.OstaliListNazivFormatedOIB_1">
      <item>Miloš Kukavica, OIB 01299066287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2016.</izvorni_sadrzaj>
    <derivirana_varijabla naziv="DomainObject.Datum_1">8.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DOMO TRGOVINA j.d.o.o. za trgovinu i usluge</izvorni_sadrzaj>
    <derivirana_varijabla naziv="DomainObject.Predmet.ProtustrankaIDrugi_1">DOMO TRGOVINA j.d.o.o.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DOMO TRGOVINA j.d.o.o. za trgovinu i usluge, OIB 17382509352, Viktora Vide 30, 23000 Zadar</izvorni_sadrzaj>
    <derivirana_varijabla naziv="DomainObject.Predmet.ProtustrankaIDrugiAdressOIB_1">DOMO TRGOVINA j.d.o.o. za trgovinu i usluge, OIB 17382509352, Viktora Vide 30,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DOMO TRGOVINA j.d.o.o. za trgovinu i usluge</item>
      <item>Miloš Kukavica</item>
    </izvorni_sadrzaj>
    <derivirana_varijabla naziv="DomainObject.Predmet.SudioniciListNaziv_1">
      <item>FINA</item>
      <item>DOMO TRGOVINA j.d.o.o. za trgovinu i usluge</item>
      <item>Miloš Kukavica</item>
    </derivirana_varijabla>
  </DomainObject.Predmet.SudioniciListNaziv>
  <DomainObject.Predmet.SudioniciListAdressOIB>
    <izvorni_sadrzaj>
      <item>FINA, OIB 85821130368</item>
      <item>DOMO TRGOVINA j.d.o.o. za trgovinu i usluge, OIB 17382509352, Viktora Vide 30,23000 Zadar</item>
      <item>Miloš Kukavica, OIB 01299066287, Donji Karin 9,23312 Donji Karin</item>
    </izvorni_sadrzaj>
    <derivirana_varijabla naziv="DomainObject.Predmet.SudioniciListAdressOIB_1">
      <item>FINA, OIB 85821130368</item>
      <item>DOMO TRGOVINA j.d.o.o. za trgovinu i usluge, OIB 17382509352, Viktora Vide 30,23000 Zadar</item>
      <item>Miloš Kukavica, OIB 01299066287, Donji Karin 9,23312 Donji Karin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17382509352</item>
      <item>, OIB 01299066287</item>
    </izvorni_sadrzaj>
    <derivirana_varijabla naziv="DomainObject.Predmet.SudioniciListNazivOIB_1">
      <item>, OIB 85821130368</item>
      <item>, OIB 17382509352</item>
      <item>, OIB 01299066287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1CDE15-05F9-450D-8B7F-9FE39B6C74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486</properties:Words>
  <properties:Characters>2447</properties:Characters>
  <properties:Lines>82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2016-12-08T07:14:00Z</dcterms:created>
  <dc:creator>Ardena Bajlo</dc:creator>
  <cp:lastModifiedBy>wsadmin</cp:lastModifiedBy>
  <cp:lastPrinted>2016-12-08T09:02:00Z</cp:lastPrinted>
  <dcterms:modified xmlns:xsi="http://www.w3.org/2001/XMLSchema-instance" xsi:type="dcterms:W3CDTF">2016-12-08T09:05:00Z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