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b536" w14:paraId="c67b536" w:rsidRDefault="00A210D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0DE" w:rsidP="00A210DE" w:rsidR="00A210DE">
      <w:pPr>
        <w:pStyle w:val="Bezproreda"/>
      </w:pPr>
      <w:bookmarkStart w:name="_GoBack" w:id="0"/>
      <w:bookmarkEnd w:id="0"/>
    </w:p>
    <w:p w:rsidRDefault="00A210DE" w:rsidP="00A210DE" w:rsidR="00A210DE">
      <w:pPr>
        <w:pStyle w:val="Bezproreda"/>
      </w:pPr>
    </w:p>
    <w:p w:rsidRDefault="00A210DE" w:rsidP="00A210DE" w:rsidR="00AE649C">
      <w:pPr>
        <w:pStyle w:val="Bezproreda"/>
      </w:pPr>
      <w:r>
        <w:t xml:space="preserve">     Republika Hrvatska</w:t>
      </w:r>
    </w:p>
    <w:p w:rsidRDefault="00A210DE" w:rsidP="00A210DE" w:rsidR="00A210DE">
      <w:pPr>
        <w:pStyle w:val="Bezproreda"/>
      </w:pPr>
      <w:r>
        <w:t>Trgovački sud u Bjelovaru</w:t>
      </w:r>
    </w:p>
    <w:p w:rsidRDefault="00A210DE" w:rsidP="00A210DE" w:rsidR="00A210D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A210DE" w:rsidP="00A210DE" w:rsidR="00A210D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St-449/2019-2</w:t>
      </w:r>
    </w:p>
    <w:p w:rsidRDefault="00A210DE" w:rsidP="00A210DE" w:rsidR="00A210D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10DE" w:rsidP="00A210DE" w:rsidR="00A210D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10DE" w:rsidP="00A210DE" w:rsidR="00A210DE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A210DE" w:rsidP="00A210DE" w:rsidR="00A210DE">
      <w:pPr>
        <w:pStyle w:val="Bezproreda"/>
        <w:jc w:val="center"/>
        <w:rPr>
          <w:noProof/>
        </w:rPr>
      </w:pPr>
    </w:p>
    <w:p w:rsidRDefault="00A210DE" w:rsidP="00A210DE" w:rsidR="00A210DE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210DE" w:rsidP="00A210DE" w:rsidR="00A210DE">
      <w:pPr>
        <w:pStyle w:val="Bezproreda"/>
        <w:jc w:val="both"/>
        <w:rPr>
          <w:b/>
          <w:noProof/>
        </w:rPr>
      </w:pPr>
    </w:p>
    <w:p w:rsidRDefault="00A210DE" w:rsidP="00A210DE" w:rsidR="00A210D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ELEKTRO – BILIĆ j.d.o.o. za gradnju i usluge </w:t>
      </w:r>
      <w:proofErr w:type="spellStart"/>
      <w:r>
        <w:t>Lupoglav</w:t>
      </w:r>
      <w:proofErr w:type="spellEnd"/>
      <w:r>
        <w:t xml:space="preserve">, Zagrebačka ulica 44, OIB: 43790019110,  21. svibnja  </w:t>
      </w:r>
      <w:r>
        <w:rPr>
          <w:noProof/>
        </w:rPr>
        <w:t xml:space="preserve">2019. </w:t>
      </w:r>
    </w:p>
    <w:p w:rsidRDefault="00A210DE" w:rsidP="00A210DE" w:rsidR="00A210DE">
      <w:pPr>
        <w:pStyle w:val="Bezproreda"/>
        <w:jc w:val="both"/>
        <w:rPr>
          <w:noProof/>
        </w:rPr>
      </w:pPr>
    </w:p>
    <w:p w:rsidRDefault="00A210DE" w:rsidP="00A210DE" w:rsidR="00A210DE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210DE" w:rsidP="00A210DE" w:rsidR="00A210DE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A210DE" w:rsidP="00A210DE" w:rsidR="00A210D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ELEKTRO – BILIĆ j.d.o.o. za gradnju i usluge </w:t>
      </w:r>
      <w:proofErr w:type="spellStart"/>
      <w:r>
        <w:t>Lupoglav</w:t>
      </w:r>
      <w:proofErr w:type="spellEnd"/>
      <w:r>
        <w:t>, Zagrebačka ulica 44, OIB: 43790019110.</w:t>
      </w:r>
    </w:p>
    <w:p w:rsidRDefault="00A210DE" w:rsidP="00A210DE" w:rsidR="00A210DE">
      <w:pPr>
        <w:pStyle w:val="Bezproreda"/>
        <w:ind w:firstLine="708"/>
        <w:jc w:val="both"/>
      </w:pPr>
    </w:p>
    <w:p w:rsidRDefault="00A210DE" w:rsidP="00A210DE" w:rsidR="00A210DE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A210DE" w:rsidP="00A210DE" w:rsidR="00A210DE">
      <w:pPr>
        <w:pStyle w:val="Bezproreda"/>
        <w:jc w:val="both"/>
      </w:pPr>
    </w:p>
    <w:p w:rsidRDefault="00A210DE" w:rsidP="00A210DE" w:rsidR="00A210DE">
      <w:pPr>
        <w:pStyle w:val="Bezproreda"/>
        <w:jc w:val="center"/>
      </w:pPr>
      <w:r>
        <w:t>14. lipnja 2019. u 9,45 sati</w:t>
      </w:r>
    </w:p>
    <w:p w:rsidRDefault="00A210DE" w:rsidP="00A210DE" w:rsidR="00A210DE">
      <w:pPr>
        <w:pStyle w:val="Bezproreda"/>
        <w:jc w:val="both"/>
        <w:rPr>
          <w:b/>
        </w:rPr>
      </w:pPr>
    </w:p>
    <w:p w:rsidRDefault="00A210DE" w:rsidP="00A210DE" w:rsidR="00A210DE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A210DE" w:rsidP="00A210DE" w:rsidR="00A210DE">
      <w:pPr>
        <w:pStyle w:val="Bezproreda"/>
        <w:jc w:val="both"/>
      </w:pPr>
    </w:p>
    <w:p w:rsidRDefault="00A210DE" w:rsidP="00A210DE" w:rsidR="00A210DE">
      <w:pPr>
        <w:pStyle w:val="Bezproreda"/>
        <w:jc w:val="both"/>
      </w:pPr>
      <w:r>
        <w:t xml:space="preserve">- Financijska agencija </w:t>
      </w:r>
    </w:p>
    <w:p w:rsidRDefault="00A210DE" w:rsidP="00A210DE" w:rsidR="00A210DE">
      <w:pPr>
        <w:pStyle w:val="Bezproreda"/>
        <w:jc w:val="both"/>
      </w:pPr>
      <w:r>
        <w:t>- zakonski zastupnik dužnika Petar Bilić.</w:t>
      </w:r>
    </w:p>
    <w:p w:rsidRDefault="00A210DE" w:rsidP="00A210DE" w:rsidR="00A210DE">
      <w:pPr>
        <w:pStyle w:val="Bezproreda"/>
        <w:jc w:val="both"/>
      </w:pPr>
    </w:p>
    <w:p w:rsidRDefault="00A210DE" w:rsidP="00A210DE" w:rsidR="00A210DE">
      <w:pPr>
        <w:pStyle w:val="Bezproreda"/>
        <w:ind w:firstLine="708"/>
        <w:jc w:val="both"/>
      </w:pPr>
      <w:r>
        <w:t xml:space="preserve">3. Nalaže se zakonskom zastupniku dužnika Petru Bilić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210DE" w:rsidP="00A210DE" w:rsidR="00A210DE">
      <w:pPr>
        <w:pStyle w:val="Bezproreda"/>
        <w:jc w:val="both"/>
      </w:pPr>
    </w:p>
    <w:p w:rsidRDefault="00A210DE" w:rsidP="00A210DE" w:rsidR="00A210DE">
      <w:pPr>
        <w:pStyle w:val="Bezproreda"/>
        <w:jc w:val="center"/>
      </w:pPr>
      <w:r>
        <w:t>Obrazloženje</w:t>
      </w:r>
    </w:p>
    <w:p w:rsidRDefault="00A210DE" w:rsidP="00A210DE" w:rsidR="00A210DE">
      <w:pPr>
        <w:pStyle w:val="Bezproreda"/>
        <w:jc w:val="center"/>
      </w:pPr>
    </w:p>
    <w:p w:rsidRDefault="00A210DE" w:rsidP="00A210DE" w:rsidR="00A210D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20. prosinca 2018.  podnijela prijedlog za otvaranje stečajnog postupka nad dužnikom </w:t>
      </w:r>
      <w:r>
        <w:t xml:space="preserve">ELEKTRO – BILIĆ j.d.o.o. za gradnju i usluge </w:t>
      </w:r>
      <w:proofErr w:type="spellStart"/>
      <w:r>
        <w:t>Lupoglav</w:t>
      </w:r>
      <w:proofErr w:type="spellEnd"/>
      <w:r>
        <w:t xml:space="preserve">, Zagrebačka ulica 44, OIB: 43790019110. </w:t>
      </w:r>
      <w:r>
        <w:rPr>
          <w:noProof/>
        </w:rPr>
        <w:t>U</w:t>
      </w:r>
      <w:r>
        <w:t xml:space="preserve"> prijedlogu navodi da na dan 14. prosinca 2018. dužnik u </w:t>
      </w:r>
      <w:r>
        <w:lastRenderedPageBreak/>
        <w:t xml:space="preserve">Očevidniku redoslijeda osnova za plaćanje ima evidentirane neizvršene osnove za plaćanje u neprekinutom razdoblju od 207 dana, u ukupnom iznosu od 72.059,00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A210DE" w:rsidP="00A210DE" w:rsidR="00A210DE">
      <w:pPr>
        <w:pStyle w:val="Bezproreda"/>
        <w:jc w:val="both"/>
      </w:pPr>
    </w:p>
    <w:p w:rsidRDefault="00A210DE" w:rsidP="00A210DE" w:rsidR="00A210DE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14. prosinca 2018. godine ima evidentirane neizvršene osnove za plaćanje u neprekinutom razdoblju od 120 dana i 1 zaposlenog.</w:t>
      </w:r>
    </w:p>
    <w:p w:rsidRDefault="00A210DE" w:rsidP="00A210DE" w:rsidR="00A210DE">
      <w:pPr>
        <w:pStyle w:val="Bezproreda"/>
        <w:jc w:val="both"/>
      </w:pPr>
    </w:p>
    <w:p w:rsidRDefault="00A210DE" w:rsidP="00A210DE" w:rsidR="00A210DE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210DE" w:rsidP="00A210DE" w:rsidR="00A210DE">
      <w:pPr>
        <w:pStyle w:val="Bezproreda"/>
        <w:jc w:val="both"/>
      </w:pPr>
    </w:p>
    <w:p w:rsidRDefault="00A210DE" w:rsidP="00A210DE" w:rsidR="00A210DE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A210DE" w:rsidP="00A210DE" w:rsidR="00A210DE">
      <w:pPr>
        <w:pStyle w:val="Bezproreda"/>
        <w:jc w:val="both"/>
        <w:rPr>
          <w:i/>
          <w:u w:val="single"/>
        </w:rPr>
      </w:pPr>
    </w:p>
    <w:p w:rsidRDefault="00A210DE" w:rsidP="00A210DE" w:rsidR="00A210DE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210DE" w:rsidP="00A210DE" w:rsidR="00A210DE">
      <w:pPr>
        <w:pStyle w:val="Bezproreda"/>
        <w:jc w:val="both"/>
      </w:pPr>
    </w:p>
    <w:p w:rsidRDefault="00A210DE" w:rsidP="00A210DE" w:rsidR="00A210DE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A210DE" w:rsidP="00A210DE" w:rsidR="00A210DE">
      <w:pPr>
        <w:pStyle w:val="Bezproreda"/>
        <w:jc w:val="both"/>
        <w:rPr>
          <w:noProof/>
        </w:rPr>
      </w:pPr>
    </w:p>
    <w:p w:rsidRDefault="00A210DE" w:rsidP="00A210DE" w:rsidR="00A210DE">
      <w:pPr>
        <w:pStyle w:val="Bezproreda"/>
        <w:jc w:val="center"/>
      </w:pPr>
      <w:r>
        <w:t>S u d a c</w:t>
      </w:r>
    </w:p>
    <w:p w:rsidRDefault="00A210DE" w:rsidP="00A210DE" w:rsidR="00A210DE">
      <w:pPr>
        <w:pStyle w:val="Bezproreda"/>
        <w:jc w:val="center"/>
      </w:pPr>
      <w:r>
        <w:t xml:space="preserve">Branka Pleskalt </w:t>
      </w:r>
      <w:r>
        <w:t>v.r.</w:t>
      </w:r>
    </w:p>
    <w:p w:rsidRDefault="00A210DE" w:rsidP="00A210DE" w:rsidR="00A210DE">
      <w:pPr>
        <w:pStyle w:val="Bezproreda"/>
        <w:jc w:val="center"/>
      </w:pPr>
    </w:p>
    <w:p w:rsidRDefault="00A210DE" w:rsidP="00A210DE" w:rsidR="00A210DE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210DE" w:rsidP="00A210DE" w:rsidR="00A210DE">
      <w:pPr>
        <w:pStyle w:val="Bezproreda"/>
        <w:jc w:val="center"/>
      </w:pPr>
      <w:r>
        <w:t>Vesna Dragišić</w:t>
      </w:r>
    </w:p>
    <w:p w:rsidRDefault="00A210DE" w:rsidP="00A210DE" w:rsidR="00A210DE">
      <w:pPr>
        <w:pStyle w:val="Bezproreda"/>
        <w:jc w:val="center"/>
      </w:pPr>
    </w:p>
    <w:p w:rsidRDefault="00A210DE" w:rsidP="00A210DE" w:rsidR="00A210DE">
      <w:pPr>
        <w:pStyle w:val="Bezproreda"/>
        <w:jc w:val="center"/>
      </w:pPr>
    </w:p>
    <w:p w:rsidRDefault="00A210DE" w:rsidP="00A210DE" w:rsidR="00A210DE">
      <w:pPr>
        <w:pStyle w:val="Bezproreda"/>
        <w:jc w:val="both"/>
      </w:pPr>
      <w:r>
        <w:t xml:space="preserve">  </w:t>
      </w:r>
    </w:p>
    <w:p w:rsidRDefault="00A210DE" w:rsidP="00A210DE" w:rsidR="00A210DE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210DE" w:rsidP="00A210DE" w:rsidR="00A210D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210D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3796116"/>
      <w:docPartObj>
        <w:docPartGallery w:val="Page Numbers (Top of Page)"/>
        <w:docPartUnique/>
      </w:docPartObj>
    </w:sdtPr>
    <w:sdtContent>
      <w:p w:rsidRDefault="00A210DE" w:rsidR="00A210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A210DE" w:rsidR="008333A9">
    <w:pPr>
      <w:pStyle w:val="Zaglavlje"/>
    </w:pPr>
    <w:r>
      <w:t>Poslovni broj: 1 St-449/2019-2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0DE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210D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210D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0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St-449/2019-2</izvorni_sadrzaj>
    <derivirana_varijabla naziv="DomainObject.Oznaka_1">St-449/2019-2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St-449/2019</izvorni_sadrzaj>
    <derivirana_varijabla naziv="DomainObject.Predmet.OznakaBroj_1">St-449/2019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- BILIĆ jednostavno društvo s ograničenom odgovornošću za gradnju i usluge</izvorni_sadrzaj>
    <derivirana_varijabla naziv="DomainObject.Predmet.ProtustrankaFormated_1">  ELEKTRO - BILIĆ jednostavno društvo s ograničenom odgovornošću za gradnju i usluge</derivirana_varijabla>
  </DomainObject.Predmet.ProtustrankaFormated>
  <DomainObject.Predmet.ProtustrankaFormatedOIB>
    <izvorni_sadrzaj>  ELEKTRO - BILIĆ jednostavno društvo s ograničenom odgovornošću za gradnju i usluge, OIB 43790019110</izvorni_sadrzaj>
    <derivirana_varijabla naziv="DomainObject.Predmet.ProtustrankaFormatedOIB_1">  ELEKTRO - BILIĆ jednostavno društvo s ograničenom odgovornošću za gradnju i usluge, OIB 43790019110</derivirana_varijabla>
  </DomainObject.Predmet.ProtustrankaFormatedOIB>
  <DomainObject.Predmet.ProtustrankaFormatedWithAdress>
    <izvorni_sadrzaj> ELEKTRO - BILIĆ jednostavno društvo s ograničenom odgovornošću za gradnju i usluge, Zagrebačka ulica 44, 10370 Lupoglav</izvorni_sadrzaj>
    <derivirana_varijabla naziv="DomainObject.Predmet.ProtustrankaFormatedWithAdress_1"> ELEKTRO - BILIĆ jednostavno društvo s ograničenom odgovornošću za gradnju i usluge, Zagrebačka ulica 44, 10370 Lupoglav</derivirana_varijabla>
  </DomainObject.Predmet.ProtustrankaFormatedWithAdress>
  <DomainObject.Predmet.ProtustrankaFormatedWithAdressOIB>
    <izvorni_sadrzaj> ELEKTRO - BILIĆ jednostavno društvo s ograničenom odgovornošću za gradnju i usluge, OIB 43790019110, Zagrebačka ulica 44, 10370 Lupoglav</izvorni_sadrzaj>
    <derivirana_varijabla naziv="DomainObject.Predmet.ProtustrankaFormatedWithAdressOIB_1"> ELEKTRO - BILIĆ jednostavno društvo s ograničenom odgovornošću za gradnju i usluge, OIB 43790019110, Zagrebačka ulica 44, 10370 Lupoglav</derivirana_varijabla>
  </DomainObject.Predmet.ProtustrankaFormatedWithAdressOIB>
  <DomainObject.Predmet.ProtustrankaWithAdress>
    <izvorni_sadrzaj>ELEKTRO - BILIĆ jednostavno društvo s ograničenom odgovornošću za gradnju i usluge Zagrebačka ulica 44, 10370 Lupoglav</izvorni_sadrzaj>
    <derivirana_varijabla naziv="DomainObject.Predmet.ProtustrankaWithAdress_1">ELEKTRO - BILIĆ jednostavno društvo s ograničenom odgovornošću za gradnju i usluge Zagrebačka ulica 44, 10370 Lupoglav</derivirana_varijabla>
  </DomainObject.Predmet.ProtustrankaWithAdress>
  <DomainObject.Predmet.ProtustrankaWithAdressOIB>
    <izvorni_sadrzaj>ELEKTRO - BILIĆ jednostavno društvo s ograničenom odgovornošću za gradnju i usluge, OIB 43790019110, Zagrebačka ulica 44, 10370 Lupoglav</izvorni_sadrzaj>
    <derivirana_varijabla naziv="DomainObject.Predmet.ProtustrankaWithAdressOIB_1">ELEKTRO - BILIĆ jednostavno društvo s ograničenom odgovornošću za gradnju i usluge, OIB 43790019110, Zagrebačka ulica 44, 10370 Lupoglav</derivirana_varijabla>
  </DomainObject.Predmet.ProtustrankaWithAdressOIB>
  <DomainObject.Predmet.ProtustrankaNazivFormated>
    <izvorni_sadrzaj>ELEKTRO - BILIĆ jednostavno društvo s ograničenom odgovornošću za gradnju i usluge</izvorni_sadrzaj>
    <derivirana_varijabla naziv="DomainObject.Predmet.ProtustrankaNazivFormated_1">ELEKTRO - BILIĆ jednostavno društvo s ograničenom odgovornošću za gradnju i usluge</derivirana_varijabla>
  </DomainObject.Predmet.ProtustrankaNazivFormated>
  <DomainObject.Predmet.ProtustrankaNazivFormatedOIB>
    <izvorni_sadrzaj>ELEKTRO - BILIĆ jednostavno društvo s ograničenom odgovornošću za gradnju i usluge, OIB 43790019110</izvorni_sadrzaj>
    <derivirana_varijabla naziv="DomainObject.Predmet.ProtustrankaNazivFormatedOIB_1">ELEKTRO - BILIĆ jednostavno društvo s ograničenom odgovornošću za gradnju i usluge, OIB 43790019110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ELEKTRO - BILIĆ jednostavno društvo s ograničenom odgovornošću za gradnju i usluge</item>
    </izvorni_sadrzaj>
    <derivirana_varijabla naziv="DomainObject.Predmet.ProtuStrankaListFormated_1">
      <item>ELEKTRO - BILIĆ jednostavno društvo s ograničenom odgovornošću za gradnju i usluge</item>
    </derivirana_varijabla>
  </DomainObject.Predmet.ProtuStrankaListFormated>
  <DomainObject.Predmet.ProtuStrankaListFormatedOIB>
    <izvorni_sadrzaj>
      <item>ELEKTRO - BILIĆ jednostavno društvo s ograničenom odgovornošću za gradnju i usluge, OIB 43790019110</item>
    </izvorni_sadrzaj>
    <derivirana_varijabla naziv="DomainObject.Predmet.ProtuStrankaListFormatedOIB_1">
      <item>ELEKTRO - BILIĆ jednostavno društvo s ograničenom odgovornošću za gradnju i usluge, OIB 43790019110</item>
    </derivirana_varijabla>
  </DomainObject.Predmet.ProtuStrankaListFormatedOIB>
  <DomainObject.Predmet.ProtuStrankaListFormatedWithAdress>
    <izvorni_sadrzaj>
      <item>ELEKTRO - BILIĆ jednostavno društvo s ograničenom odgovornošću za gradnju i usluge, Zagrebačka ulica 44, 10370 Lupoglav</item>
    </izvorni_sadrzaj>
    <derivirana_varijabla naziv="DomainObject.Predmet.ProtuStrankaListFormatedWithAdress_1">
      <item>ELEKTRO - BILIĆ jednostavno društvo s ograničenom odgovornošću za gradnju i usluge, Zagrebačka ulica 44, 10370 Lupoglav</item>
    </derivirana_varijabla>
  </DomainObject.Predmet.ProtuStrankaListFormatedWithAdress>
  <DomainObject.Predmet.ProtuStrankaListFormatedWithAdressOIB>
    <izvorni_sadrzaj>
      <item>ELEKTRO - BILIĆ jednostavno društvo s ograničenom odgovornošću za gradnju i usluge, OIB 43790019110, Zagrebačka ulica 44, 10370 Lupoglav</item>
    </izvorni_sadrzaj>
    <derivirana_varijabla naziv="DomainObject.Predmet.ProtuStrankaListFormatedWithAdressOIB_1">
      <item>ELEKTRO - BILIĆ jednostavno društvo s ograničenom odgovornošću za gradnju i usluge, OIB 43790019110, Zagrebačka ulica 44, 10370 Lupoglav</item>
    </derivirana_varijabla>
  </DomainObject.Predmet.ProtuStrankaListFormatedWithAdressOIB>
  <DomainObject.Predmet.ProtuStrankaListNazivFormated>
    <izvorni_sadrzaj>
      <item>ELEKTRO - BILIĆ jednostavno društvo s ograničenom odgovornošću za gradnju i usluge</item>
    </izvorni_sadrzaj>
    <derivirana_varijabla naziv="DomainObject.Predmet.ProtuStrankaListNazivFormated_1">
      <item>ELEKTRO - BILIĆ jednostavno društvo s ograničenom odgovornošću za gradnju i usluge</item>
    </derivirana_varijabla>
  </DomainObject.Predmet.ProtuStrankaListNazivFormated>
  <DomainObject.Predmet.ProtuStrankaListNazivFormatedOIB>
    <izvorni_sadrzaj>
      <item>ELEKTRO - BILIĆ jednostavno društvo s ograničenom odgovornošću za gradnju i usluge, OIB 43790019110</item>
    </izvorni_sadrzaj>
    <derivirana_varijabla naziv="DomainObject.Predmet.ProtuStrankaListNazivFormatedOIB_1">
      <item>ELEKTRO - BILIĆ jednostavno društvo s ograničenom odgovornošću za gradnju i usluge, OIB 43790019110</item>
    </derivirana_varijabla>
  </DomainObject.Predmet.ProtuStrankaListNazivFormatedOIB>
  <DomainObject.Predmet.OstaliListFormated>
    <izvorni_sadrzaj>
      <item>Petar Bilić</item>
    </izvorni_sadrzaj>
    <derivirana_varijabla naziv="DomainObject.Predmet.OstaliListFormated_1">
      <item>Petar Bilić</item>
    </derivirana_varijabla>
  </DomainObject.Predmet.OstaliListFormated>
  <DomainObject.Predmet.OstaliListFormatedOIB>
    <izvorni_sadrzaj>
      <item>Petar Bilić, OIB 05056109496</item>
    </izvorni_sadrzaj>
    <derivirana_varijabla naziv="DomainObject.Predmet.OstaliListFormatedOIB_1">
      <item>Petar Bilić, OIB 05056109496</item>
    </derivirana_varijabla>
  </DomainObject.Predmet.OstaliListFormatedOIB>
  <DomainObject.Predmet.OstaliListFormatedWithAdress>
    <izvorni_sadrzaj>
      <item>Petar Bilić, Zagrebačka Ulica 44, 10370 Lupoglav</item>
    </izvorni_sadrzaj>
    <derivirana_varijabla naziv="DomainObject.Predmet.OstaliListFormatedWithAdress_1">
      <item>Petar Bilić, Zagrebačka Ulica 44, 10370 Lupoglav</item>
    </derivirana_varijabla>
  </DomainObject.Predmet.OstaliListFormatedWithAdress>
  <DomainObject.Predmet.OstaliListFormatedWithAdressOIB>
    <izvorni_sadrzaj>
      <item>Petar Bilić, OIB 05056109496, Zagrebačka Ulica 44, 10370 Lupoglav</item>
    </izvorni_sadrzaj>
    <derivirana_varijabla naziv="DomainObject.Predmet.OstaliListFormatedWithAdressOIB_1">
      <item>Petar Bilić, OIB 05056109496, Zagrebačka Ulica 44, 10370 Lupoglav</item>
    </derivirana_varijabla>
  </DomainObject.Predmet.OstaliListFormatedWithAdressOIB>
  <DomainObject.Predmet.OstaliListNazivFormated>
    <izvorni_sadrzaj>
      <item>Petar Bilić</item>
    </izvorni_sadrzaj>
    <derivirana_varijabla naziv="DomainObject.Predmet.OstaliListNazivFormated_1">
      <item>Petar Bilić</item>
    </derivirana_varijabla>
  </DomainObject.Predmet.OstaliListNazivFormated>
  <DomainObject.Predmet.OstaliListNazivFormatedOIB>
    <izvorni_sadrzaj>
      <item>Petar Bilić, OIB 05056109496</item>
    </izvorni_sadrzaj>
    <derivirana_varijabla naziv="DomainObject.Predmet.OstaliListNazivFormatedOIB_1">
      <item>Petar Bilić, OIB 05056109496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St-449/2019-2</izvorni_sadrzaj>
    <derivirana_varijabla naziv="DomainObject.PoslovniBrojDokumenta_1">St-449/2019-2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ELEKTRO - BILIĆ jednostavno društvo s ograničenom odgovornošću za gradnju i usluge</izvorni_sadrzaj>
    <derivirana_varijabla naziv="DomainObject.Predmet.ProtustrankaIDrugi_1">ELEKTRO - BILIĆ jednostavno društvo s ograničenom odgovornošću za gradnju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ELEKTRO - BILIĆ jednostavno društvo s ograničenom odgovornošću za gradnju i usluge, OIB 43790019110, Zagrebačka ulica 44, 10370 Lupoglav</izvorni_sadrzaj>
    <derivirana_varijabla naziv="DomainObject.Predmet.ProtustrankaIDrugiAdressOIB_1">ELEKTRO - BILIĆ jednostavno društvo s ograničenom odgovornošću za gradnju i usluge, OIB 43790019110, Zagrebačka ulica 44, 10370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 - BILIĆ jednostavno društvo s ograničenom odgovornošću za gradnju i usluge</item>
      <item>FINANCIJSKA AGENCIJA, RC Zagreb</item>
      <item>Petar Bilić</item>
    </izvorni_sadrzaj>
    <derivirana_varijabla naziv="DomainObject.Predmet.SudioniciListNaziv_1">
      <item>ELEKTRO - BILIĆ jednostavno društvo s ograničenom odgovornošću za gradnju i usluge</item>
      <item>FINANCIJSKA AGENCIJA, RC Zagreb</item>
      <item>Petar Bilić</item>
    </derivirana_varijabla>
  </DomainObject.Predmet.SudioniciListNaziv>
  <DomainObject.Predmet.SudioniciListAdressOIB>
    <izvorni_sadrzaj>
      <item>ELEKTRO - BILIĆ jednostavno društvo s ograničenom odgovornošću za gradnju i usluge, OIB 43790019110, Zagrebačka ulica 44,10370 Lupoglav</item>
      <item>FINANCIJSKA AGENCIJA, RC Zagreb, OIB 85821130368, Trg svibanjskih žrtava 1995. 1,10000 Zagreb</item>
      <item>Petar Bilić, OIB 05056109496, Zagrebačka Ulica 44,10370 Lupoglav</item>
    </izvorni_sadrzaj>
    <derivirana_varijabla naziv="DomainObject.Predmet.SudioniciListAdressOIB_1">
      <item>ELEKTRO - BILIĆ jednostavno društvo s ograničenom odgovornošću za gradnju i usluge, OIB 43790019110, Zagrebačka ulica 44,10370 Lupoglav</item>
      <item>FINANCIJSKA AGENCIJA, RC Zagreb, OIB 85821130368, Trg svibanjskih žrtava 1995. 1,10000 Zagreb</item>
      <item>Petar Bilić, OIB 05056109496, Zagrebačka Ulica 44,10370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346A6F-215E-4A57-A53C-76E52FFAF6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2924</properties:Characters>
  <properties:Lines>85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St-449/2019-2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