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404d" w14:paraId="d27404d" w:rsidRDefault="004C36D7" w:rsidR="003C15C3">
      <w:pPr>
        <w15:collapsed w:val="false"/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15C3" w:rsidR="003C15C3"/>
    <w:p w:rsidRDefault="003C15C3" w:rsidR="003C15C3">
      <w:r>
        <w:t>REPUBLIKA HRVATSKA</w:t>
      </w:r>
    </w:p>
    <w:p w:rsidRDefault="003C15C3" w:rsidR="003C15C3">
      <w:r>
        <w:t>TRGOVAČKI SUD U</w:t>
      </w:r>
      <w:r w:rsidR="00EA4E25">
        <w:t xml:space="preserve"> OSIJEKU</w:t>
      </w:r>
    </w:p>
    <w:p w:rsidRDefault="00EA4E25" w:rsidR="003C15C3">
      <w:r>
        <w:t xml:space="preserve">STALNA SLUŽBA U </w:t>
      </w:r>
      <w:r w:rsidR="003C15C3">
        <w:t>SLAVONSKOM BRODU</w:t>
      </w:r>
    </w:p>
    <w:p w:rsidRDefault="00386574" w:rsidR="00386574">
      <w:r>
        <w:t>Trg pobjede 13</w:t>
      </w:r>
    </w:p>
    <w:p w:rsidRDefault="00386574" w:rsidR="00386574">
      <w:r>
        <w:t>35000 Slavonski Brod</w:t>
      </w:r>
    </w:p>
    <w:p w:rsidRDefault="003C15C3" w:rsidR="003C15C3" w:rsidRPr="00817AD9">
      <w:r>
        <w:t xml:space="preserve">                                                                    </w:t>
      </w:r>
      <w:r w:rsidR="00117FBF">
        <w:t xml:space="preserve">             </w:t>
      </w:r>
      <w:r w:rsidR="00F601C8">
        <w:t xml:space="preserve">                            </w:t>
      </w:r>
      <w:r w:rsidR="00117FBF" w:rsidRPr="00817AD9">
        <w:t>Broj: St-</w:t>
      </w:r>
      <w:r w:rsidR="00F55690" w:rsidRPr="00817AD9">
        <w:t>59/2011-</w:t>
      </w:r>
      <w:r w:rsidR="008C5D68" w:rsidRPr="00817AD9">
        <w:t>436</w:t>
      </w:r>
    </w:p>
    <w:p w:rsidRDefault="00F55690" w:rsidR="00F55690" w:rsidRPr="00817AD9"/>
    <w:p w:rsidRDefault="00F55690" w:rsidP="00F55690" w:rsidR="003C15C3" w:rsidRPr="00817AD9">
      <w:pPr>
        <w:jc w:val="center"/>
      </w:pPr>
      <w:r w:rsidRPr="00817AD9">
        <w:t>R E P U B L I K A    H R V A T S K A</w:t>
      </w:r>
    </w:p>
    <w:p w:rsidRDefault="003C15C3" w:rsidP="003C15C3" w:rsidR="003C15C3" w:rsidRPr="00817AD9">
      <w:pPr>
        <w:jc w:val="center"/>
      </w:pPr>
      <w:r w:rsidRPr="00817AD9">
        <w:t>R J E Š E N J E</w:t>
      </w:r>
    </w:p>
    <w:p w:rsidRDefault="003C15C3" w:rsidR="003C15C3"/>
    <w:p w:rsidRDefault="003C15C3" w:rsidP="00EA4E25" w:rsidR="003C15C3">
      <w:pPr>
        <w:jc w:val="both"/>
      </w:pPr>
      <w:r>
        <w:tab/>
        <w:t xml:space="preserve">TRGOVAČKI SUD U </w:t>
      </w:r>
      <w:r w:rsidR="00EA4E25">
        <w:t xml:space="preserve">OSIJEKU STALNA SLUŽBA U </w:t>
      </w:r>
      <w:r>
        <w:t xml:space="preserve">SLAVONSKOM BRODU, po stečajnom sucu Vesni Vukelić, u postupku stečaja nad dužnikom </w:t>
      </w:r>
      <w:r w:rsidR="00FF314D">
        <w:t>KAMEN-INGRAD d.d.Velika</w:t>
      </w:r>
      <w:r>
        <w:t xml:space="preserve">, odlučujući </w:t>
      </w:r>
      <w:r w:rsidR="00117FBF">
        <w:t xml:space="preserve">o </w:t>
      </w:r>
      <w:r w:rsidR="008C5D68">
        <w:t>razr</w:t>
      </w:r>
      <w:r w:rsidR="00F601C8">
        <w:t xml:space="preserve">ješenju člana Odbora vjerovnika, te </w:t>
      </w:r>
      <w:r w:rsidR="00FF314D">
        <w:t>imenovanju novog</w:t>
      </w:r>
      <w:r>
        <w:t xml:space="preserve">, dana </w:t>
      </w:r>
      <w:r w:rsidR="008C5D68">
        <w:t>8.veljače 2017</w:t>
      </w:r>
      <w:r>
        <w:t>.g.</w:t>
      </w:r>
    </w:p>
    <w:p w:rsidRDefault="003C15C3" w:rsidP="00117FBF" w:rsidR="003C15C3" w:rsidRPr="00817AD9">
      <w:pPr>
        <w:jc w:val="center"/>
      </w:pPr>
      <w:r w:rsidRPr="00817AD9">
        <w:t>r i j e š i o     j e</w:t>
      </w:r>
    </w:p>
    <w:p w:rsidRDefault="003C15C3" w:rsidR="003C15C3"/>
    <w:p w:rsidRDefault="003C15C3" w:rsidP="00117FBF" w:rsidR="006A3F76">
      <w:pPr>
        <w:jc w:val="both"/>
      </w:pPr>
      <w:r>
        <w:tab/>
      </w:r>
      <w:r w:rsidR="00117FBF" w:rsidRPr="00403149">
        <w:rPr>
          <w:b/>
        </w:rPr>
        <w:t>I –</w:t>
      </w:r>
      <w:r w:rsidR="00817AD9">
        <w:rPr>
          <w:b/>
        </w:rPr>
        <w:t xml:space="preserve"> </w:t>
      </w:r>
      <w:r w:rsidR="008C5D68">
        <w:rPr>
          <w:b/>
        </w:rPr>
        <w:t>Č</w:t>
      </w:r>
      <w:r w:rsidR="00F601C8">
        <w:t xml:space="preserve">lan Odbora vjerovnika stečajnog dužnika KAMEN-INGRAD d.d.,u stečaju Velika, </w:t>
      </w:r>
      <w:r w:rsidR="00817AD9">
        <w:t>TIHOMIR DOKO, dipl. pravnik iz Osijeka, Kapucinska 29</w:t>
      </w:r>
      <w:r w:rsidR="00386574">
        <w:t xml:space="preserve"> </w:t>
      </w:r>
      <w:r w:rsidR="00F601C8">
        <w:t xml:space="preserve"> razrješava se dužnosti.</w:t>
      </w:r>
    </w:p>
    <w:p w:rsidRDefault="00117FBF" w:rsidP="00916944" w:rsidR="00916944">
      <w:pPr>
        <w:jc w:val="both"/>
      </w:pPr>
      <w:r>
        <w:tab/>
      </w:r>
      <w:r w:rsidRPr="00403149">
        <w:rPr>
          <w:b/>
        </w:rPr>
        <w:t>II –</w:t>
      </w:r>
      <w:r>
        <w:t xml:space="preserve"> Za novog člana Odbora</w:t>
      </w:r>
      <w:r w:rsidR="00386574">
        <w:t xml:space="preserve">  koji će predstavljati vjerovnika </w:t>
      </w:r>
      <w:r w:rsidR="00DC2BCE">
        <w:t>H-ABDUCO  d.o.o kao slijednik</w:t>
      </w:r>
      <w:r w:rsidR="00EA4E25">
        <w:t>a</w:t>
      </w:r>
      <w:r w:rsidR="00DC2BCE">
        <w:t xml:space="preserve"> trg. društva HYPO ALPE-ADRIA BANKA</w:t>
      </w:r>
      <w:r w:rsidR="00386574">
        <w:t xml:space="preserve"> d.d. Zagreb</w:t>
      </w:r>
      <w:r>
        <w:t xml:space="preserve"> imenuje se </w:t>
      </w:r>
      <w:r w:rsidR="00817AD9">
        <w:t>DUBRAVKO ČEJKA, dipl.iur. Pušča Gornja 10294 Vidikovec 36, OIB 55730519911.</w:t>
      </w:r>
    </w:p>
    <w:p w:rsidRDefault="00A14D92" w:rsidP="00916944" w:rsidR="00A14D92">
      <w:pPr>
        <w:jc w:val="both"/>
      </w:pPr>
    </w:p>
    <w:p w:rsidRDefault="00916944" w:rsidP="00817AD9" w:rsidR="003C15C3">
      <w:pPr>
        <w:jc w:val="center"/>
      </w:pPr>
      <w:r w:rsidRPr="00817AD9">
        <w:t>Obrazloženje</w:t>
      </w:r>
    </w:p>
    <w:p w:rsidRDefault="003C15C3" w:rsidP="003C15C3" w:rsidR="00817AD9">
      <w:pPr>
        <w:jc w:val="both"/>
      </w:pPr>
      <w:r>
        <w:tab/>
      </w:r>
    </w:p>
    <w:p w:rsidRDefault="00817AD9" w:rsidP="003C15C3" w:rsidR="00DC2BCE">
      <w:pPr>
        <w:jc w:val="both"/>
      </w:pPr>
      <w:r>
        <w:tab/>
        <w:t>Podneskom od 25.studenog 2016.steč.upravitelj izvijestio je steč.suca da je član Odbora vjerovnika Tihomir Doko otišao u miro</w:t>
      </w:r>
      <w:r w:rsidR="00DC2BCE">
        <w:t>vinu i kako više nije zaposlenik</w:t>
      </w:r>
      <w:r>
        <w:t xml:space="preserve"> trg.društva H-ABDUCO d.o.o Zagreb kao vjerovnika koji je ušao u članstvo Odbora, to je predložio</w:t>
      </w:r>
      <w:r w:rsidR="00DC2BCE">
        <w:t xml:space="preserve"> da se </w:t>
      </w:r>
      <w:r w:rsidR="00EA4E25">
        <w:t xml:space="preserve">vjerovnik </w:t>
      </w:r>
      <w:r w:rsidR="007F4BDB">
        <w:t>pozove radi određivanja</w:t>
      </w:r>
      <w:r w:rsidR="00EA4E25">
        <w:t xml:space="preserve"> novog predstavnika koji će ga</w:t>
      </w:r>
      <w:r w:rsidR="00DC2BCE">
        <w:t xml:space="preserve"> zastupati u Odboru.</w:t>
      </w:r>
    </w:p>
    <w:p w:rsidRDefault="00DC2BCE" w:rsidP="003C15C3" w:rsidR="00817AD9">
      <w:pPr>
        <w:jc w:val="both"/>
      </w:pPr>
      <w:r>
        <w:tab/>
        <w:t xml:space="preserve">Podneskom od 27.prosinca 2016.vjerovnik H-ABDUCO d.o.o Zagreb predložio je da se umjesto Tihomira Doke kao ranijeg člana Odbora imenuje novi član </w:t>
      </w:r>
      <w:r w:rsidR="00EA4E25">
        <w:t xml:space="preserve">u osobi </w:t>
      </w:r>
      <w:r>
        <w:t>njihov</w:t>
      </w:r>
      <w:r w:rsidR="00EA4E25">
        <w:t>og</w:t>
      </w:r>
      <w:r>
        <w:t xml:space="preserve"> zaposlenik</w:t>
      </w:r>
      <w:r w:rsidR="00EA4E25">
        <w:t>a</w:t>
      </w:r>
      <w:r>
        <w:t xml:space="preserve"> Dubravko Čejka, dipl.iur. iz Pušče Gornje.</w:t>
      </w:r>
    </w:p>
    <w:p w:rsidRDefault="00386574" w:rsidP="003C15C3" w:rsidR="00386574">
      <w:pPr>
        <w:jc w:val="both"/>
      </w:pPr>
      <w:r>
        <w:tab/>
        <w:t xml:space="preserve">Uvažavajući volju vjerovnika za promjenom njihovog predstavnika u Odboru vjerovnika, stečajni sudac je udovoljio zahtjevu te odlučio kao u izreci temeljem čl. </w:t>
      </w:r>
      <w:smartTag w:element="metricconverter" w:uri="urn:schemas-microsoft-com:office:smarttags">
        <w:smartTagPr>
          <w:attr w:val="35 st" w:name="ProductID"/>
        </w:smartTagPr>
        <w:r w:rsidR="00F601C8">
          <w:t>35 st</w:t>
        </w:r>
      </w:smartTag>
      <w:r w:rsidR="00F601C8">
        <w:t>. 1 Stečajnog zakona (NN br. 44/96</w:t>
      </w:r>
      <w:r w:rsidR="00A14D92">
        <w:t>, 29/99, 129/00, 123/03,</w:t>
      </w:r>
      <w:r>
        <w:t xml:space="preserve"> 82/06</w:t>
      </w:r>
      <w:r w:rsidR="00A14D92">
        <w:t>, 116/10, 25/12 i 133/12</w:t>
      </w:r>
      <w:r>
        <w:t>).</w:t>
      </w:r>
    </w:p>
    <w:p w:rsidRDefault="00763F3A" w:rsidP="003C15C3" w:rsidR="00117FBF">
      <w:pPr>
        <w:jc w:val="both"/>
      </w:pPr>
      <w:r>
        <w:tab/>
      </w:r>
      <w:r w:rsidR="00117FBF">
        <w:tab/>
      </w:r>
    </w:p>
    <w:p w:rsidRDefault="003C15C3" w:rsidP="003C15C3" w:rsidR="003C15C3">
      <w:pPr>
        <w:jc w:val="both"/>
      </w:pPr>
      <w:r>
        <w:tab/>
      </w:r>
      <w:r>
        <w:tab/>
      </w:r>
      <w:r w:rsidR="00F601C8">
        <w:t xml:space="preserve">             </w:t>
      </w:r>
      <w:r>
        <w:t xml:space="preserve">U Slav.Brodu, </w:t>
      </w:r>
      <w:r w:rsidR="008107AA">
        <w:t>8.veljače 2017</w:t>
      </w:r>
      <w:r w:rsidR="001A695A">
        <w:t>.</w:t>
      </w:r>
      <w:r>
        <w:t>g.</w:t>
      </w:r>
    </w:p>
    <w:p w:rsidRDefault="003C15C3" w:rsidP="003C15C3" w:rsidR="003C15C3">
      <w:pPr>
        <w:jc w:val="both"/>
      </w:pPr>
      <w:r>
        <w:t xml:space="preserve">                                                                                                        STEČAJNI SUDAC:</w:t>
      </w:r>
    </w:p>
    <w:p w:rsidRDefault="003C15C3" w:rsidP="004C36D7" w:rsidR="007F4BDB">
      <w:pPr>
        <w:jc w:val="both"/>
      </w:pPr>
      <w:r>
        <w:t xml:space="preserve">                                                                                                          </w:t>
      </w:r>
      <w:r w:rsidR="00A14D92">
        <w:t xml:space="preserve">Vesna Vukelić </w:t>
      </w:r>
    </w:p>
    <w:p w:rsidRDefault="003C15C3" w:rsidP="003C15C3" w:rsidR="00117FBF">
      <w:pPr>
        <w:jc w:val="both"/>
      </w:pPr>
      <w:r>
        <w:t>Dostaviti</w:t>
      </w:r>
      <w:r w:rsidR="00117FBF">
        <w:t>:</w:t>
      </w:r>
    </w:p>
    <w:p w:rsidRDefault="003C15C3" w:rsidP="00117FBF" w:rsidR="003C15C3">
      <w:pPr>
        <w:numPr>
          <w:ilvl w:val="0"/>
          <w:numId w:val="1"/>
        </w:numPr>
        <w:jc w:val="both"/>
      </w:pPr>
      <w:r>
        <w:t>steč.upravitelju</w:t>
      </w:r>
    </w:p>
    <w:p w:rsidRDefault="00386574" w:rsidP="00117FBF" w:rsidR="00117FBF">
      <w:pPr>
        <w:numPr>
          <w:ilvl w:val="0"/>
          <w:numId w:val="1"/>
        </w:numPr>
        <w:jc w:val="both"/>
      </w:pPr>
      <w:r>
        <w:t>Tihomir Doko Osijek, Kapucinska 29</w:t>
      </w:r>
    </w:p>
    <w:p w:rsidRDefault="00DC2BCE" w:rsidP="00117FBF" w:rsidR="00DC2BCE">
      <w:pPr>
        <w:numPr>
          <w:ilvl w:val="0"/>
          <w:numId w:val="1"/>
        </w:numPr>
        <w:jc w:val="both"/>
      </w:pPr>
      <w:r>
        <w:t>Dubravko Čejka, Pušča Gornja</w:t>
      </w:r>
    </w:p>
    <w:p w:rsidRDefault="00DC2BCE" w:rsidP="00A14D92" w:rsidR="00F601C8">
      <w:pPr>
        <w:numPr>
          <w:ilvl w:val="0"/>
          <w:numId w:val="1"/>
        </w:numPr>
        <w:jc w:val="both"/>
      </w:pPr>
      <w:r>
        <w:t>H-ABDUCO d.o.o</w:t>
      </w:r>
      <w:r w:rsidR="00386574">
        <w:t xml:space="preserve"> Zagreb</w:t>
      </w:r>
      <w:r w:rsidR="003C1412">
        <w:t>, Slavonska avenija 6</w:t>
      </w:r>
    </w:p>
    <w:sectPr w:rsidR="00F601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15C3"/>
    <w:rsid w:val="00022983"/>
    <w:rsid w:val="000274B3"/>
    <w:rsid w:val="00047D04"/>
    <w:rsid w:val="00080419"/>
    <w:rsid w:val="00117FBF"/>
    <w:rsid w:val="00197EE6"/>
    <w:rsid w:val="001A695A"/>
    <w:rsid w:val="001E2218"/>
    <w:rsid w:val="00297AF0"/>
    <w:rsid w:val="00386574"/>
    <w:rsid w:val="003C1412"/>
    <w:rsid w:val="003C15C3"/>
    <w:rsid w:val="00403149"/>
    <w:rsid w:val="004C36D7"/>
    <w:rsid w:val="00591C80"/>
    <w:rsid w:val="006A3F76"/>
    <w:rsid w:val="00763F3A"/>
    <w:rsid w:val="007806CF"/>
    <w:rsid w:val="007F4BDB"/>
    <w:rsid w:val="008107AA"/>
    <w:rsid w:val="00817AD9"/>
    <w:rsid w:val="008C5D68"/>
    <w:rsid w:val="0091491A"/>
    <w:rsid w:val="00916944"/>
    <w:rsid w:val="009C2416"/>
    <w:rsid w:val="00A14D92"/>
    <w:rsid w:val="00A75F6E"/>
    <w:rsid w:val="00AA6F55"/>
    <w:rsid w:val="00C04F0D"/>
    <w:rsid w:val="00C23E40"/>
    <w:rsid w:val="00CE1744"/>
    <w:rsid w:val="00D23565"/>
    <w:rsid w:val="00DC2BCE"/>
    <w:rsid w:val="00EA4E25"/>
    <w:rsid w:val="00EB1377"/>
    <w:rsid w:val="00F55690"/>
    <w:rsid w:val="00F601C8"/>
    <w:rsid w:val="00FF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C15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C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1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C15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C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1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</izvorni_sadrzaj>
    <derivirana_varijabla naziv="DomainObject.Predmet.PrimjedbaSuca_1">I-36 DIO  U ORMARU - HODNIK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PROKOLEKT d.o.o Zagreb</item>
      <item>Jozo Perić, dipl.oec.</item>
      <item>Mato Stanković, Povjereništvo SSSH Sl.Brod</item>
      <item>Hrvatska gospodarska komora Zagreb</item>
      <item>VENETO BANKAd.d. Zagreb</item>
      <item>Aldo Brdarić punomoćnik sudionika u postupku GP GRADING d.o.o Cernik</item>
      <item>Željko Damjanac,odvj. Požega</item>
      <item>Igor Svilar,odvj. pun.razl.vjerovnika</item>
      <item>Mirjana Hajnal, Sl.Brod</item>
      <item>Tihomir Doko, Osijek</item>
      <item>Ivan Šebalj, Velika</item>
      <item>Jadranka Babić-Milberg</item>
      <item>Stjepan Mindum Trenkovo</item>
      <item>IVAN DUNDOVIĆ, ODVJ. POŽEGA</item>
      <item>Marijan Zec, Radovanci</item>
      <item>Marko Hreljac,odvj.</item>
      <item>CROATIA OSIGURANJE d.d.</item>
      <item>KOCKICA PROMET d.o.o Zagreb</item>
      <item>Tatjana Lončar Alković, Slav.Brod</item>
      <item>DINERS CLUB ADRIATIC d.d. Zagreb</item>
      <item>Slavica Gašparac,  Dolci</item>
      <item>POLICIJSKA UPRAVA BRODSKO-POSAVSKA</item>
      <item>GALON NEKRETNINE d.o.o</item>
      <item>VISOKI TRGOVAČKI SUD RH ZAGREB</item>
      <item>Vlatka Forgić</item>
      <item>Irena Kelava,odvj.vježb.</item>
      <item>Nikola Lukić</item>
      <item>Ivan Mikić</item>
      <item>Bernard Zec</item>
      <item>OPĆINSKO DRŽAVNO ODVJETNIŠTVO Osijek</item>
      <item>Tomislav Čabraja</item>
      <item>ERSTE&amp;STEIRMARKISCHE BANK d.d. Rijeka</item>
      <item>DUBRAVKO ČEJKA</item>
    </izvorni_sadrzaj>
    <derivirana_varijabla naziv="DomainObject.Predmet.OstaliListFormated_1">
      <item>Vlado Zec</item>
      <item>CROATIA OSIGURANJE d.d. Fil.Slav.Brod</item>
      <item>PROKOLEKT d.o.o Zagreb</item>
      <item>Jozo Perić, dipl.oec.</item>
      <item>Mato Stanković, Povjereništvo SSSH Sl.Brod</item>
      <item>Hrvatska gospodarska komora Zagreb</item>
      <item>VENETO BANKAd.d. Zagreb</item>
      <item>Aldo Brdarić punomoćnik sudionika u postupku GP GRADING d.o.o Cernik</item>
      <item>Željko Damjanac,odvj. Požega</item>
      <item>Igor Svilar,odvj. pun.razl.vjerovnika</item>
      <item>Mirjana Hajnal, Sl.Brod</item>
      <item>Tihomir Doko, Osijek</item>
      <item>Ivan Šebalj, Velika</item>
      <item>Jadranka Babić-Milberg</item>
      <item>Stjepan Mindum Trenkovo</item>
      <item>IVAN DUNDOVIĆ, ODVJ. POŽEGA</item>
      <item>Marijan Zec, Radovanci</item>
      <item>Marko Hreljac,odvj.</item>
      <item>CROATIA OSIGURANJE d.d.</item>
      <item>KOCKICA PROMET d.o.o Zagreb</item>
      <item>Tatjana Lončar Alković, Slav.Brod</item>
      <item>DINERS CLUB ADRIATIC d.d. Zagreb</item>
      <item>Slavica Gašparac,  Dolci</item>
      <item>POLICIJSKA UPRAVA BRODSKO-POSAVSKA</item>
      <item>GALON NEKRETNINE d.o.o</item>
      <item>VISOKI TRGOVAČKI SUD RH ZAGREB</item>
      <item>Vlatka Forgić</item>
      <item>Irena Kelava,odvj.vježb.</item>
      <item>Nikola Lukić</item>
      <item>Ivan Mikić</item>
      <item>Bernard Zec</item>
      <item>OPĆINSKO DRŽAVNO ODVJETNIŠTVO Osijek</item>
      <item>Tomislav Čabraja</item>
      <item>ERSTE&amp;STEIRMARKISCHE BANK d.d. Rijeka</item>
      <item>DUBRAVKO ČEJKA</item>
    </derivirana_varijabla>
  </DomainObject.Predmet.OstaliListFormated>
  <DomainObject.Predmet.OstaliListFormatedOIB>
    <izvorni_sadrzaj>
      <item>Vlado Zec</item>
      <item>CROATIA OSIGURANJE d.d. Fil.Slav.Brod</item>
      <item>PROKOLEKT d.o.o Zagreb</item>
      <item>Jozo Perić, dipl.oec., OIB 83577001032</item>
      <item>Mato Stanković, Povjereništvo SSSH Sl.Brod</item>
      <item>Hrvatska gospodarska komora Zagreb</item>
      <item>VENETO BANKAd.d. Zagreb</item>
      <item>Aldo Brdarić punomoćnik sudionika u postupku GP GRADING d.o.o Cernik</item>
      <item>Željko Damjanac,odvj. Požega</item>
      <item>Igor Svilar,odvj. pun.razl.vjerovnika</item>
      <item>Mirjana Hajnal, Sl.Brod</item>
      <item>Tihomir Doko, Osijek</item>
      <item>Ivan Šebalj, Velika</item>
      <item>Jadranka Babić-Milberg</item>
      <item>Stjepan Mindum Trenkovo</item>
      <item>IVAN DUNDOVIĆ, ODVJ. POŽEGA</item>
      <item>Marijan Zec, Radovanci</item>
      <item>Marko Hreljac,odvj.</item>
      <item>CROATIA OSIGURANJE d.d.</item>
      <item>KOCKICA PROMET d.o.o Zagreb</item>
      <item>Tatjana Lončar Alković, Slav.Brod</item>
      <item>DINERS CLUB ADRIATIC d.d. Zagreb, OIB 85941596441</item>
      <item>Slavica Gašparac,  Dolci</item>
      <item>POLICIJSKA UPRAVA BRODSKO-POSAVSKA</item>
      <item>GALON NEKRETNINE d.o.o, OIB 91623601386</item>
      <item>VISOKI TRGOVAČKI SUD RH ZAGREB</item>
      <item>Vlatka Forgić</item>
      <item>Irena Kelava,odvj.vježb.</item>
      <item>Nikola Lukić, OIB 20436040986</item>
      <item>Ivan Mikić</item>
      <item>Bernard Zec, OIB 20356936270</item>
      <item>OPĆINSKO DRŽAVNO ODVJETNIŠTVO Osijek</item>
      <item>Tomislav Čabraja, OIB 74098506277</item>
      <item>ERSTE&amp;STEIRMARKISCHE BANK d.d. Rijeka</item>
      <item>DUBRAVKO ČEJKA, OIB 55730519911</item>
    </izvorni_sadrzaj>
    <derivirana_varijabla naziv="DomainObject.Predmet.OstaliListFormatedOIB_1">
      <item>Vlado Zec</item>
      <item>CROATIA OSIGURANJE d.d. Fil.Slav.Brod</item>
      <item>PROKOLEKT d.o.o Zagreb</item>
      <item>Jozo Perić, dipl.oec., OIB 83577001032</item>
      <item>Mato Stanković, Povjereništvo SSSH Sl.Brod</item>
      <item>Hrvatska gospodarska komora Zagreb</item>
      <item>VENETO BANKAd.d. Zagreb</item>
      <item>Aldo Brdarić punomoćnik sudionika u postupku GP GRADING d.o.o Cernik</item>
      <item>Željko Damjanac,odvj. Požega</item>
      <item>Igor Svilar,odvj. pun.razl.vjerovnika</item>
      <item>Mirjana Hajnal, Sl.Brod</item>
      <item>Tihomir Doko, Osijek</item>
      <item>Ivan Šebalj, Velika</item>
      <item>Jadranka Babić-Milberg</item>
      <item>Stjepan Mindum Trenkovo</item>
      <item>IVAN DUNDOVIĆ, ODVJ. POŽEGA</item>
      <item>Marijan Zec, Radovanci</item>
      <item>Marko Hreljac,odvj.</item>
      <item>CROATIA OSIGURANJE d.d.</item>
      <item>KOCKICA PROMET d.o.o Zagreb</item>
      <item>Tatjana Lončar Alković, Slav.Brod</item>
      <item>DINERS CLUB ADRIATIC d.d. Zagreb, OIB 85941596441</item>
      <item>Slavica Gašparac,  Dolci</item>
      <item>POLICIJSKA UPRAVA BRODSKO-POSAVSKA</item>
      <item>GALON NEKRETNINE d.o.o, OIB 91623601386</item>
      <item>VISOKI TRGOVAČKI SUD RH ZAGREB</item>
      <item>Vlatka Forgić</item>
      <item>Irena Kelava,odvj.vježb.</item>
      <item>Nikola Lukić, OIB 20436040986</item>
      <item>Ivan Mikić</item>
      <item>Bernard Zec, OIB 20356936270</item>
      <item>OPĆINSKO DRŽAVNO ODVJETNIŠTVO Osijek</item>
      <item>Tomislav Čabraja, OIB 74098506277</item>
      <item>ERSTE&amp;STEIRMARKISCHE BANK d.d. Rijeka</item>
      <item>DUBRAVKO ČEJKA, OIB 55730519911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PROKOLEKT d.o.o Zagreb, Rapska 46b, 10000 Zagreb</item>
      <item>Jozo Perić, dipl.oec., Dr.F.Tuđmana 28, Velika</item>
      <item>Mato Stanković, Povjereništvo SSSH Sl.Brod</item>
      <item>Hrvatska gospodarska komora Zagreb, Ruzveltov trg 2, 10000 Zagreb</item>
      <item>VENETO BANKAd.d. Zagreb</item>
      <item>Aldo Brdarić, Slavonskih graničara 20/II, 35400 Nova Gradiška punomoćnik sudionika u postupku GP GRADING d.o.o Cernik</item>
      <item>Željko Damjanac,odvj. Požega</item>
      <item>Igor Svilar,odvj. pun.razl.vjerovnika, Gredička 23, 10000 Zagreb</item>
      <item>Mirjana Hajnal, Sl.Brod</item>
      <item>Tihomir Doko, Osijek</item>
      <item>Ivan Šebalj, Velika</item>
      <item>Jadranka Babić-Milberg, Mažuranićeva, 35000 Slavonski Brod</item>
      <item>Stjepan Mindum Trenkovo</item>
      <item>IVAN DUNDOVIĆ, ODVJ. POŽEGA</item>
      <item>Marijan Zec, Radovanci</item>
      <item>Marko Hreljac,odvj., A.Opalski br. 2, 42000 Varaždin</item>
      <item>CROATIA OSIGURANJE d.d.</item>
      <item>KOCKICA PROMET d.o.o Zagreb, 10000 Zagreb</item>
      <item>Tatjana Lončar Alković, Slav.Brod</item>
      <item>DINERS CLUB ADRIATIC d.d. Zagreb, Praška 5, 10000 Zagreb</item>
      <item>Slavica Gašparac,  Dolci</item>
      <item>POLICIJSKA UPRAVA BRODSKO-POSAVSKA, 35000 Slavonski Brod</item>
      <item>GALON NEKRETNINE d.o.o, Industrijska 30, 34000 Požega</item>
      <item>VISOKI TRGOVAČKI SUD RH ZAGREB, Berislavićeva 11, 10000 Zagreb</item>
      <item>Vlatka Forgić</item>
      <item>Irena Kelava,odvj.vježb., Gredička 23, 10000 Zagreb</item>
      <item>Nikola Lukić, Frankopanska 19, 34330 Velika</item>
      <item>Ivan Mikić, Baćindol 76, 35404 Cernik</item>
      <item>Bernard Zec, Trg bana Josipa Jelačića 24, 34330 Velika</item>
      <item>OPĆINSKO DRŽAVNO ODVJETNIŠTVO Osijek, 31000 Osijek</item>
      <item>Tomislav Čabraja, Stjepana Ferića 5, 34000 Vidovci</item>
      <item>ERSTE&amp;STEIRMARKISCHE BANK d.d. Rijeka, Jadranski trg 3A, 51000 Rijeka</item>
      <item>DUBRAVKO ČEJKA, Vidikovec 36, 10290 Gornja Pušća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PROKOLEKT d.o.o Zagreb, Rapska 46b, 10000 Zagreb</item>
      <item>Jozo Perić, dipl.oec., Dr.F.Tuđmana 28, Velika</item>
      <item>Mato Stanković, Povjereništvo SSSH Sl.Brod</item>
      <item>Hrvatska gospodarska komora Zagreb, Ruzveltov trg 2, 10000 Zagreb</item>
      <item>VENETO BANKAd.d. Zagreb</item>
      <item>Aldo Brdarić, Slavonskih graničara 20/II, 35400 Nova Gradiška punomoćnik sudionika u postupku GP GRADING d.o.o Cernik</item>
      <item>Željko Damjanac,odvj. Požega</item>
      <item>Igor Svilar,odvj. pun.razl.vjerovnika, Gredička 23, 10000 Zagreb</item>
      <item>Mirjana Hajnal, Sl.Brod</item>
      <item>Tihomir Doko, Osijek</item>
      <item>Ivan Šebalj, Velika</item>
      <item>Jadranka Babić-Milberg, Mažuranićeva, 35000 Slavonski Brod</item>
      <item>Stjepan Mindum Trenkovo</item>
      <item>IVAN DUNDOVIĆ, ODVJ. POŽEGA</item>
      <item>Marijan Zec, Radovanci</item>
      <item>Marko Hreljac,odvj., A.Opalski br. 2, 42000 Varaždin</item>
      <item>CROATIA OSIGURANJE d.d.</item>
      <item>KOCKICA PROMET d.o.o Zagreb, 10000 Zagreb</item>
      <item>Tatjana Lončar Alković, Slav.Brod</item>
      <item>DINERS CLUB ADRIATIC d.d. Zagreb, Praška 5, 10000 Zagreb</item>
      <item>Slavica Gašparac,  Dolci</item>
      <item>POLICIJSKA UPRAVA BRODSKO-POSAVSKA, 35000 Slavonski Brod</item>
      <item>GALON NEKRETNINE d.o.o, Industrijska 30, 34000 Požega</item>
      <item>VISOKI TRGOVAČKI SUD RH ZAGREB, Berislavićeva 11, 10000 Zagreb</item>
      <item>Vlatka Forgić</item>
      <item>Irena Kelava,odvj.vježb., Gredička 23, 10000 Zagreb</item>
      <item>Nikola Lukić, Frankopanska 19, 34330 Velika</item>
      <item>Ivan Mikić, Baćindol 76, 35404 Cernik</item>
      <item>Bernard Zec, Trg bana Josipa Jelačića 24, 34330 Velika</item>
      <item>OPĆINSKO DRŽAVNO ODVJETNIŠTVO Osijek, 31000 Osijek</item>
      <item>Tomislav Čabraja, Stjepana Ferića 5, 34000 Vidovci</item>
      <item>ERSTE&amp;STEIRMARKISCHE BANK d.d. Rijeka, Jadranski trg 3A, 51000 Rijeka</item>
      <item>DUBRAVKO ČEJKA, Vidikovec 36, 10290 Gornja Pušća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PROKOLEKT d.o.o Zagreb, Rapska 46b, 10000 Zagreb</item>
      <item>Jozo Perić, dipl.oec., OIB 83577001032, Dr.F.Tuđmana 28, Velika</item>
      <item>Mato Stanković, Povjereništvo SSSH Sl.Brod</item>
      <item>Hrvatska gospodarska komora Zagreb, Ruzveltov trg 2, 10000 Zagreb</item>
      <item>VENETO BANKAd.d. Zagreb</item>
      <item>Aldo Brdarić, Slavonskih graničara 20/II, 35400 Nova Gradiška punomoćnik sudionika u postupku GP GRADING d.o.o Cernik</item>
      <item>Željko Damjanac,odvj. Požega</item>
      <item>Igor Svilar,odvj. pun.razl.vjerovnika, Gredička 23, 10000 Zagreb</item>
      <item>Mirjana Hajnal, Sl.Brod</item>
      <item>Tihomir Doko, Osijek</item>
      <item>Ivan Šebalj, Velika</item>
      <item>Jadranka Babić-Milberg, Mažuranićeva, 35000 Slavonski Brod</item>
      <item>Stjepan Mindum Trenkovo</item>
      <item>IVAN DUNDOVIĆ, ODVJ. POŽEGA</item>
      <item>Marijan Zec, Radovanci</item>
      <item>Marko Hreljac,odvj., A.Opalski br. 2, 42000 Varaždin</item>
      <item>CROATIA OSIGURANJE d.d.</item>
      <item>KOCKICA PROMET d.o.o Zagreb, 10000 Zagreb</item>
      <item>Tatjana Lončar Alković, Slav.Brod</item>
      <item>DINERS CLUB ADRIATIC d.d. Zagreb, OIB 85941596441, Praška 5, 10000 Zagreb</item>
      <item>Slavica Gašparac,  Dolci</item>
      <item>POLICIJSKA UPRAVA BRODSKO-POSAVSKA, 35000 Slavonski Brod</item>
      <item>GALON NEKRETNINE d.o.o, OIB 91623601386, Industrijska 30, 34000 Požega</item>
      <item>VISOKI TRGOVAČKI SUD RH ZAGREB, Berislavićeva 11, 10000 Zagreb</item>
      <item>Vlatka Forgić</item>
      <item>Irena Kelava,odvj.vježb., Gredička 23, 10000 Zagreb</item>
      <item>Nikola Lukić, OIB 20436040986, Frankopanska 19, 34330 Velika</item>
      <item>Ivan Mikić, Baćindol 76, 35404 Cernik</item>
      <item>Bernard Zec, OIB 20356936270, Trg bana Josipa Jelačića 24, 34330 Velika</item>
      <item>OPĆINSKO DRŽAVNO ODVJETNIŠTVO Osijek, 31000 Osijek</item>
      <item>Tomislav Čabraja, OIB 74098506277, Stjepana Ferića 5, 34000 Vidovci</item>
      <item>ERSTE&amp;STEIRMARKISCHE BANK d.d. Rijeka, Jadranski trg 3A, 51000 Rijeka</item>
      <item>DUBRAVKO ČEJKA, OIB 55730519911, Vidikovec 36, 10290 Gornja Pušća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PROKOLEKT d.o.o Zagreb, Rapska 46b, 10000 Zagreb</item>
      <item>Jozo Perić, dipl.oec., OIB 83577001032, Dr.F.Tuđmana 28, Velika</item>
      <item>Mato Stanković, Povjereništvo SSSH Sl.Brod</item>
      <item>Hrvatska gospodarska komora Zagreb, Ruzveltov trg 2, 10000 Zagreb</item>
      <item>VENETO BANKAd.d. Zagreb</item>
      <item>Aldo Brdarić, Slavonskih graničara 20/II, 35400 Nova Gradiška punomoćnik sudionika u postupku GP GRADING d.o.o Cernik</item>
      <item>Željko Damjanac,odvj. Požega</item>
      <item>Igor Svilar,odvj. pun.razl.vjerovnika, Gredička 23, 10000 Zagreb</item>
      <item>Mirjana Hajnal, Sl.Brod</item>
      <item>Tihomir Doko, Osijek</item>
      <item>Ivan Šebalj, Velika</item>
      <item>Jadranka Babić-Milberg, Mažuranićeva, 35000 Slavonski Brod</item>
      <item>Stjepan Mindum Trenkovo</item>
      <item>IVAN DUNDOVIĆ, ODVJ. POŽEGA</item>
      <item>Marijan Zec, Radovanci</item>
      <item>Marko Hreljac,odvj., A.Opalski br. 2, 42000 Varaždin</item>
      <item>CROATIA OSIGURANJE d.d.</item>
      <item>KOCKICA PROMET d.o.o Zagreb, 10000 Zagreb</item>
      <item>Tatjana Lončar Alković, Slav.Brod</item>
      <item>DINERS CLUB ADRIATIC d.d. Zagreb, OIB 85941596441, Praška 5, 10000 Zagreb</item>
      <item>Slavica Gašparac,  Dolci</item>
      <item>POLICIJSKA UPRAVA BRODSKO-POSAVSKA, 35000 Slavonski Brod</item>
      <item>GALON NEKRETNINE d.o.o, OIB 91623601386, Industrijska 30, 34000 Požega</item>
      <item>VISOKI TRGOVAČKI SUD RH ZAGREB, Berislavićeva 11, 10000 Zagreb</item>
      <item>Vlatka Forgić</item>
      <item>Irena Kelava,odvj.vježb., Gredička 23, 10000 Zagreb</item>
      <item>Nikola Lukić, OIB 20436040986, Frankopanska 19, 34330 Velika</item>
      <item>Ivan Mikić, Baćindol 76, 35404 Cernik</item>
      <item>Bernard Zec, OIB 20356936270, Trg bana Josipa Jelačića 24, 34330 Velika</item>
      <item>OPĆINSKO DRŽAVNO ODVJETNIŠTVO Osijek, 31000 Osijek</item>
      <item>Tomislav Čabraja, OIB 74098506277, Stjepana Ferića 5, 34000 Vidovci</item>
      <item>ERSTE&amp;STEIRMARKISCHE BANK d.d. Rijeka, Jadranski trg 3A, 51000 Rijeka</item>
      <item>DUBRAVKO ČEJKA, OIB 55730519911, Vidikovec 36, 10290 Gornja Pušća</item>
    </derivirana_varijabla>
  </DomainObject.Predmet.OstaliListFormatedWithAdressOIB>
  <DomainObject.Predmet.OstaliListNazivFormated>
    <izvorni_sadrzaj>
      <item>Vlado Zec</item>
      <item>CROATIA OSIGURANJE d.d. Fil.Slav.Brod</item>
      <item>PROKOLEKT d.o.o Zagreb</item>
      <item>Jozo Perić, dipl.oec.</item>
      <item>Mato Stanković, Povjereništvo SSSH Sl.Brod</item>
      <item>Hrvatska gospodarska komora Zagreb</item>
      <item>VENETO BANKAd.d. Zagreb</item>
      <item>Aldo Brdarić</item>
      <item>Željko Damjanac,odvj. Požega</item>
      <item>Igor Svilar,odvj. pun.razl.vjerovnika</item>
      <item>Mirjana Hajnal, Sl.Brod</item>
      <item>Tihomir Doko, Osijek</item>
      <item>Ivan Šebalj, Velika</item>
      <item>Jadranka Babić-Milberg</item>
      <item>Stjepan Mindum Trenkovo</item>
      <item>IVAN DUNDOVIĆ, ODVJ. POŽEGA</item>
      <item>Marijan Zec, Radovanci</item>
      <item>Marko Hreljac,odvj.</item>
      <item>CROATIA OSIGURANJE d.d.</item>
      <item>KOCKICA PROMET d.o.o Zagreb</item>
      <item>Tatjana Lončar Alković, Slav.Brod</item>
      <item>DINERS CLUB ADRIATIC d.d. Zagreb</item>
      <item>Slavica Gašparac,  Dolci</item>
      <item>POLICIJSKA UPRAVA BRODSKO-POSAVSKA</item>
      <item>GALON NEKRETNINE d.o.o</item>
      <item>VISOKI TRGOVAČKI SUD RH ZAGREB</item>
      <item>Vlatka Forgić</item>
      <item>Irena Kelava,odvj.vježb.</item>
      <item>Nikola Lukić</item>
      <item>Ivan Mikić</item>
      <item>Bernard Zec</item>
      <item>OPĆINSKO DRŽAVNO ODVJETNIŠTVO Osijek</item>
      <item>Tomislav Čabraja</item>
      <item>ERSTE&amp;STEIRMARKISCHE BANK d.d. Rijeka</item>
      <item>DUBRAVKO ČEJKA</item>
    </izvorni_sadrzaj>
    <derivirana_varijabla naziv="DomainObject.Predmet.OstaliListNazivFormated_1">
      <item>Vlado Zec</item>
      <item>CROATIA OSIGURANJE d.d. Fil.Slav.Brod</item>
      <item>PROKOLEKT d.o.o Zagreb</item>
      <item>Jozo Perić, dipl.oec.</item>
      <item>Mato Stanković, Povjereništvo SSSH Sl.Brod</item>
      <item>Hrvatska gospodarska komora Zagreb</item>
      <item>VENETO BANKAd.d. Zagreb</item>
      <item>Aldo Brdarić</item>
      <item>Željko Damjanac,odvj. Požega</item>
      <item>Igor Svilar,odvj. pun.razl.vjerovnika</item>
      <item>Mirjana Hajnal, Sl.Brod</item>
      <item>Tihomir Doko, Osijek</item>
      <item>Ivan Šebalj, Velika</item>
      <item>Jadranka Babić-Milberg</item>
      <item>Stjepan Mindum Trenkovo</item>
      <item>IVAN DUNDOVIĆ, ODVJ. POŽEGA</item>
      <item>Marijan Zec, Radovanci</item>
      <item>Marko Hreljac,odvj.</item>
      <item>CROATIA OSIGURANJE d.d.</item>
      <item>KOCKICA PROMET d.o.o Zagreb</item>
      <item>Tatjana Lončar Alković, Slav.Brod</item>
      <item>DINERS CLUB ADRIATIC d.d. Zagreb</item>
      <item>Slavica Gašparac,  Dolci</item>
      <item>POLICIJSKA UPRAVA BRODSKO-POSAVSKA</item>
      <item>GALON NEKRETNINE d.o.o</item>
      <item>VISOKI TRGOVAČKI SUD RH ZAGREB</item>
      <item>Vlatka Forgić</item>
      <item>Irena Kelava,odvj.vježb.</item>
      <item>Nikola Lukić</item>
      <item>Ivan Mikić</item>
      <item>Bernard Zec</item>
      <item>OPĆINSKO DRŽAVNO ODVJETNIŠTVO Osijek</item>
      <item>Tomislav Čabraja</item>
      <item>ERSTE&amp;STEIRMARKISCHE BANK d.d. Rijeka</item>
      <item>DUBRAVKO ČEJKA</item>
    </derivirana_varijabla>
  </DomainObject.Predmet.OstaliListNazivFormated>
  <DomainObject.Predmet.OstaliListNazivFormatedOIB>
    <izvorni_sadrzaj>
      <item>Vlado Zec</item>
      <item>CROATIA OSIGURANJE d.d. Fil.Slav.Brod</item>
      <item>PROKOLEKT d.o.o Zagreb</item>
      <item>Jozo Perić, dipl.oec., OIB 83577001032</item>
      <item>Mato Stanković, Povjereništvo SSSH Sl.Brod</item>
      <item>Hrvatska gospodarska komora Zagreb</item>
      <item>VENETO BANKAd.d. Zagreb</item>
      <item>Aldo Brdarić</item>
      <item>Željko Damjanac,odvj. Požega</item>
      <item>Igor Svilar,odvj. pun.razl.vjerovnika</item>
      <item>Mirjana Hajnal, Sl.Brod</item>
      <item>Tihomir Doko, Osijek</item>
      <item>Ivan Šebalj, Velika</item>
      <item>Jadranka Babić-Milberg</item>
      <item>Stjepan Mindum Trenkovo</item>
      <item>IVAN DUNDOVIĆ, ODVJ. POŽEGA</item>
      <item>Marijan Zec, Radovanci</item>
      <item>Marko Hreljac,odvj.</item>
      <item>CROATIA OSIGURANJE d.d.</item>
      <item>KOCKICA PROMET d.o.o Zagreb</item>
      <item>Tatjana Lončar Alković, Slav.Brod</item>
      <item>DINERS CLUB ADRIATIC d.d. Zagreb, OIB 85941596441</item>
      <item>Slavica Gašparac,  Dolci</item>
      <item>POLICIJSKA UPRAVA BRODSKO-POSAVSKA</item>
      <item>GALON NEKRETNINE d.o.o, OIB 91623601386</item>
      <item>VISOKI TRGOVAČKI SUD RH ZAGREB</item>
      <item>Vlatka Forgić</item>
      <item>Irena Kelava,odvj.vježb.</item>
      <item>Nikola Lukić, OIB 20436040986</item>
      <item>Ivan Mikić</item>
      <item>Bernard Zec, OIB 20356936270</item>
      <item>OPĆINSKO DRŽAVNO ODVJETNIŠTVO Osijek</item>
      <item>Tomislav Čabraja, OIB 74098506277</item>
      <item>ERSTE&amp;STEIRMARKISCHE BANK d.d. Rijeka</item>
      <item>DUBRAVKO ČEJKA, OIB 55730519911</item>
    </izvorni_sadrzaj>
    <derivirana_varijabla naziv="DomainObject.Predmet.OstaliListNazivFormatedOIB_1">
      <item>Vlado Zec</item>
      <item>CROATIA OSIGURANJE d.d. Fil.Slav.Brod</item>
      <item>PROKOLEKT d.o.o Zagreb</item>
      <item>Jozo Perić, dipl.oec., OIB 83577001032</item>
      <item>Mato Stanković, Povjereništvo SSSH Sl.Brod</item>
      <item>Hrvatska gospodarska komora Zagreb</item>
      <item>VENETO BANKAd.d. Zagreb</item>
      <item>Aldo Brdarić</item>
      <item>Željko Damjanac,odvj. Požega</item>
      <item>Igor Svilar,odvj. pun.razl.vjerovnika</item>
      <item>Mirjana Hajnal, Sl.Brod</item>
      <item>Tihomir Doko, Osijek</item>
      <item>Ivan Šebalj, Velika</item>
      <item>Jadranka Babić-Milberg</item>
      <item>Stjepan Mindum Trenkovo</item>
      <item>IVAN DUNDOVIĆ, ODVJ. POŽEGA</item>
      <item>Marijan Zec, Radovanci</item>
      <item>Marko Hreljac,odvj.</item>
      <item>CROATIA OSIGURANJE d.d.</item>
      <item>KOCKICA PROMET d.o.o Zagreb</item>
      <item>Tatjana Lončar Alković, Slav.Brod</item>
      <item>DINERS CLUB ADRIATIC d.d. Zagreb, OIB 85941596441</item>
      <item>Slavica Gašparac,  Dolci</item>
      <item>POLICIJSKA UPRAVA BRODSKO-POSAVSKA</item>
      <item>GALON NEKRETNINE d.o.o, OIB 91623601386</item>
      <item>VISOKI TRGOVAČKI SUD RH ZAGREB</item>
      <item>Vlatka Forgić</item>
      <item>Irena Kelava,odvj.vježb.</item>
      <item>Nikola Lukić, OIB 20436040986</item>
      <item>Ivan Mikić</item>
      <item>Bernard Zec, OIB 20356936270</item>
      <item>OPĆINSKO DRŽAVNO ODVJETNIŠTVO Osijek</item>
      <item>Tomislav Čabraja, OIB 74098506277</item>
      <item>ERSTE&amp;STEIRMARKISCHE BANK d.d. Rijeka</item>
      <item>DUBRAVKO ČEJKA, OIB 55730519911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KAMEN-INGRAD d.d. Velika</item>
      <item>GP GRADING d.o.o Cernik</item>
      <item>Vlado Zec</item>
      <item>CROATIA OSIGURANJE d.d. Fil.Slav.Brod</item>
      <item>PROKOLEKT d.o.o Zagreb</item>
      <item>Jozo Perić, dipl.oec.</item>
      <item>Mato Stanković, Povjereništvo SSSH Sl.Brod</item>
      <item>Hrvatska gospodarska komora Zagreb</item>
      <item>VENETO BANKAd.d. Zagreb</item>
      <item>Aldo Brdarić</item>
      <item>Željko Damjanac,odvj. Požega</item>
      <item>Igor Svilar,odvj. pun.razl.vjerovnika</item>
      <item>Mirjana Hajnal, Sl.Brod</item>
      <item>Tihomir Doko, Osijek</item>
      <item>Ivan Šebalj, Velika</item>
      <item>Jadranka Babić-Milberg</item>
      <item>Stjepan Mindum Trenkovo</item>
      <item>IVAN DUNDOVIĆ, ODVJ. POŽEGA</item>
      <item>Marijan Zec, Radovanci</item>
      <item>Marko Hreljac,odvj.</item>
      <item>CROATIA OSIGURANJE d.d.</item>
      <item>KOCKICA PROMET d.o.o Zagreb</item>
      <item>Tatjana Lončar Alković, Slav.Brod</item>
      <item>DINERS CLUB ADRIATIC d.d. Zagreb</item>
      <item>Slavica Gašparac,  Dolci</item>
      <item>POLICIJSKA UPRAVA BRODSKO-POSAVSKA</item>
      <item>GALON NEKRETNINE d.o.o</item>
      <item>VISOKI TRGOVAČKI SUD RH ZAGREB</item>
      <item>Vlatka Forgić</item>
      <item>Irena Kelava,odvj.vježb.</item>
      <item>Nikola Lukić</item>
      <item>Ivan Mikić</item>
      <item>Bernard Zec</item>
      <item>OPĆINSKO DRŽAVNO ODVJETNIŠTVO Osijek</item>
      <item>Tomislav Čabraja</item>
      <item>ERSTE&amp;STEIRMARKISCHE BANK d.d. Rijeka</item>
      <item>DUBRAVKO ČEJKA</item>
    </izvorni_sadrzaj>
    <derivirana_varijabla naziv="DomainObject.Predmet.SudioniciListNaziv_1">
      <item>KAMEN-INGRAD d.d. Velika</item>
      <item>GP GRADING d.o.o Cernik</item>
      <item>Vlado Zec</item>
      <item>CROATIA OSIGURANJE d.d. Fil.Slav.Brod</item>
      <item>PROKOLEKT d.o.o Zagreb</item>
      <item>Jozo Perić, dipl.oec.</item>
      <item>Mato Stanković, Povjereništvo SSSH Sl.Brod</item>
      <item>Hrvatska gospodarska komora Zagreb</item>
      <item>VENETO BANKAd.d. Zagreb</item>
      <item>Aldo Brdarić</item>
      <item>Željko Damjanac,odvj. Požega</item>
      <item>Igor Svilar,odvj. pun.razl.vjerovnika</item>
      <item>Mirjana Hajnal, Sl.Brod</item>
      <item>Tihomir Doko, Osijek</item>
      <item>Ivan Šebalj, Velika</item>
      <item>Jadranka Babić-Milberg</item>
      <item>Stjepan Mindum Trenkovo</item>
      <item>IVAN DUNDOVIĆ, ODVJ. POŽEGA</item>
      <item>Marijan Zec, Radovanci</item>
      <item>Marko Hreljac,odvj.</item>
      <item>CROATIA OSIGURANJE d.d.</item>
      <item>KOCKICA PROMET d.o.o Zagreb</item>
      <item>Tatjana Lončar Alković, Slav.Brod</item>
      <item>DINERS CLUB ADRIATIC d.d. Zagreb</item>
      <item>Slavica Gašparac,  Dolci</item>
      <item>POLICIJSKA UPRAVA BRODSKO-POSAVSKA</item>
      <item>GALON NEKRETNINE d.o.o</item>
      <item>VISOKI TRGOVAČKI SUD RH ZAGREB</item>
      <item>Vlatka Forgić</item>
      <item>Irena Kelava,odvj.vježb.</item>
      <item>Nikola Lukić</item>
      <item>Ivan Mikić</item>
      <item>Bernard Zec</item>
      <item>OPĆINSKO DRŽAVNO ODVJETNIŠTVO Osijek</item>
      <item>Tomislav Čabraja</item>
      <item>ERSTE&amp;STEIRMARKISCHE BANK d.d. Rijeka</item>
      <item>DUBRAVKO ČEJKA</item>
    </derivirana_varijabla>
  </DomainObject.Predmet.SudioniciListNaziv>
  <DomainObject.Predmet.SudioniciListAdressOIB>
    <izvorni_sadrzaj>
      <item>KAMEN-INGRAD d.d. Velika, OIB 75852810093, Trg bana Jelačića 9,34330 Velika</item>
      <item>GP GRADING d.o.o Cernik, OIB 13868937119, Požeška 169,35404 Cernik</item>
      <item>Vlado Zec, D.Lermana 16,34330 Velika</item>
      <item>CROATIA OSIGURANJE d.d. Fil.Slav.Brod, Mažuranićeva ul.,35000 Slavonski Brod</item>
      <item>PROKOLEKT d.o.o Zagreb, Rapska 46b,10000 Zagreb</item>
      <item>Jozo Perić, dipl.oec., OIB 83577001032, Dr.F.Tuđmana 28,Velika</item>
      <item>Mato Stanković, Povjereništvo SSSH Sl.Brod</item>
      <item>Hrvatska gospodarska komora Zagreb, Ruzveltov trg 2,10000 Zagreb</item>
      <item>VENETO BANKAd.d. Zagreb</item>
      <item>Aldo Brdarić, Slavonskih graničara 20/II,35400 Nova Gradiška</item>
      <item>Željko Damjanac,odvj. Požega</item>
      <item>Igor Svilar,odvj. pun.razl.vjerovnika, Gredička 23,10000 Zagreb</item>
      <item>Mirjana Hajnal, Sl.Brod</item>
      <item>Tihomir Doko, Osijek</item>
      <item>Ivan Šebalj, Velika</item>
      <item>Jadranka Babić-Milberg, Mažuranićeva,35000 Slavonski Brod</item>
      <item>Stjepan Mindum Trenkovo</item>
      <item>IVAN DUNDOVIĆ, ODVJ. POŽEGA</item>
      <item>Marijan Zec, Radovanci</item>
      <item>Marko Hreljac,odvj., A.Opalski br. 2,42000 Varaždin</item>
      <item>CROATIA OSIGURANJE d.d.</item>
      <item>KOCKICA PROMET d.o.o Zagreb, 10000 Zagreb</item>
      <item>Tatjana Lončar Alković, Slav.Brod</item>
      <item>DINERS CLUB ADRIATIC d.d. Zagreb, OIB 85941596441, Praška 5,10000 Zagreb</item>
      <item>Slavica Gašparac,  Dolci</item>
      <item>POLICIJSKA UPRAVA BRODSKO-POSAVSKA, 35000 Slavonski Brod</item>
      <item>GALON NEKRETNINE d.o.o, OIB 91623601386, Industrijska 30,34000 Požega</item>
      <item>VISOKI TRGOVAČKI SUD RH ZAGREB, Berislavićeva 11,10000 Zagreb</item>
      <item>Vlatka Forgić</item>
      <item>Irena Kelava,odvj.vježb., Gredička 23,10000 Zagreb</item>
      <item>Nikola Lukić, OIB 20436040986, Frankopanska 19,34330 Velika</item>
      <item>Ivan Mikić, Baćindol 76,35404 Cernik</item>
      <item>Bernard Zec, OIB 20356936270, Trg bana Josipa Jelačića 24,34330 Velika</item>
      <item>OPĆINSKO DRŽAVNO ODVJETNIŠTVO Osijek, 31000 Osijek</item>
      <item>Tomislav Čabraja, OIB 74098506277, Stjepana Ferića 5,34000 Vidovci</item>
      <item>ERSTE&amp;STEIRMARKISCHE BANK d.d. Rijeka, Jadranski trg 3A,51000 Rijeka</item>
      <item>DUBRAVKO ČEJKA, OIB 55730519911, Vidikovec 36,10290 Gornja Pušća</item>
    </izvorni_sadrzaj>
    <derivirana_varijabla naziv="DomainObject.Predmet.SudioniciListAdressOIB_1">
      <item>KAMEN-INGRAD d.d. Velika, OIB 75852810093, Trg bana Jelačića 9,34330 Velika</item>
      <item>GP GRADING d.o.o Cernik, OIB 13868937119, Požeška 169,35404 Cernik</item>
      <item>Vlado Zec, D.Lermana 16,34330 Velika</item>
      <item>CROATIA OSIGURANJE d.d. Fil.Slav.Brod, Mažuranićeva ul.,35000 Slavonski Brod</item>
      <item>PROKOLEKT d.o.o Zagreb, Rapska 46b,10000 Zagreb</item>
      <item>Jozo Perić, dipl.oec., OIB 83577001032, Dr.F.Tuđmana 28,Velika</item>
      <item>Mato Stanković, Povjereništvo SSSH Sl.Brod</item>
      <item>Hrvatska gospodarska komora Zagreb, Ruzveltov trg 2,10000 Zagreb</item>
      <item>VENETO BANKAd.d. Zagreb</item>
      <item>Aldo Brdarić, Slavonskih graničara 20/II,35400 Nova Gradiška</item>
      <item>Željko Damjanac,odvj. Požega</item>
      <item>Igor Svilar,odvj. pun.razl.vjerovnika, Gredička 23,10000 Zagreb</item>
      <item>Mirjana Hajnal, Sl.Brod</item>
      <item>Tihomir Doko, Osijek</item>
      <item>Ivan Šebalj, Velika</item>
      <item>Jadranka Babić-Milberg, Mažuranićeva,35000 Slavonski Brod</item>
      <item>Stjepan Mindum Trenkovo</item>
      <item>IVAN DUNDOVIĆ, ODVJ. POŽEGA</item>
      <item>Marijan Zec, Radovanci</item>
      <item>Marko Hreljac,odvj., A.Opalski br. 2,42000 Varaždin</item>
      <item>CROATIA OSIGURANJE d.d.</item>
      <item>KOCKICA PROMET d.o.o Zagreb, 10000 Zagreb</item>
      <item>Tatjana Lončar Alković, Slav.Brod</item>
      <item>DINERS CLUB ADRIATIC d.d. Zagreb, OIB 85941596441, Praška 5,10000 Zagreb</item>
      <item>Slavica Gašparac,  Dolci</item>
      <item>POLICIJSKA UPRAVA BRODSKO-POSAVSKA, 35000 Slavonski Brod</item>
      <item>GALON NEKRETNINE d.o.o, OIB 91623601386, Industrijska 30,34000 Požega</item>
      <item>VISOKI TRGOVAČKI SUD RH ZAGREB, Berislavićeva 11,10000 Zagreb</item>
      <item>Vlatka Forgić</item>
      <item>Irena Kelava,odvj.vježb., Gredička 23,10000 Zagreb</item>
      <item>Nikola Lukić, OIB 20436040986, Frankopanska 19,34330 Velika</item>
      <item>Ivan Mikić, Baćindol 76,35404 Cernik</item>
      <item>Bernard Zec, OIB 20356936270, Trg bana Josipa Jelačića 24,34330 Velika</item>
      <item>OPĆINSKO DRŽAVNO ODVJETNIŠTVO Osijek, 31000 Osijek</item>
      <item>Tomislav Čabraja, OIB 74098506277, Stjepana Ferića 5,34000 Vidovci</item>
      <item>ERSTE&amp;STEIRMARKISCHE BANK d.d. Rijeka, Jadranski trg 3A,51000 Rijeka</item>
      <item>DUBRAVKO ČEJKA, OIB 55730519911, Vidikovec 36,10290 Gornja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75852810093</item>
      <item>, OIB 13868937119</item>
      <item>, OIB null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91623601386</item>
      <item>, OIB null</item>
      <item>, OIB null</item>
      <item>, OIB null</item>
      <item>, OIB 20436040986</item>
      <item>, OIB null</item>
      <item>, OIB 20356936270</item>
      <item>, OIB null</item>
      <item>, OIB 74098506277</item>
      <item>, OIB null</item>
      <item>, OIB 55730519911</item>
    </izvorni_sadrzaj>
    <derivirana_varijabla naziv="DomainObject.Predmet.SudioniciListNazivOIB_1">
      <item>, OIB 75852810093</item>
      <item>, OIB 13868937119</item>
      <item>, OIB null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91623601386</item>
      <item>, OIB null</item>
      <item>, OIB null</item>
      <item>, OIB null</item>
      <item>, OIB 20436040986</item>
      <item>, OIB null</item>
      <item>, OIB 20356936270</item>
      <item>, OIB null</item>
      <item>, OIB 74098506277</item>
      <item>, OIB null</item>
      <item>, OIB 55730519911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289</properties:Words>
  <properties:Characters>1575</properties:Characters>
  <properties:Lines>45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2017-02-08T09:30:00Z</dcterms:created>
  <dc:creator>Korisnik</dc:creator>
  <cp:lastModifiedBy>wsadmin</cp:lastModifiedBy>
  <cp:lastPrinted>2017-02-08T09:30:00Z</cp:lastPrinted>
  <dcterms:modified xmlns:xsi="http://www.w3.org/2001/XMLSchema-instance" xsi:type="dcterms:W3CDTF">2017-02-08T09:36:00Z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