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1f95f" w14:paraId="091f95f" w:rsidRDefault="00374D7E" w:rsidP="00374D7E" w:rsidR="00374D7E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374D7E" w:rsidP="00374D7E" w:rsidR="00374D7E">
      <w:pPr>
        <w:jc w:val="both"/>
      </w:pPr>
      <w:r>
        <w:t xml:space="preserve">       REPUBLIKA HRVATSKA</w:t>
      </w:r>
    </w:p>
    <w:p w:rsidRDefault="00374D7E" w:rsidP="00374D7E" w:rsidR="00374D7E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374D7E" w:rsidP="00374D7E" w:rsidR="00374D7E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374D7E" w:rsidP="00374D7E" w:rsidR="00374D7E">
      <w:pPr>
        <w:ind w:left="5664"/>
      </w:pPr>
    </w:p>
    <w:p w:rsidRDefault="00374D7E" w:rsidP="00374D7E" w:rsidR="00374D7E">
      <w:pPr>
        <w:ind w:left="5664"/>
      </w:pPr>
    </w:p>
    <w:p w:rsidRDefault="00374D7E" w:rsidP="00374D7E" w:rsidR="00374D7E">
      <w:pPr>
        <w:jc w:val="center"/>
      </w:pPr>
      <w:r>
        <w:t>R E P U B L I K A   H R V A T S K A</w:t>
      </w:r>
    </w:p>
    <w:p w:rsidRDefault="00374D7E" w:rsidP="00374D7E" w:rsidR="00374D7E">
      <w:pPr>
        <w:rPr>
          <w:b/>
        </w:rPr>
      </w:pPr>
    </w:p>
    <w:p w:rsidRDefault="00374D7E" w:rsidP="00374D7E" w:rsidR="00374D7E">
      <w:pPr>
        <w:jc w:val="center"/>
      </w:pPr>
      <w:r>
        <w:t>R J E Š E N J E</w:t>
      </w:r>
    </w:p>
    <w:p w:rsidRDefault="00374D7E" w:rsidP="00374D7E" w:rsidR="00374D7E">
      <w:pPr>
        <w:jc w:val="center"/>
      </w:pPr>
    </w:p>
    <w:p w:rsidRDefault="00374D7E" w:rsidP="00374D7E" w:rsidR="00374D7E">
      <w:pPr>
        <w:jc w:val="center"/>
      </w:pPr>
    </w:p>
    <w:p w:rsidRDefault="000E6F40" w:rsidP="000E6F40" w:rsidR="00374D7E">
      <w:pPr>
        <w:ind w:firstLine="708"/>
        <w:jc w:val="both"/>
      </w:pP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NOVAK TEAM, društvo s ograničenom odgovornošću za trgovinu na veliko i malo, uvoz-izvoz, ugostiteljstvo i poslovne usluge, skraćena tvrtka NOVAK TEAM, d.o.o. </w:t>
      </w:r>
      <w:proofErr w:type="spellStart"/>
      <w:r>
        <w:t>Nedelišće</w:t>
      </w:r>
      <w:proofErr w:type="spellEnd"/>
      <w:r>
        <w:t xml:space="preserve">, Novakova 35, MBS: 070040131, OIB: 65914520432, radi otvaranja stečajnog postupka nad dužnikom, dana </w:t>
      </w:r>
      <w:r>
        <w:t>12. prosinca</w:t>
      </w:r>
      <w:r>
        <w:t xml:space="preserve"> 2016. godine,  </w:t>
      </w:r>
    </w:p>
    <w:p w:rsidRDefault="00374D7E" w:rsidP="00374D7E" w:rsidR="00374D7E">
      <w:pPr>
        <w:jc w:val="both"/>
      </w:pPr>
    </w:p>
    <w:p w:rsidRDefault="00374D7E" w:rsidP="00374D7E" w:rsidR="00374D7E">
      <w:pPr>
        <w:jc w:val="center"/>
      </w:pPr>
      <w:r>
        <w:t xml:space="preserve">r i j e š i o    j e </w:t>
      </w:r>
    </w:p>
    <w:p w:rsidRDefault="00374D7E" w:rsidP="00374D7E" w:rsidR="00374D7E">
      <w:pPr>
        <w:jc w:val="center"/>
      </w:pPr>
    </w:p>
    <w:p w:rsidRDefault="00374D7E" w:rsidP="00374D7E" w:rsidR="00374D7E"/>
    <w:p w:rsidRDefault="00374D7E" w:rsidP="00374D7E" w:rsidR="00374D7E">
      <w:pPr>
        <w:numPr>
          <w:ilvl w:val="0"/>
          <w:numId w:val="47"/>
        </w:numPr>
        <w:jc w:val="both"/>
      </w:pPr>
      <w:r>
        <w:t xml:space="preserve">Pozivaju se vjerovnici stečajnog dužnika </w:t>
      </w:r>
      <w:r w:rsidR="000E6F40">
        <w:t xml:space="preserve">NOVAK TEAM, društvo s ograničenom odgovornošću za trgovinu na veliko i malo, uvoz-izvoz, ugostiteljstvo i poslovne usluge, skraćena tvrtka NOVAK TEAM, d.o.o. </w:t>
      </w:r>
      <w:proofErr w:type="spellStart"/>
      <w:r w:rsidR="000E6F40">
        <w:t>Nedelišće</w:t>
      </w:r>
      <w:proofErr w:type="spellEnd"/>
      <w:r w:rsidR="000E6F40">
        <w:t>, Novakova 35, MBS: 070040131, OIB: 65914520432</w:t>
      </w:r>
      <w:r>
        <w:t>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374D7E" w:rsidP="00374D7E" w:rsidR="00374D7E">
      <w:pPr>
        <w:jc w:val="both"/>
      </w:pPr>
    </w:p>
    <w:p w:rsidRDefault="00374D7E" w:rsidP="00374D7E" w:rsidR="00374D7E">
      <w:pPr>
        <w:numPr>
          <w:ilvl w:val="0"/>
          <w:numId w:val="47"/>
        </w:numPr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374D7E" w:rsidP="00374D7E" w:rsidR="00374D7E">
      <w:pPr>
        <w:jc w:val="both"/>
      </w:pPr>
    </w:p>
    <w:p w:rsidRDefault="00374D7E" w:rsidP="00374D7E" w:rsidR="00374D7E">
      <w:pPr>
        <w:jc w:val="both"/>
      </w:pPr>
    </w:p>
    <w:p w:rsidRDefault="00374D7E" w:rsidP="00374D7E" w:rsidR="00374D7E">
      <w:pPr>
        <w:jc w:val="center"/>
      </w:pPr>
      <w:r>
        <w:t>Obrazloženje</w:t>
      </w:r>
    </w:p>
    <w:p w:rsidRDefault="00374D7E" w:rsidP="00374D7E" w:rsidR="00374D7E">
      <w:pPr>
        <w:jc w:val="center"/>
      </w:pPr>
    </w:p>
    <w:p w:rsidRDefault="00374D7E" w:rsidP="00374D7E" w:rsidR="00374D7E">
      <w:pPr>
        <w:jc w:val="center"/>
      </w:pPr>
    </w:p>
    <w:p w:rsidRDefault="00374D7E" w:rsidP="00374D7E" w:rsidR="00374D7E">
      <w:pPr>
        <w:jc w:val="both"/>
      </w:pPr>
      <w:r>
        <w:tab/>
        <w:t xml:space="preserve">Budući tijekom prethodnog postupka nije pronađena imovina dužnika koja bi ušla u stečajnu masu koja bi bila dovoljna za pokriće troškova toga postupka, stečajni sudac je donio rješenje kojim poziva vjerovnike da predujme dostatan iznos novca za pokriće troškova postupka. </w:t>
      </w:r>
    </w:p>
    <w:p w:rsidRDefault="00374D7E" w:rsidP="00374D7E" w:rsidR="00374D7E">
      <w:pPr>
        <w:jc w:val="both"/>
      </w:pPr>
    </w:p>
    <w:p w:rsidRDefault="00374D7E" w:rsidP="00374D7E" w:rsidR="00374D7E">
      <w:pPr>
        <w:jc w:val="both"/>
      </w:pPr>
      <w:r>
        <w:tab/>
        <w:t xml:space="preserve">Ukoliko vjerovnici ne plate predujam, stečajni sudac će donijeti rješenje o otvaranju i zaključenju stečajnog postupka. </w:t>
      </w:r>
    </w:p>
    <w:p w:rsidRDefault="00374D7E" w:rsidP="00374D7E" w:rsidR="00374D7E">
      <w:pPr>
        <w:jc w:val="both"/>
      </w:pPr>
    </w:p>
    <w:p w:rsidRDefault="00374D7E" w:rsidP="00374D7E" w:rsidR="00374D7E">
      <w:pPr>
        <w:jc w:val="both"/>
      </w:pPr>
    </w:p>
    <w:p w:rsidRDefault="00374D7E" w:rsidP="00374D7E" w:rsidR="00374D7E">
      <w:pPr>
        <w:jc w:val="both"/>
      </w:pPr>
    </w:p>
    <w:p w:rsidRDefault="00374D7E" w:rsidP="00374D7E" w:rsidR="00374D7E">
      <w:pPr>
        <w:jc w:val="center"/>
      </w:pPr>
      <w:r>
        <w:t>U Varaždinu, 12. prosinca 2016. godine</w:t>
      </w:r>
    </w:p>
    <w:p w:rsidRDefault="00374D7E" w:rsidP="00374D7E" w:rsidR="00374D7E">
      <w:pPr>
        <w:jc w:val="center"/>
      </w:pPr>
    </w:p>
    <w:p w:rsidRDefault="00374D7E" w:rsidP="00374D7E" w:rsidR="00374D7E">
      <w:pPr>
        <w:jc w:val="center"/>
      </w:pPr>
    </w:p>
    <w:p w:rsidRDefault="00374D7E" w:rsidP="00374D7E" w:rsidR="00374D7E">
      <w:pPr>
        <w:jc w:val="both"/>
      </w:pPr>
      <w:r>
        <w:t xml:space="preserve">                                                                                                       STEČAJNI SUDAC:</w:t>
      </w:r>
    </w:p>
    <w:p w:rsidRDefault="00374D7E" w:rsidP="00374D7E" w:rsidR="00374D7E">
      <w:pPr>
        <w:jc w:val="both"/>
      </w:pPr>
    </w:p>
    <w:p w:rsidRDefault="00374D7E" w:rsidP="00374D7E" w:rsidR="00374D7E">
      <w:pPr>
        <w:jc w:val="both"/>
      </w:pPr>
      <w:r>
        <w:t xml:space="preserve">                                                                                                            Jasna Lekić, v.r.</w:t>
      </w:r>
    </w:p>
    <w:p w:rsidRDefault="00374D7E" w:rsidP="00374D7E" w:rsidR="00374D7E">
      <w:pPr>
        <w:jc w:val="both"/>
      </w:pPr>
    </w:p>
    <w:p w:rsidRDefault="00374D7E" w:rsidP="00374D7E" w:rsidR="00374D7E">
      <w:pPr>
        <w:jc w:val="both"/>
      </w:pPr>
      <w:r>
        <w:t xml:space="preserve">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374D7E" w:rsidP="00374D7E" w:rsidR="00374D7E">
      <w:pPr>
        <w:jc w:val="both"/>
      </w:pPr>
    </w:p>
    <w:p w:rsidRDefault="00374D7E" w:rsidP="00374D7E" w:rsidR="00374D7E">
      <w:pPr>
        <w:jc w:val="both"/>
      </w:pPr>
    </w:p>
    <w:p w:rsidRDefault="00374D7E" w:rsidP="00374D7E" w:rsidR="00374D7E">
      <w:pPr>
        <w:jc w:val="both"/>
      </w:pPr>
    </w:p>
    <w:p w:rsidRDefault="00374D7E" w:rsidP="00374D7E" w:rsidR="00374D7E">
      <w:pPr>
        <w:jc w:val="both"/>
      </w:pPr>
    </w:p>
    <w:p w:rsidRDefault="00374D7E" w:rsidP="00374D7E" w:rsidR="00374D7E">
      <w:pPr>
        <w:jc w:val="both"/>
      </w:pPr>
      <w:r>
        <w:t>UPUTA O PRAVNOM LIJEKU:</w:t>
      </w:r>
    </w:p>
    <w:p w:rsidRDefault="00374D7E" w:rsidP="00374D7E" w:rsidR="00374D7E">
      <w:pPr>
        <w:jc w:val="both"/>
      </w:pPr>
      <w:r>
        <w:t xml:space="preserve">Protiv ovog rješenja posebna žalba nije dopuštena. </w:t>
      </w:r>
    </w:p>
    <w:p w:rsidRDefault="00374D7E" w:rsidP="00374D7E" w:rsidR="00374D7E">
      <w:pPr>
        <w:jc w:val="both"/>
      </w:pPr>
    </w:p>
    <w:p w:rsidRDefault="00374D7E" w:rsidP="00374D7E" w:rsidR="00374D7E">
      <w:pPr>
        <w:jc w:val="both"/>
      </w:pPr>
    </w:p>
    <w:p w:rsidRDefault="00374D7E" w:rsidP="00374D7E" w:rsidR="00374D7E">
      <w:pPr>
        <w:jc w:val="both"/>
      </w:pPr>
      <w:r>
        <w:t xml:space="preserve">DNA: 1. Direktor dužnika </w:t>
      </w:r>
      <w:r w:rsidR="00E20529">
        <w:t xml:space="preserve">Zlatko Novak, </w:t>
      </w:r>
      <w:proofErr w:type="spellStart"/>
      <w:r w:rsidR="00E20529">
        <w:t>Nedelišće</w:t>
      </w:r>
      <w:proofErr w:type="spellEnd"/>
      <w:r w:rsidR="00E20529">
        <w:t>, Novakova 35</w:t>
      </w:r>
    </w:p>
    <w:p w:rsidRDefault="00374D7E" w:rsidP="00374D7E" w:rsidR="00374D7E">
      <w:pPr>
        <w:jc w:val="both"/>
      </w:pPr>
      <w:r>
        <w:t xml:space="preserve">           2. e-Oglasna ploča ovog suda </w:t>
      </w:r>
    </w:p>
    <w:p w:rsidRDefault="00DA0242" w:rsidP="00374D7E" w:rsidR="00DA0242" w:rsidRPr="00374D7E"/>
    <w:sectPr w:rsidSect="0032366B" w:rsidR="00DA0242" w:rsidRPr="00374D7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4D7E" w:rsidR="008333A9">
    <w:pPr>
      <w:pStyle w:val="Zaglavlje"/>
    </w:pPr>
    <w:r>
      <w:rPr>
        <w:rStyle w:val="PozadinaSvijetloCrvena"/>
        <w:shd w:fill="auto" w:color="auto" w:val="clear"/>
      </w:rPr>
      <w:t>Poslovni broj: 3 St-594/16-16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6F40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0040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4D7E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3B5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529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374D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374D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297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St-594/2016-16</izvorni_sadrzaj>
    <derivirana_varijabla naziv="DomainObject.Oznaka_1">St-594/2016-16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St-594/2016</izvorni_sadrzaj>
    <derivirana_varijabla naziv="DomainObject.Predmet.OznakaBroj_1">St-594/2016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 TEAM, društvo s ograničenom odgovornošću za trgovinu na veliko i malo, uvoz-izvoz, ugostiteljstvo i poslovne usluge</izvorni_sadrzaj>
    <derivirana_varijabla naziv="DomainObject.Predmet.ProtustrankaFormated_1">  NOVAK TEAM, društvo s ograničenom odgovornošću za trgovinu na veliko i malo, uvoz-izvoz, ugostiteljstvo i poslovne usluge</derivirana_varijabla>
  </DomainObject.Predmet.ProtustrankaFormated>
  <DomainObject.Predmet.ProtustrankaFormatedOIB>
    <izvorni_sadrzaj>  NOVAK TEAM, društvo s ograničenom odgovornošću za trgovinu na veliko i malo, uvoz-izvoz, ugostiteljstvo i poslovne usluge, OIB 65914520432</izvorni_sadrzaj>
    <derivirana_varijabla naziv="DomainObject.Predmet.ProtustrankaFormatedOIB_1">  NOVAK TEAM, društvo s ograničenom odgovornošću za trgovinu na veliko i malo, uvoz-izvoz, ugostiteljstvo i poslovne usluge, OIB 65914520432</derivirana_varijabla>
  </DomainObject.Predmet.ProtustrankaFormatedOIB>
  <DomainObject.Predmet.ProtustrankaFormatedWithAdress>
    <izvorni_sadrzaj> NOVAK TEAM, društvo s ograničenom odgovornošću za trgovinu na veliko i malo, uvoz-izvoz, ugostiteljstvo i poslovne usluge, Novakova 35, 40000 Nedelišće</izvorni_sadrzaj>
    <derivirana_varijabla naziv="DomainObject.Predmet.ProtustrankaFormatedWithAdress_1"> NOVAK TEAM, društvo s ograničenom odgovornošću za trgovinu na veliko i malo, uvoz-izvoz, ugostiteljstvo i poslovne usluge, Novakova 35, 40000 Nedelišće</derivirana_varijabla>
  </DomainObject.Predmet.ProtustrankaFormatedWithAdress>
  <DomainObject.Predmet.ProtustrankaFormatedWithAdressOIB>
    <izvorni_sadrzaj> NOVAK TEAM, društvo s ograničenom odgovornošću za trgovinu na veliko i malo, uvoz-izvoz, ugostiteljstvo i poslovne usluge, OIB 65914520432, Novakova 35, 40000 Nedelišće</izvorni_sadrzaj>
    <derivirana_varijabla naziv="DomainObject.Predmet.ProtustrankaFormatedWithAdressOIB_1"> NOVAK TEAM, društvo s ograničenom odgovornošću za trgovinu na veliko i malo, uvoz-izvoz, ugostiteljstvo i poslovne usluge, OIB 65914520432, Novakova 35, 40000 Nedelišće</derivirana_varijabla>
  </DomainObject.Predmet.ProtustrankaFormatedWithAdressOIB>
  <DomainObject.Predmet.ProtustrankaWithAdress>
    <izvorni_sadrzaj>NOVAK TEAM, društvo s ograničenom odgovornošću za trgovinu na veliko i malo, uvoz-izvoz, ugostiteljstvo i poslovne usluge Novakova 35, 40000 Nedelišće</izvorni_sadrzaj>
    <derivirana_varijabla naziv="DomainObject.Predmet.ProtustrankaWithAdress_1">NOVAK TEAM, društvo s ograničenom odgovornošću za trgovinu na veliko i malo, uvoz-izvoz, ugostiteljstvo i poslovne usluge Novakova 35, 40000 Nedelišće</derivirana_varijabla>
  </DomainObject.Predmet.ProtustrankaWithAdress>
  <DomainObject.Predmet.ProtustrankaWithAdressOIB>
    <izvorni_sadrzaj>NOVAK TEAM, društvo s ograničenom odgovornošću za trgovinu na veliko i malo, uvoz-izvoz, ugostiteljstvo i poslovne usluge, OIB 65914520432, Novakova 35, 40000 Nedelišće</izvorni_sadrzaj>
    <derivirana_varijabla naziv="DomainObject.Predmet.ProtustrankaWithAdressOIB_1">NOVAK TEAM, društvo s ograničenom odgovornošću za trgovinu na veliko i malo, uvoz-izvoz, ugostiteljstvo i poslovne usluge, OIB 65914520432, Novakova 35, 40000 Nedelišće</derivirana_varijabla>
  </DomainObject.Predmet.ProtustrankaWithAdressOIB>
  <DomainObject.Predmet.ProtustrankaNazivFormated>
    <izvorni_sadrzaj>NOVAK TEAM, društvo s ograničenom odgovornošću za trgovinu na veliko i malo, uvoz-izvoz, ugostiteljstvo i poslovne usluge</izvorni_sadrzaj>
    <derivirana_varijabla naziv="DomainObject.Predmet.ProtustrankaNazivFormated_1">NOVAK TEAM, društvo s ograničenom odgovornošću za trgovinu na veliko i malo, uvoz-izvoz, ugostiteljstvo i poslovne usluge</derivirana_varijabla>
  </DomainObject.Predmet.ProtustrankaNazivFormated>
  <DomainObject.Predmet.ProtustrankaNazivFormatedOIB>
    <izvorni_sadrzaj>NOVAK TEAM, društvo s ograničenom odgovornošću za trgovinu na veliko i malo, uvoz-izvoz, ugostiteljstvo i poslovne usluge, OIB 65914520432</izvorni_sadrzaj>
    <derivirana_varijabla naziv="DomainObject.Predmet.ProtustrankaNazivFormatedOIB_1">NOVAK TEAM, društvo s ograničenom odgovornošću za trgovinu na veliko i malo, uvoz-izvoz, ugostiteljstvo i poslovne usluge, OIB 65914520432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353118.17</izvorni_sadrzaj>
    <derivirana_varijabla naziv="DomainObject.Predmet.TrenutnaVrijednost_1">353118.17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NOVAK TEAM, društvo s ograničenom odgovornošću za trgovinu na veliko i malo, uvoz-izvoz, ugostiteljstvo i poslovne usluge</item>
    </izvorni_sadrzaj>
    <derivirana_varijabla naziv="DomainObject.Predmet.ProtuStrankaListFormated_1">
      <item>NOVAK TEAM, društvo s ograničenom odgovornošću za trgovinu na veliko i malo, uvoz-izvoz, ugostiteljstvo i poslovne usluge</item>
    </derivirana_varijabla>
  </DomainObject.Predmet.ProtuStrankaListFormated>
  <DomainObject.Predmet.ProtuStrankaListFormatedOIB>
    <izvorni_sadrzaj>
      <item>NOVAK TEAM, društvo s ograničenom odgovornošću za trgovinu na veliko i malo, uvoz-izvoz, ugostiteljstvo i poslovne usluge, OIB 65914520432</item>
    </izvorni_sadrzaj>
    <derivirana_varijabla naziv="DomainObject.Predmet.ProtuStrankaListFormatedOIB_1">
      <item>NOVAK TEAM, društvo s ograničenom odgovornošću za trgovinu na veliko i malo, uvoz-izvoz, ugostiteljstvo i poslovne usluge, OIB 65914520432</item>
    </derivirana_varijabla>
  </DomainObject.Predmet.ProtuStrankaListFormatedOIB>
  <DomainObject.Predmet.ProtuStrankaListFormatedWithAdress>
    <izvorni_sadrzaj>
      <item>NOVAK TEAM, društvo s ograničenom odgovornošću za trgovinu na veliko i malo, uvoz-izvoz, ugostiteljstvo i poslovne usluge, Novakova 35, 40000 Nedelišće</item>
    </izvorni_sadrzaj>
    <derivirana_varijabla naziv="DomainObject.Predmet.ProtuStrankaListFormatedWithAdress_1">
      <item>NOVAK TEAM, društvo s ograničenom odgovornošću za trgovinu na veliko i malo, uvoz-izvoz, ugostiteljstvo i poslovne usluge, Novakova 35, 40000 Nedelišće</item>
    </derivirana_varijabla>
  </DomainObject.Predmet.ProtuStrankaListFormatedWithAdress>
  <DomainObject.Predmet.ProtuStrankaListFormatedWithAdressOIB>
    <izvorni_sadrzaj>
      <item>NOVAK TEAM, društvo s ograničenom odgovornošću za trgovinu na veliko i malo, uvoz-izvoz, ugostiteljstvo i poslovne usluge, OIB 65914520432, Novakova 35, 40000 Nedelišće</item>
    </izvorni_sadrzaj>
    <derivirana_varijabla naziv="DomainObject.Predmet.ProtuStrankaListFormatedWithAdressOIB_1">
      <item>NOVAK TEAM, društvo s ograničenom odgovornošću za trgovinu na veliko i malo, uvoz-izvoz, ugostiteljstvo i poslovne usluge, OIB 65914520432, Novakova 35, 40000 Nedelišće</item>
    </derivirana_varijabla>
  </DomainObject.Predmet.ProtuStrankaListFormatedWithAdressOIB>
  <DomainObject.Predmet.ProtuStrankaListNazivFormated>
    <izvorni_sadrzaj>
      <item>NOVAK TEAM, društvo s ograničenom odgovornošću za trgovinu na veliko i malo, uvoz-izvoz, ugostiteljstvo i poslovne usluge</item>
    </izvorni_sadrzaj>
    <derivirana_varijabla naziv="DomainObject.Predmet.ProtuStrankaListNazivFormated_1">
      <item>NOVAK TEAM, društvo s ograničenom odgovornošću za trgovinu na veliko i malo, uvoz-izvoz, ugostiteljstvo i poslovne usluge</item>
    </derivirana_varijabla>
  </DomainObject.Predmet.ProtuStrankaListNazivFormated>
  <DomainObject.Predmet.ProtuStrankaListNazivFormatedOIB>
    <izvorni_sadrzaj>
      <item>NOVAK TEAM, društvo s ograničenom odgovornošću za trgovinu na veliko i malo, uvoz-izvoz, ugostiteljstvo i poslovne usluge, OIB 65914520432</item>
    </izvorni_sadrzaj>
    <derivirana_varijabla naziv="DomainObject.Predmet.ProtuStrankaListNazivFormatedOIB_1">
      <item>NOVAK TEAM, društvo s ograničenom odgovornošću za trgovinu na veliko i malo, uvoz-izvoz, ugostiteljstvo i poslovne usluge, OIB 65914520432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>St-594/2016-16</izvorni_sadrzaj>
    <derivirana_varijabla naziv="DomainObject.PoslovniBrojDokumenta_1">St-594/2016-16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NOVAK TEAM, društvo s ograničenom odgovornošću za trgovinu na veliko i malo, uvoz-izvoz, ugostiteljstvo i poslovne usluge</izvorni_sadrzaj>
    <derivirana_varijabla naziv="DomainObject.Predmet.ProtustrankaIDrugi_1">NOVAK TEAM, društvo s ograničenom odgovornošću za trgovinu na veliko i malo, uvoz-izvoz, ugostiteljstvo i poslovne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NOVAK TEAM, društvo s ograničenom odgovornošću za trgovinu na veliko i malo, uvoz-izvoz, ugostiteljstvo i poslovne usluge, OIB 65914520432, Novakova 35, 40000 Nedelišće</izvorni_sadrzaj>
    <derivirana_varijabla naziv="DomainObject.Predmet.ProtustrankaIDrugiAdressOIB_1">NOVAK TEAM, društvo s ograničenom odgovornošću za trgovinu na veliko i malo, uvoz-izvoz, ugostiteljstvo i poslovne usluge, OIB 65914520432, Novakova 35,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NOVAK TEAM, društvo s ograničenom odgovornošću za trgovinu na veliko i malo, uvoz-izvoz, ugostiteljstvo i poslovne usluge</item>
      <item>Sudski registar</item>
    </izvorni_sadrzaj>
    <derivirana_varijabla naziv="DomainObject.Predmet.SudioniciListNaziv_1">
      <item>Financijska agencija</item>
      <item>NOVAK TEAM, društvo s ograničenom odgovornošću za trgovinu na veliko i malo, uvoz-izvoz, ugostiteljstvo i poslovne usluge</item>
      <item>Sudski registar</item>
    </derivirana_varijabla>
  </DomainObject.Predmet.SudioniciListNaziv>
  <DomainObject.Predmet.SudioniciListAdressOIB>
    <izvorni_sadrzaj>
      <item>Financijska agencija, OIB 85821130368</item>
      <item>NOVAK TEAM, društvo s ograničenom odgovornošću za trgovinu na veliko i malo, uvoz-izvoz, ugostiteljstvo i poslovne usluge, OIB 65914520432, Novakova 35,40000 Nedelišće</item>
      <item>Sudski registar</item>
    </izvorni_sadrzaj>
    <derivirana_varijabla naziv="DomainObject.Predmet.SudioniciListAdressOIB_1">
      <item>Financijska agencija, OIB 85821130368</item>
      <item>NOVAK TEAM, društvo s ograničenom odgovornošću za trgovinu na veliko i malo, uvoz-izvoz, ugostiteljstvo i poslovne usluge, OIB 65914520432, Novakova 35,40000 Nedelišće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712308-D070-45F7-86BD-CEA4BCC1D4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1884</properties:Characters>
  <properties:Lines>69</properties:Lines>
  <properties:Paragraphs>20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2016-12-12T10:56:00Z</cp:lastPrinted>
  <dcterms:modified xmlns:xsi="http://www.w3.org/2001/XMLSchema-instance" xsi:type="dcterms:W3CDTF">2016-12-12T10:56:00Z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St-594/2016-16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