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488f" w14:paraId="074488f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76281">
        <w:t>6977</w:t>
      </w:r>
      <w:r w:rsidR="008511FB" w:rsidRPr="001B42A5">
        <w:t>/</w:t>
      </w:r>
      <w:r w:rsidR="00191207" w:rsidRPr="001B42A5">
        <w:t>201</w:t>
      </w:r>
      <w:r w:rsidR="00C76281">
        <w:t>6</w:t>
      </w:r>
      <w:r w:rsidR="001F6933" w:rsidRPr="001B42A5">
        <w:t>,</w:t>
      </w:r>
      <w:r w:rsidRPr="001B42A5">
        <w:t xml:space="preserve"> temeljem odredbe članka </w:t>
      </w:r>
      <w:r w:rsidR="00AC4528" w:rsidRPr="001B42A5">
        <w:t>430</w:t>
      </w:r>
      <w:r w:rsidRPr="001B42A5">
        <w:t xml:space="preserve"> Stečajnog zakona</w:t>
      </w:r>
      <w:r w:rsidR="008155EE" w:rsidRPr="001B42A5">
        <w:t xml:space="preserve"> </w:t>
      </w:r>
      <w:r w:rsidRPr="001B42A5">
        <w:t>(</w:t>
      </w:r>
      <w:r w:rsidR="001D3860" w:rsidRPr="001B42A5">
        <w:t>''Narodne novine'' broj</w:t>
      </w:r>
      <w:r w:rsidRPr="001B42A5">
        <w:t xml:space="preserve"> </w:t>
      </w:r>
      <w:r w:rsidR="001D3860" w:rsidRPr="001B42A5">
        <w:t>71/15</w:t>
      </w:r>
      <w:r w:rsidRPr="001B42A5">
        <w:t>)</w:t>
      </w:r>
      <w:r w:rsidR="008155EE" w:rsidRPr="001B42A5">
        <w:t>,</w:t>
      </w:r>
      <w:r w:rsidRPr="001B42A5">
        <w:t xml:space="preserve"> dana </w:t>
      </w:r>
      <w:r w:rsidR="00316CE0" w:rsidRPr="001B42A5">
        <w:t>7</w:t>
      </w:r>
      <w:r w:rsidR="008511FB" w:rsidRPr="001B42A5">
        <w:t xml:space="preserve">. </w:t>
      </w:r>
      <w:r w:rsidR="00316CE0" w:rsidRPr="001B42A5">
        <w:t>ožujka 2017</w:t>
      </w:r>
      <w:r w:rsidR="003E5D1C" w:rsidRPr="001B42A5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 w:rsidRPr="00C7628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76281" w:rsidRPr="00C76281">
        <w:t>D.K. Berlin j.d.o.o.</w:t>
      </w:r>
      <w:r w:rsidR="008511FB" w:rsidRPr="001B42A5">
        <w:t xml:space="preserve">, </w:t>
      </w:r>
      <w:r w:rsidR="00C76281" w:rsidRPr="00C76281">
        <w:t>Sesvete</w:t>
      </w:r>
      <w:r w:rsidR="008511FB" w:rsidRPr="001B42A5">
        <w:t xml:space="preserve">, </w:t>
      </w:r>
      <w:r w:rsidR="00C76281" w:rsidRPr="00C76281">
        <w:t>Ulica Ivana Meštrovića 31</w:t>
      </w:r>
      <w:r w:rsidR="008511FB" w:rsidRPr="001B42A5">
        <w:t xml:space="preserve">, MBS: </w:t>
      </w:r>
      <w:r w:rsidR="00C76281" w:rsidRPr="00C76281">
        <w:t>080872080</w:t>
      </w:r>
      <w:r w:rsidR="008511FB" w:rsidRPr="001B42A5">
        <w:t xml:space="preserve">, OIB: </w:t>
      </w:r>
      <w:r w:rsidR="00C76281" w:rsidRPr="00C76281">
        <w:t>82606484285</w:t>
      </w:r>
      <w:r w:rsidR="00C76281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76281">
        <w:t>28.835,10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15914" w:rsidRPr="00215914">
        <w:t>7.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45A03"/>
    <w:rsid w:val="00185571"/>
    <w:rsid w:val="0018699E"/>
    <w:rsid w:val="00191207"/>
    <w:rsid w:val="001B42A5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53583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76281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3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583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583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583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3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583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583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583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9868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28966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990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564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9016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12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2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907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0352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64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6977</izvorni_sadrzaj>
    <derivirana_varijabla naziv="DomainObject.Predmet.Broj_1">6977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St-6977/2016</izvorni_sadrzaj>
    <derivirana_varijabla naziv="DomainObject.Predmet.OznakaBroj_1">St-6977/2016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D.K. Berlin j.d.o.o.</izvorni_sadrzaj>
    <derivirana_varijabla naziv="DomainObject.Predmet.ProtustrankaFormated_1">  D.K. Berlin j.d.o.o.</derivirana_varijabla>
  </DomainObject.Predmet.ProtustrankaFormated>
  <DomainObject.Predmet.ProtustrankaFormatedOIB>
    <izvorni_sadrzaj>  D.K. Berlin j.d.o.o., OIB 82606484285</izvorni_sadrzaj>
    <derivirana_varijabla naziv="DomainObject.Predmet.ProtustrankaFormatedOIB_1">  D.K. Berlin j.d.o.o., OIB 82606484285</derivirana_varijabla>
  </DomainObject.Predmet.ProtustrankaFormatedOIB>
  <DomainObject.Predmet.ProtustrankaFormatedWithAdress>
    <izvorni_sadrzaj> D.K. Berlin j.d.o.o., Ulica Ivana Meštrovića 31, 10360 Sesvete</izvorni_sadrzaj>
    <derivirana_varijabla naziv="DomainObject.Predmet.ProtustrankaFormatedWithAdress_1"> D.K. Berlin j.d.o.o., Ulica Ivana Meštrovića 31, 10360 Sesvete</derivirana_varijabla>
  </DomainObject.Predmet.ProtustrankaFormatedWithAdress>
  <DomainObject.Predmet.ProtustrankaFormatedWithAdressOIB>
    <izvorni_sadrzaj> D.K. Berlin j.d.o.o., OIB 82606484285, Ulica Ivana Meštrovića 31, 10360 Sesvete</izvorni_sadrzaj>
    <derivirana_varijabla naziv="DomainObject.Predmet.ProtustrankaFormatedWithAdressOIB_1"> D.K. Berlin j.d.o.o., OIB 82606484285, Ulica Ivana Meštrovića 31, 10360 Sesvete</derivirana_varijabla>
  </DomainObject.Predmet.ProtustrankaFormatedWithAdressOIB>
  <DomainObject.Predmet.ProtustrankaWithAdress>
    <izvorni_sadrzaj>D.K. Berlin j.d.o.o. Ulica Ivana Meštrovića 31, 10360 Sesvete</izvorni_sadrzaj>
    <derivirana_varijabla naziv="DomainObject.Predmet.ProtustrankaWithAdress_1">D.K. Berlin j.d.o.o. Ulica Ivana Meštrovića 31, 10360 Sesvete</derivirana_varijabla>
  </DomainObject.Predmet.ProtustrankaWithAdress>
  <DomainObject.Predmet.ProtustrankaWithAdressOIB>
    <izvorni_sadrzaj>D.K. Berlin j.d.o.o., OIB 82606484285, Ulica Ivana Meštrovića 31, 10360 Sesvete</izvorni_sadrzaj>
    <derivirana_varijabla naziv="DomainObject.Predmet.ProtustrankaWithAdressOIB_1">D.K. Berlin j.d.o.o., OIB 82606484285, Ulica Ivana Meštrovića 31, 10360 Sesvete</derivirana_varijabla>
  </DomainObject.Predmet.ProtustrankaWithAdressOIB>
  <DomainObject.Predmet.ProtustrankaNazivFormated>
    <izvorni_sadrzaj>D.K. Berlin j.d.o.o.</izvorni_sadrzaj>
    <derivirana_varijabla naziv="DomainObject.Predmet.ProtustrankaNazivFormated_1">D.K. Berlin j.d.o.o.</derivirana_varijabla>
  </DomainObject.Predmet.ProtustrankaNazivFormated>
  <DomainObject.Predmet.ProtustrankaNazivFormatedOIB>
    <izvorni_sadrzaj>D.K. Berlin j.d.o.o., OIB 82606484285</izvorni_sadrzaj>
    <derivirana_varijabla naziv="DomainObject.Predmet.ProtustrankaNazivFormatedOIB_1">D.K. Berlin j.d.o.o., OIB 82606484285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D.K. Berlin j.d.o.o.</item>
    </izvorni_sadrzaj>
    <derivirana_varijabla naziv="DomainObject.Predmet.ProtuStrankaListFormated_1">
      <item>D.K. Berlin j.d.o.o.</item>
    </derivirana_varijabla>
  </DomainObject.Predmet.ProtuStrankaListFormated>
  <DomainObject.Predmet.ProtuStrankaListFormatedOIB>
    <izvorni_sadrzaj>
      <item>D.K. Berlin j.d.o.o., OIB 82606484285</item>
    </izvorni_sadrzaj>
    <derivirana_varijabla naziv="DomainObject.Predmet.ProtuStrankaListFormatedOIB_1">
      <item>D.K. Berlin j.d.o.o., OIB 82606484285</item>
    </derivirana_varijabla>
  </DomainObject.Predmet.ProtuStrankaListFormatedOIB>
  <DomainObject.Predmet.ProtuStrankaListFormatedWithAdress>
    <izvorni_sadrzaj>
      <item>D.K. Berlin j.d.o.o., Ulica Ivana Meštrovića 31, 10360 Sesvete</item>
    </izvorni_sadrzaj>
    <derivirana_varijabla naziv="DomainObject.Predmet.ProtuStrankaListFormatedWithAdress_1">
      <item>D.K. Berlin j.d.o.o., Ulica Ivana Meštrovića 31, 10360 Sesvete</item>
    </derivirana_varijabla>
  </DomainObject.Predmet.ProtuStrankaListFormatedWithAdress>
  <DomainObject.Predmet.ProtuStrankaListFormatedWithAdressOIB>
    <izvorni_sadrzaj>
      <item>D.K. Berlin j.d.o.o., OIB 82606484285, Ulica Ivana Meštrovića 31, 10360 Sesvete</item>
    </izvorni_sadrzaj>
    <derivirana_varijabla naziv="DomainObject.Predmet.ProtuStrankaListFormatedWithAdressOIB_1">
      <item>D.K. Berlin j.d.o.o., OIB 82606484285, Ulica Ivana Meštrovića 31, 10360 Sesvete</item>
    </derivirana_varijabla>
  </DomainObject.Predmet.ProtuStrankaListFormatedWithAdressOIB>
  <DomainObject.Predmet.ProtuStrankaListNazivFormated>
    <izvorni_sadrzaj>
      <item>D.K. Berlin j.d.o.o.</item>
    </izvorni_sadrzaj>
    <derivirana_varijabla naziv="DomainObject.Predmet.ProtuStrankaListNazivFormated_1">
      <item>D.K. Berlin j.d.o.o.</item>
    </derivirana_varijabla>
  </DomainObject.Predmet.ProtuStrankaListNazivFormated>
  <DomainObject.Predmet.ProtuStrankaListNazivFormatedOIB>
    <izvorni_sadrzaj>
      <item>D.K. Berlin j.d.o.o., OIB 82606484285</item>
    </izvorni_sadrzaj>
    <derivirana_varijabla naziv="DomainObject.Predmet.ProtuStrankaListNazivFormatedOIB_1">
      <item>D.K. Berlin j.d.o.o., OIB 82606484285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D.K. Berlin j.d.o.o.</izvorni_sadrzaj>
    <derivirana_varijabla naziv="DomainObject.Predmet.ProtustrankaIDrugi_1">D.K. Berlin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D.K. Berlin j.d.o.o., OIB 82606484285, Ulica Ivana Meštrovića 31, 10360 Sesvete</izvorni_sadrzaj>
    <derivirana_varijabla naziv="DomainObject.Predmet.ProtustrankaIDrugiAdressOIB_1">D.K. Berlin j.d.o.o., OIB 82606484285, Ulica Ivana Meštrovića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D.K. Berlin j.d.o.o.</item>
    </izvorni_sadrzaj>
    <derivirana_varijabla naziv="DomainObject.Predmet.SudioniciListNaziv_1">
      <item>FINA Regionalni centar Zagreb</item>
      <item>D.K. Berlin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D.K. Berlin j.d.o.o., OIB 82606484285, Ulica Ivana Meštrovića 31,10360 Sesvete</item>
    </izvorni_sadrzaj>
    <derivirana_varijabla naziv="DomainObject.Predmet.SudioniciListAdressOIB_1">
      <item>FINA Regionalni centar Zagreb, OIB 85821130368, Trg svibanjskih žrtava 1995. 1,10000 Zagreb</item>
      <item>D.K. Berlin j.d.o.o., OIB 82606484285, Ulica Ivana Meštrovića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82606484285</item>
    </izvorni_sadrzaj>
    <derivirana_varijabla naziv="DomainObject.Predmet.SudioniciListNazivOIB_1">
      <item>, OIB 85821130368</item>
      <item>, OIB 82606484285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1306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2017-03-07T10:12:00Z</dcterms:created>
  <dc:creator>ilukac</dc:creator>
  <cp:lastModifiedBy>Marijan Marković</cp:lastModifiedBy>
  <cp:lastPrinted>2017-03-07T10:09:00Z</cp:lastPrinted>
  <dcterms:modified xmlns:xsi="http://www.w3.org/2001/XMLSchema-instance" xsi:type="dcterms:W3CDTF">2017-03-07T12:07:00Z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