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27e6" w14:paraId="0c027e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B7E0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St-3178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34A8" w:rsidR="005134A8" w:rsidRPr="005134A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134A8" w:rsidRPr="005134A8">
        <w:t xml:space="preserve"> </w:t>
      </w:r>
      <w:r w:rsidR="005134A8" w:rsidRPr="005134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TREND MARINE d.o.o., Zagreb, Kalabarovo vrelo 10, </w:t>
      </w:r>
    </w:p>
    <w:p w:rsidRDefault="005134A8" w:rsidP="005134A8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34A8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080415892, OIB: 66767638341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134A8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5134A8" w:rsidRPr="005134A8">
        <w:rPr>
          <w:rFonts w:cs="Times New Roman" w:eastAsia="Times New Roman" w:hAnsi="Times New Roman" w:ascii="Times New Roman"/>
          <w:sz w:val="24"/>
          <w:szCs w:val="24"/>
          <w:lang w:eastAsia="hr-HR"/>
        </w:rPr>
        <w:t>TREND MARINE d.o.o., Zagreb, Kalabarovo vrelo 10, MBS: 080415892, OIB: 66767638341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B711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B4B80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B4B80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B4B80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B4B80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134A8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34A8" w:rsidRPr="005134A8">
        <w:rPr>
          <w:rFonts w:cs="Times New Roman" w:eastAsia="Times New Roman" w:hAnsi="Times New Roman" w:ascii="Times New Roman"/>
          <w:sz w:val="24"/>
          <w:szCs w:val="24"/>
          <w:lang w:eastAsia="hr-HR"/>
        </w:rPr>
        <w:t>TREND MARINE d.o.o., Zagreb, Kalabarovo vrelo 10, MBS: 080415892, OIB: 66767638341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B711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12.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47AF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DB7E06">
      <w:rPr>
        <w:rFonts w:cs="Times New Roman" w:hAnsi="Times New Roman" w:ascii="Times New Roman"/>
        <w:sz w:val="24"/>
        <w:szCs w:val="24"/>
      </w:rPr>
      <w:t>3178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47AF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134A8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6B7112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B4B80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B7E06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7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A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47A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47A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47A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7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A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47A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47A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47A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3178</izvorni_sadrzaj>
    <derivirana_varijabla naziv="DomainObject.Predmet.Broj_1">3178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St-3178/2015</izvorni_sadrzaj>
    <derivirana_varijabla naziv="DomainObject.Predmet.OznakaBroj_1">St-3178/2015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MARINE d.o.o. zastupanog po punomoćniku Željko Matijević</izvorni_sadrzaj>
    <derivirana_varijabla naziv="DomainObject.Predmet.ProtustrankaFormated_1">  TREND MARINE d.o.o. zastupanog po punomoćniku Željko Matijević</derivirana_varijabla>
  </DomainObject.Predmet.ProtustrankaFormated>
  <DomainObject.Predmet.ProtustrankaFormatedOIB>
    <izvorni_sadrzaj>  TREND MARINE d.o.o., OIB 66767638341 zastupanog po punomoćniku Željko Matijević</izvorni_sadrzaj>
    <derivirana_varijabla naziv="DomainObject.Predmet.ProtustrankaFormatedOIB_1">  TREND MARINE d.o.o., OIB 66767638341 zastupanog po punomoćniku Željko Matijević</derivirana_varijabla>
  </DomainObject.Predmet.ProtustrankaFormatedOIB>
  <DomainObject.Predmet.ProtustrankaFormatedWithAdress>
    <izvorni_sadrzaj> TREND MARINE d.o.o., Kalabarovo vrelo 10, 10000 Zagreb zastupanog po punomoćniku Željko Matijević</izvorni_sadrzaj>
    <derivirana_varijabla naziv="DomainObject.Predmet.ProtustrankaFormatedWithAdress_1"> TREND MARINE d.o.o., Kalabarovo vrelo 10, 10000 Zagreb zastupanog po punomoćniku Željko Matijević</derivirana_varijabla>
  </DomainObject.Predmet.ProtustrankaFormatedWithAdress>
  <DomainObject.Predmet.ProtustrankaFormatedWithAdressOIB>
    <izvorni_sadrzaj> TREND MARINE d.o.o., OIB 66767638341, Kalabarovo vrelo 10, 10000 Zagreb zastupanog po punomoćniku Željko Matijević</izvorni_sadrzaj>
    <derivirana_varijabla naziv="DomainObject.Predmet.ProtustrankaFormatedWithAdressOIB_1"> TREND MARINE d.o.o., OIB 66767638341, Kalabarovo vrelo 10, 10000 Zagreb zastupanog po punomoćniku Željko Matijević</derivirana_varijabla>
  </DomainObject.Predmet.ProtustrankaFormatedWithAdressOIB>
  <DomainObject.Predmet.ProtustrankaWithAdress>
    <izvorni_sadrzaj>TREND MARINE d.o.o. Kalabarovo vrelo 10, 10000 Zagreb</izvorni_sadrzaj>
    <derivirana_varijabla naziv="DomainObject.Predmet.ProtustrankaWithAdress_1">TREND MARINE d.o.o. Kalabarovo vrelo 10, 10000 Zagreb</derivirana_varijabla>
  </DomainObject.Predmet.ProtustrankaWithAdress>
  <DomainObject.Predmet.ProtustrankaWithAdressOIB>
    <izvorni_sadrzaj>TREND MARINE d.o.o., OIB 66767638341, Kalabarovo vrelo 10, 10000 Zagreb</izvorni_sadrzaj>
    <derivirana_varijabla naziv="DomainObject.Predmet.ProtustrankaWithAdressOIB_1">TREND MARINE d.o.o., OIB 66767638341, Kalabarovo vrelo 10, 10000 Zagreb</derivirana_varijabla>
  </DomainObject.Predmet.ProtustrankaWithAdressOIB>
  <DomainObject.Predmet.ProtustrankaNazivFormated>
    <izvorni_sadrzaj>TREND MARINE d.o.o.</izvorni_sadrzaj>
    <derivirana_varijabla naziv="DomainObject.Predmet.ProtustrankaNazivFormated_1">TREND MARINE d.o.o.</derivirana_varijabla>
  </DomainObject.Predmet.ProtustrankaNazivFormated>
  <DomainObject.Predmet.ProtustrankaNazivFormatedOIB>
    <izvorni_sadrzaj>TREND MARINE d.o.o., OIB 66767638341</izvorni_sadrzaj>
    <derivirana_varijabla naziv="DomainObject.Predmet.ProtustrankaNazivFormatedOIB_1">TREND MARINE d.o.o., OIB 66767638341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 MARINE d.o.o. zastupanog po punomoćniku Željko Matijević</item>
    </izvorni_sadrzaj>
    <derivirana_varijabla naziv="DomainObject.Predmet.ProtuStrankaListFormated_1">
      <item>TREND MARINE d.o.o. zastupanog po punomoćniku Željko Matijević</item>
    </derivirana_varijabla>
  </DomainObject.Predmet.ProtuStrankaListFormated>
  <DomainObject.Predmet.ProtuStrankaListFormatedOIB>
    <izvorni_sadrzaj>
      <item>TREND MARINE d.o.o., OIB 66767638341 zastupanog po punomoćniku Željko Matijević</item>
    </izvorni_sadrzaj>
    <derivirana_varijabla naziv="DomainObject.Predmet.ProtuStrankaListFormatedOIB_1">
      <item>TREND MARINE d.o.o., OIB 66767638341 zastupanog po punomoćniku Željko Matijević</item>
    </derivirana_varijabla>
  </DomainObject.Predmet.ProtuStrankaListFormatedOIB>
  <DomainObject.Predmet.ProtuStrankaListFormatedWithAdress>
    <izvorni_sadrzaj>
      <item>TREND MARINE d.o.o., Kalabarovo vrelo 10, 10000 Zagreb zastupanog po punomoćniku Željko Matijević</item>
    </izvorni_sadrzaj>
    <derivirana_varijabla naziv="DomainObject.Predmet.ProtuStrankaListFormatedWithAdress_1">
      <item>TREND MARINE d.o.o., Kalabarovo vrelo 10, 10000 Zagreb zastupanog po punomoćniku Željko Matijević</item>
    </derivirana_varijabla>
  </DomainObject.Predmet.ProtuStrankaListFormatedWithAdress>
  <DomainObject.Predmet.ProtuStrankaListFormatedWithAdressOIB>
    <izvorni_sadrzaj>
      <item>TREND MARINE d.o.o., OIB 66767638341, Kalabarovo vrelo 10, 10000 Zagreb zastupanog po punomoćniku Željko Matijević</item>
    </izvorni_sadrzaj>
    <derivirana_varijabla naziv="DomainObject.Predmet.ProtuStrankaListFormatedWithAdressOIB_1">
      <item>TREND MARINE d.o.o., OIB 66767638341, Kalabarovo vrelo 10, 10000 Zagreb zastupanog po punomoćniku Željko Matijević</item>
    </derivirana_varijabla>
  </DomainObject.Predmet.ProtuStrankaListFormatedWithAdressOIB>
  <DomainObject.Predmet.ProtuStrankaListNazivFormated>
    <izvorni_sadrzaj>
      <item>TREND MARINE d.o.o.</item>
    </izvorni_sadrzaj>
    <derivirana_varijabla naziv="DomainObject.Predmet.ProtuStrankaListNazivFormated_1">
      <item>TREND MARINE d.o.o.</item>
    </derivirana_varijabla>
  </DomainObject.Predmet.ProtuStrankaListNazivFormated>
  <DomainObject.Predmet.ProtuStrankaListNazivFormatedOIB>
    <izvorni_sadrzaj>
      <item>TREND MARINE d.o.o., OIB 66767638341</item>
    </izvorni_sadrzaj>
    <derivirana_varijabla naziv="DomainObject.Predmet.ProtuStrankaListNazivFormatedOIB_1">
      <item>TREND MARINE d.o.o., OIB 66767638341</item>
    </derivirana_varijabla>
  </DomainObject.Predmet.ProtuStrankaListNazivFormatedOIB>
  <DomainObject.Predmet.OstaliListFormated>
    <izvorni_sadrzaj>
      <item>Željko Matijević punomoćnik sudionika u postupku TREND MARINE d.o.o.</item>
    </izvorni_sadrzaj>
    <derivirana_varijabla naziv="DomainObject.Predmet.OstaliListFormated_1">
      <item>Željko Matijević punomoćnik sudionika u postupku TREND MARINE d.o.o.</item>
    </derivirana_varijabla>
  </DomainObject.Predmet.OstaliListFormated>
  <DomainObject.Predmet.OstaliListFormatedOIB>
    <izvorni_sadrzaj>
      <item>Željko Matijević, OIB 35397191573 punomoćnik sudionika u postupku TREND MARINE d.o.o.</item>
    </izvorni_sadrzaj>
    <derivirana_varijabla naziv="DomainObject.Predmet.OstaliListFormatedOIB_1">
      <item>Željko Matijević, OIB 35397191573 punomoćnik sudionika u postupku TREND MARINE d.o.o.</item>
    </derivirana_varijabla>
  </DomainObject.Predmet.OstaliListFormatedOIB>
  <DomainObject.Predmet.OstaliListFormatedWithAdress>
    <izvorni_sadrzaj>
      <item>Željko Matijević, Kalabarovo Vrelo 10, 10000 Zagreb punomoćnik sudionika u postupku TREND MARINE d.o.o.</item>
    </izvorni_sadrzaj>
    <derivirana_varijabla naziv="DomainObject.Predmet.OstaliListFormatedWithAdress_1">
      <item>Željko Matijević, Kalabarovo Vrelo 10, 10000 Zagreb punomoćnik sudionika u postupku TREND MARINE d.o.o.</item>
    </derivirana_varijabla>
  </DomainObject.Predmet.OstaliListFormatedWithAdress>
  <DomainObject.Predmet.OstaliListFormatedWithAdressOIB>
    <izvorni_sadrzaj>
      <item>Željko Matijević, OIB 35397191573, Kalabarovo Vrelo 10, 10000 Zagreb punomoćnik sudionika u postupku TREND MARINE d.o.o.</item>
    </izvorni_sadrzaj>
    <derivirana_varijabla naziv="DomainObject.Predmet.OstaliListFormatedWithAdressOIB_1">
      <item>Željko Matijević, OIB 35397191573, Kalabarovo Vrelo 10, 10000 Zagreb punomoćnik sudionika u postupku TREND MARINE d.o.o.</item>
    </derivirana_varijabla>
  </DomainObject.Predmet.OstaliListFormatedWithAdressOIB>
  <DomainObject.Predmet.OstaliListNazivFormated>
    <izvorni_sadrzaj>
      <item>Željko Matijević</item>
    </izvorni_sadrzaj>
    <derivirana_varijabla naziv="DomainObject.Predmet.OstaliListNazivFormated_1">
      <item>Željko Matijević</item>
    </derivirana_varijabla>
  </DomainObject.Predmet.OstaliListNazivFormated>
  <DomainObject.Predmet.OstaliListNazivFormatedOIB>
    <izvorni_sadrzaj>
      <item>Željko Matijević, OIB 35397191573</item>
    </izvorni_sadrzaj>
    <derivirana_varijabla naziv="DomainObject.Predmet.OstaliListNazivFormatedOIB_1">
      <item>Željko Matijević, OIB 35397191573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 MARINE d.o.o.</izvorni_sadrzaj>
    <derivirana_varijabla naziv="DomainObject.Predmet.ProtustrankaIDrugi_1">TREND MARINE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 MARINE d.o.o., OIB 66767638341, Kalabarovo vrelo 10, 10000 Zagreb</izvorni_sadrzaj>
    <derivirana_varijabla naziv="DomainObject.Predmet.ProtustrankaIDrugiAdressOIB_1">TREND MARINE d.o.o., OIB 66767638341, Kalabarovo vrelo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MARINE d.o.o.</item>
      <item>Željko Matijević</item>
    </izvorni_sadrzaj>
    <derivirana_varijabla naziv="DomainObject.Predmet.SudioniciListNaziv_1">
      <item>FINA Regionalni centar Zagreb</item>
      <item>TREND MARINE d.o.o.</item>
      <item>Željko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TREND MARINE d.o.o., OIB 66767638341, Kalabarovo vrelo 10,10000 Zagreb</item>
      <item>Željko Matijević, OIB 35397191573, Kalabarovo Vrelo 10,10000 Zagreb</item>
    </izvorni_sadrzaj>
    <derivirana_varijabla naziv="DomainObject.Predmet.SudioniciListAdressOIB_1">
      <item>FINA Regionalni centar Zagreb, OIB 85821130368, Trg svibanjskih žrtava 1995. 1,10000 Zagreb</item>
      <item>TREND MARINE d.o.o., OIB 66767638341, Kalabarovo vrelo 10,10000 Zagreb</item>
      <item>Željko Matijević, OIB 35397191573, Kalabarovo Vrelo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66767638341</item>
      <item>, OIB 35397191573</item>
    </izvorni_sadrzaj>
    <derivirana_varijabla naziv="DomainObject.Predmet.SudioniciListNazivOIB_1">
      <item>, OIB 85821130368</item>
      <item>, OIB 66767638341</item>
      <item>, OIB 35397191573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2795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2016-05-11T13:18:00Z</dcterms:created>
  <dc:creator>Ivan Turčić</dc:creator>
  <cp:lastModifiedBy>Ivan Turčić</cp:lastModifiedBy>
  <dcterms:modified xmlns:xsi="http://www.w3.org/2001/XMLSchema-instance" xsi:type="dcterms:W3CDTF">2016-05-12T06:55:00Z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