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790a" w14:paraId="82d790a" w:rsidRDefault="00E051CA" w:rsidP="00E051CA" w:rsidR="00E051C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E051CA" w:rsidP="00E051CA" w:rsidR="00E051CA">
      <w:pPr>
        <w:tabs>
          <w:tab w:pos="7020" w:val="left"/>
        </w:tabs>
      </w:pPr>
      <w:r>
        <w:t xml:space="preserve">REPUBLIKA HRVATSKA </w:t>
      </w:r>
    </w:p>
    <w:p w:rsidRDefault="00E051CA" w:rsidP="00E051CA" w:rsidR="00E051CA">
      <w:r>
        <w:t>Trgovački sud u Zagrebu</w:t>
      </w:r>
    </w:p>
    <w:p w:rsidRDefault="00E051CA" w:rsidP="00E051CA" w:rsidR="00E051CA">
      <w:r>
        <w:t>Zagreb, Amruševa 2/II</w:t>
      </w:r>
    </w:p>
    <w:p w:rsidRDefault="00E051CA" w:rsidP="00E051CA" w:rsidR="00E051CA"/>
    <w:p w:rsidRDefault="00E051CA" w:rsidP="00E051CA" w:rsidR="00E051CA"/>
    <w:p w:rsidRDefault="00E051CA" w:rsidP="00E051CA" w:rsidR="00E051CA">
      <w:pPr>
        <w:jc w:val="both"/>
      </w:pPr>
      <w:r>
        <w:t xml:space="preserve"> </w:t>
      </w:r>
      <w:r>
        <w:tab/>
        <w:t>TRGOVAČKI SUD U ZAGREBU, u skraćenom stečajnom postupku pod poslovnim brojem St-1120</w:t>
      </w:r>
      <w:r w:rsidRPr="00C64A71">
        <w:t>/2016,</w:t>
      </w:r>
      <w:r>
        <w:t xml:space="preserve"> temeljem odredbe članka 430. Stečajnog zakona (N.N. br. 71/15.), dana 08. veljače 2016. godine, objavljuje:</w:t>
      </w:r>
    </w:p>
    <w:p w:rsidRDefault="00E051CA" w:rsidP="00E051CA" w:rsidR="00E051CA">
      <w:pPr>
        <w:jc w:val="both"/>
      </w:pPr>
    </w:p>
    <w:p w:rsidRDefault="00E051CA" w:rsidP="00E051CA" w:rsidR="00E051CA" w:rsidRPr="000E41FF">
      <w:pPr>
        <w:jc w:val="center"/>
      </w:pPr>
      <w:r w:rsidRPr="000E41FF">
        <w:t>O G L A S</w:t>
      </w:r>
    </w:p>
    <w:p w:rsidRDefault="00E051CA" w:rsidP="00E051CA" w:rsidR="00E051CA">
      <w:pPr>
        <w:rPr>
          <w:b/>
        </w:rPr>
      </w:pPr>
    </w:p>
    <w:p w:rsidRDefault="00E051CA" w:rsidP="00E051CA" w:rsidR="00E051CA">
      <w:pPr>
        <w:pStyle w:val="Odlomakpopisa"/>
        <w:numPr>
          <w:ilvl w:val="0"/>
          <w:numId w:val="1"/>
        </w:numPr>
        <w:ind w:hanging="709" w:left="709"/>
        <w:jc w:val="both"/>
      </w:pPr>
      <w:r>
        <w:t>Za dužnika PEREGRINATOR</w:t>
      </w:r>
      <w:r w:rsidRPr="00A223C3">
        <w:t xml:space="preserve"> d.o.o. OIB: </w:t>
      </w:r>
      <w:r>
        <w:t>55183704133</w:t>
      </w:r>
      <w:r w:rsidRPr="00A223C3">
        <w:t xml:space="preserve">, sa sjedištem u </w:t>
      </w:r>
      <w:r>
        <w:t>Treskavička 5</w:t>
      </w:r>
      <w:r w:rsidRPr="00A223C3">
        <w:t>, 10000 Zagreb</w:t>
      </w:r>
      <w:r>
        <w:t>, je podnijet prijedlog za pokretanje skraćenog stečajnog postupka.</w:t>
      </w:r>
    </w:p>
    <w:p w:rsidRDefault="00E051CA" w:rsidP="00E051CA" w:rsidR="00E051CA">
      <w:pPr>
        <w:pStyle w:val="Odlomakpopisa"/>
        <w:ind w:left="0"/>
      </w:pPr>
    </w:p>
    <w:p w:rsidRDefault="00E051CA" w:rsidP="00E051CA" w:rsidR="00E051CA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22.709,17 kn.</w:t>
      </w:r>
    </w:p>
    <w:p w:rsidRDefault="00E051CA" w:rsidP="00E051CA" w:rsidR="00E051CA"/>
    <w:p w:rsidRDefault="00E051CA" w:rsidP="00E051CA" w:rsidR="00E051CA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051CA" w:rsidP="00E051CA" w:rsidR="00E051CA">
      <w:pPr>
        <w:jc w:val="both"/>
      </w:pPr>
    </w:p>
    <w:p w:rsidRDefault="00E051CA" w:rsidP="00E051CA" w:rsidR="00E051CA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051CA" w:rsidP="00E051CA" w:rsidR="00E051CA">
      <w:pPr>
        <w:pStyle w:val="Odlomakpopisa"/>
        <w:ind w:left="0"/>
      </w:pPr>
    </w:p>
    <w:p w:rsidRDefault="00E051CA" w:rsidP="00E051CA" w:rsidR="00E051CA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E051CA" w:rsidP="00E051CA" w:rsidR="00E051CA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051CA" w:rsidP="00E051CA" w:rsidR="00E051CA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E051CA" w:rsidP="00E051CA" w:rsidR="00E051CA">
      <w:pPr>
        <w:jc w:val="both"/>
      </w:pPr>
    </w:p>
    <w:p w:rsidRDefault="00E051CA" w:rsidP="00E051CA" w:rsidR="00E051CA">
      <w:pPr>
        <w:jc w:val="center"/>
      </w:pPr>
      <w:r>
        <w:t>U Zagrebu 08. veljače 2016.</w:t>
      </w:r>
    </w:p>
    <w:p w:rsidRDefault="00E051CA" w:rsidP="00E051CA" w:rsidR="00E051CA">
      <w:pPr>
        <w:jc w:val="center"/>
      </w:pPr>
    </w:p>
    <w:p w:rsidRDefault="00E051CA" w:rsidP="00E051CA" w:rsidR="00E051CA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E051CA" w:rsidP="00E051CA" w:rsidR="00E051CA" w:rsidRPr="000E41FF">
      <w:pPr>
        <w:jc w:val="both"/>
      </w:pPr>
    </w:p>
    <w:p w:rsidRDefault="00E051CA" w:rsidP="00E051CA" w:rsidR="00E051CA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E051CA" w:rsidP="00E051CA" w:rsidR="00E051CA">
      <w:pPr>
        <w:jc w:val="right"/>
      </w:pPr>
    </w:p>
    <w:p w:rsidRDefault="00E051CA" w:rsidP="00E051CA" w:rsidR="00E051CA"/>
    <w:p w:rsidRDefault="00E051CA" w:rsidP="00E051CA" w:rsidR="00E051CA"/>
    <w:p w:rsidRDefault="00E051CA" w:rsidP="00E051CA" w:rsidR="00E051CA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51CA"/>
    <w:rsid w:val="0002382C"/>
    <w:rsid w:val="000A3E2D"/>
    <w:rsid w:val="000C6923"/>
    <w:rsid w:val="000D1200"/>
    <w:rsid w:val="00177EED"/>
    <w:rsid w:val="002460D4"/>
    <w:rsid w:val="00277821"/>
    <w:rsid w:val="002F1AB4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051CA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51CA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51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51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51C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A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51CA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51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51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51C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A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PEREGRINATOR d.o.o.</izvorni_sadrzaj>
    <derivirana_varijabla naziv="DomainObject.Predmet.ProtustrankaFormated_1">  PEREGRINATOR d.o.o.</derivirana_varijabla>
  </DomainObject.Predmet.ProtustrankaFormated>
  <DomainObject.Predmet.ProtustrankaFormatedOIB>
    <izvorni_sadrzaj>  PEREGRINATOR d.o.o., OIB 55183704133</izvorni_sadrzaj>
    <derivirana_varijabla naziv="DomainObject.Predmet.ProtustrankaFormatedOIB_1">  PEREGRINATOR d.o.o., OIB 55183704133</derivirana_varijabla>
  </DomainObject.Predmet.ProtustrankaFormatedOIB>
  <DomainObject.Predmet.ProtustrankaFormatedWithAdress>
    <izvorni_sadrzaj> PEREGRINATOR d.o.o., Treskavička 5, 10000 Zagreb</izvorni_sadrzaj>
    <derivirana_varijabla naziv="DomainObject.Predmet.ProtustrankaFormatedWithAdress_1"> PEREGRINATOR d.o.o., Treskavička 5, 10000 Zagreb</derivirana_varijabla>
  </DomainObject.Predmet.ProtustrankaFormatedWithAdress>
  <DomainObject.Predmet.ProtustrankaFormatedWithAdressOIB>
    <izvorni_sadrzaj> PEREGRINATOR d.o.o., OIB 55183704133, Treskavička 5, 10000 Zagreb</izvorni_sadrzaj>
    <derivirana_varijabla naziv="DomainObject.Predmet.ProtustrankaFormatedWithAdressOIB_1"> PEREGRINATOR d.o.o., OIB 55183704133, Treskavička 5, 10000 Zagreb</derivirana_varijabla>
  </DomainObject.Predmet.ProtustrankaFormatedWithAdressOIB>
  <DomainObject.Predmet.ProtustrankaWithAdress>
    <izvorni_sadrzaj>PEREGRINATOR d.o.o. Treskavička 5, 10000 Zagreb</izvorni_sadrzaj>
    <derivirana_varijabla naziv="DomainObject.Predmet.ProtustrankaWithAdress_1">PEREGRINATOR d.o.o. Treskavička 5, 10000 Zagreb</derivirana_varijabla>
  </DomainObject.Predmet.ProtustrankaWithAdress>
  <DomainObject.Predmet.ProtustrankaWithAdressOIB>
    <izvorni_sadrzaj>PEREGRINATOR d.o.o., OIB 55183704133, Treskavička 5, 10000 Zagreb</izvorni_sadrzaj>
    <derivirana_varijabla naziv="DomainObject.Predmet.ProtustrankaWithAdressOIB_1">PEREGRINATOR d.o.o., OIB 55183704133, Treskavička 5, 10000 Zagreb</derivirana_varijabla>
  </DomainObject.Predmet.ProtustrankaWithAdressOIB>
  <DomainObject.Predmet.ProtustrankaNazivFormated>
    <izvorni_sadrzaj>PEREGRINATOR d.o.o.</izvorni_sadrzaj>
    <derivirana_varijabla naziv="DomainObject.Predmet.ProtustrankaNazivFormated_1">PEREGRINATOR d.o.o.</derivirana_varijabla>
  </DomainObject.Predmet.ProtustrankaNazivFormated>
  <DomainObject.Predmet.ProtustrankaNazivFormatedOIB>
    <izvorni_sadrzaj>PEREGRINATOR d.o.o., OIB 55183704133</izvorni_sadrzaj>
    <derivirana_varijabla naziv="DomainObject.Predmet.ProtustrankaNazivFormatedOIB_1">PEREGRINATOR d.o.o., OIB 55183704133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PEREGRINATOR d.o.o.</item>
    </izvorni_sadrzaj>
    <derivirana_varijabla naziv="DomainObject.Predmet.ProtuStrankaListFormated_1">
      <item>PEREGRINATOR d.o.o.</item>
    </derivirana_varijabla>
  </DomainObject.Predmet.ProtuStrankaListFormated>
  <DomainObject.Predmet.ProtuStrankaListFormatedOIB>
    <izvorni_sadrzaj>
      <item>PEREGRINATOR d.o.o., OIB 55183704133</item>
    </izvorni_sadrzaj>
    <derivirana_varijabla naziv="DomainObject.Predmet.ProtuStrankaListFormatedOIB_1">
      <item>PEREGRINATOR d.o.o., OIB 55183704133</item>
    </derivirana_varijabla>
  </DomainObject.Predmet.ProtuStrankaListFormatedOIB>
  <DomainObject.Predmet.ProtuStrankaListFormatedWithAdress>
    <izvorni_sadrzaj>
      <item>PEREGRINATOR d.o.o., Treskavička 5, 10000 Zagreb</item>
    </izvorni_sadrzaj>
    <derivirana_varijabla naziv="DomainObject.Predmet.ProtuStrankaListFormatedWithAdress_1">
      <item>PEREGRINATOR d.o.o., Treskavička 5, 10000 Zagreb</item>
    </derivirana_varijabla>
  </DomainObject.Predmet.ProtuStrankaListFormatedWithAdress>
  <DomainObject.Predmet.ProtuStrankaListFormatedWithAdressOIB>
    <izvorni_sadrzaj>
      <item>PEREGRINATOR d.o.o., OIB 55183704133, Treskavička 5, 10000 Zagreb</item>
    </izvorni_sadrzaj>
    <derivirana_varijabla naziv="DomainObject.Predmet.ProtuStrankaListFormatedWithAdressOIB_1">
      <item>PEREGRINATOR d.o.o., OIB 55183704133, Treskavička 5, 10000 Zagreb</item>
    </derivirana_varijabla>
  </DomainObject.Predmet.ProtuStrankaListFormatedWithAdressOIB>
  <DomainObject.Predmet.ProtuStrankaListNazivFormated>
    <izvorni_sadrzaj>
      <item>PEREGRINATOR d.o.o.</item>
    </izvorni_sadrzaj>
    <derivirana_varijabla naziv="DomainObject.Predmet.ProtuStrankaListNazivFormated_1">
      <item>PEREGRINATOR d.o.o.</item>
    </derivirana_varijabla>
  </DomainObject.Predmet.ProtuStrankaListNazivFormated>
  <DomainObject.Predmet.ProtuStrankaListNazivFormatedOIB>
    <izvorni_sadrzaj>
      <item>PEREGRINATOR d.o.o., OIB 55183704133</item>
    </izvorni_sadrzaj>
    <derivirana_varijabla naziv="DomainObject.Predmet.ProtuStrankaListNazivFormatedOIB_1">
      <item>PEREGRINATOR d.o.o., OIB 55183704133</item>
    </derivirana_varijabla>
  </DomainObject.Predmet.ProtuStrankaListNazivFormatedOIB>
  <DomainObject.Predmet.OstaliListFormated>
    <izvorni_sadrzaj>
      <item>Viktor Kranjčec</item>
      <item>Damir Maletić</item>
    </izvorni_sadrzaj>
    <derivirana_varijabla naziv="DomainObject.Predmet.OstaliListFormated_1">
      <item>Viktor Kranjčec</item>
      <item>Damir Maletić</item>
    </derivirana_varijabla>
  </DomainObject.Predmet.OstaliListFormated>
  <DomainObject.Predmet.OstaliListFormatedOIB>
    <izvorni_sadrzaj>
      <item>Viktor Kranjčec, OIB 72883004240</item>
      <item>Damir Maletić, OIB 56491356334</item>
    </izvorni_sadrzaj>
    <derivirana_varijabla naziv="DomainObject.Predmet.OstaliListFormatedOIB_1">
      <item>Viktor Kranjčec, OIB 72883004240</item>
      <item>Damir Maletić, OIB 56491356334</item>
    </derivirana_varijabla>
  </DomainObject.Predmet.OstaliListFormatedOIB>
  <DomainObject.Predmet.OstaliListFormatedWithAdress>
    <izvorni_sadrzaj>
      <item>Viktor Kranjčec, Grete Turković-srića 4, 10360 Sesvete</item>
      <item>Damir Maletić, Ulica Jasmina 17, 10000 Zagreb</item>
    </izvorni_sadrzaj>
    <derivirana_varijabla naziv="DomainObject.Predmet.OstaliListFormatedWithAdress_1">
      <item>Viktor Kranjčec, Grete Turković-srića 4, 10360 Sesvete</item>
      <item>Damir Maletić, Ulica Jasmina 17, 10000 Zagreb</item>
    </derivirana_varijabla>
  </DomainObject.Predmet.OstaliListFormatedWithAdress>
  <DomainObject.Predmet.OstaliListFormatedWithAdressOIB>
    <izvorni_sadrzaj>
      <item>Viktor Kranjčec, OIB 72883004240, Grete Turković-srića 4, 10360 Sesvete</item>
      <item>Damir Maletić, OIB 56491356334, Ulica Jasmina 17, 10000 Zagreb</item>
    </izvorni_sadrzaj>
    <derivirana_varijabla naziv="DomainObject.Predmet.OstaliListFormatedWithAdressOIB_1">
      <item>Viktor Kranjčec, OIB 72883004240, Grete Turković-srića 4, 10360 Sesvete</item>
      <item>Damir Maletić, OIB 56491356334, Ulica Jasmina 17, 10000 Zagreb</item>
    </derivirana_varijabla>
  </DomainObject.Predmet.OstaliListFormatedWithAdressOIB>
  <DomainObject.Predmet.OstaliListNazivFormated>
    <izvorni_sadrzaj>
      <item>Viktor Kranjčec</item>
      <item>Damir Maletić</item>
    </izvorni_sadrzaj>
    <derivirana_varijabla naziv="DomainObject.Predmet.OstaliListNazivFormated_1">
      <item>Viktor Kranjčec</item>
      <item>Damir Maletić</item>
    </derivirana_varijabla>
  </DomainObject.Predmet.OstaliListNazivFormated>
  <DomainObject.Predmet.OstaliListNazivFormatedOIB>
    <izvorni_sadrzaj>
      <item>Viktor Kranjčec, OIB 72883004240</item>
      <item>Damir Maletić, OIB 56491356334</item>
    </izvorni_sadrzaj>
    <derivirana_varijabla naziv="DomainObject.Predmet.OstaliListNazivFormatedOIB_1">
      <item>Viktor Kranjčec, OIB 72883004240</item>
      <item>Damir Maletić, OIB 56491356334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PEREGRINATOR d.o.o.</izvorni_sadrzaj>
    <derivirana_varijabla naziv="DomainObject.Predmet.ProtustrankaIDrugi_1">PEREGRINATOR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PEREGRINATOR d.o.o., OIB 55183704133, Treskavička 5, 10000 Zagreb</izvorni_sadrzaj>
    <derivirana_varijabla naziv="DomainObject.Predmet.ProtustrankaIDrugiAdressOIB_1">PEREGRINATOR d.o.o., OIB 55183704133, Treskavička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PEREGRINATOR d.o.o.</item>
      <item>Viktor Kranjčec</item>
      <item>Damir Maletić</item>
    </izvorni_sadrzaj>
    <derivirana_varijabla naziv="DomainObject.Predmet.SudioniciListNaziv_1">
      <item>FINA Regionalni centar Zagreb</item>
      <item>PEREGRINATOR d.o.o.</item>
      <item>Viktor Kranjčec</item>
      <item>Damir Maletić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PEREGRINATOR d.o.o., OIB 55183704133, Treskavička 5,10000 Zagreb</item>
      <item>Viktor Kranjčec, OIB 72883004240, Grete Turković-srića 4,10360 Sesvete</item>
      <item>Damir Maletić, OIB 56491356334, Ulica Jasmina 17,10000 Zagreb</item>
    </izvorni_sadrzaj>
    <derivirana_varijabla naziv="DomainObject.Predmet.SudioniciListAdressOIB_1">
      <item>FINA Regionalni centar Zagreb, OIB 85821130368, Trg svibanjskih žrtava 1995. br. 1,10000 Zagreb</item>
      <item>PEREGRINATOR d.o.o., OIB 55183704133, Treskavička 5,10000 Zagreb</item>
      <item>Viktor Kranjčec, OIB 72883004240, Grete Turković-srića 4,10360 Sesvete</item>
      <item>Damir Maletić, OIB 56491356334, Ulica Jasmina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55183704133</item>
      <item>, OIB 72883004240</item>
      <item>, OIB 56491356334</item>
    </izvorni_sadrzaj>
    <derivirana_varijabla naziv="DomainObject.Predmet.SudioniciListNazivOIB_1">
      <item>, OIB 85821130368</item>
      <item>, OIB 55183704133</item>
      <item>, OIB 72883004240</item>
      <item>, OIB 56491356334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1354</properties:Characters>
  <properties:Lines>44</properties:Lines>
  <properties:Paragraphs>15</properties:Paragraphs>
  <properties:TotalTime>0</properties:TotalTime>
  <properties:ScaleCrop>false</properties:ScaleCrop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2016-02-08T12:44:00Z</dcterms:created>
  <dc:creator>Vlasta Bogović Milisavljević</dc:creator>
  <cp:lastModifiedBy>Vlasta Bogović Milisavljević</cp:lastModifiedBy>
  <dcterms:modified xmlns:xsi="http://www.w3.org/2001/XMLSchema-instance" xsi:type="dcterms:W3CDTF">2016-02-08T12:45:00Z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