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7a34" w14:paraId="c727a34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9D5343">
        <w:t>0</w:t>
      </w:r>
      <w:r w:rsidR="006F5CD6">
        <w:t>88</w:t>
      </w:r>
      <w:r w:rsidR="009D5343">
        <w:t xml:space="preserve">/17-3    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2B71D8">
        <w:t xml:space="preserve"> </w:t>
      </w:r>
      <w:r w:rsidR="007A0938" w:rsidRPr="007A0938">
        <w:t>GLOBAL AUTO NETWORK d.o.o.</w:t>
      </w:r>
      <w:r w:rsidR="007A0938">
        <w:t xml:space="preserve"> Zagreb, Ulica grada Vukovara 269D, MBS: </w:t>
      </w:r>
      <w:r w:rsidR="007A0938" w:rsidRPr="007A0938">
        <w:t>080029037</w:t>
      </w:r>
      <w:r w:rsidR="007A0938">
        <w:t xml:space="preserve">, OIB: </w:t>
      </w:r>
      <w:r w:rsidR="007A0938" w:rsidRPr="007A0938">
        <w:t>09870642246</w:t>
      </w:r>
      <w:r w:rsidR="007A0938">
        <w:t xml:space="preserve">, 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7A0938">
        <w:t>GLOBAL AUTO NETWORK d.o.o. Zagreb, Ulica grada Vukovara 269D, MBS: 080029037, OIB: 09870642246</w:t>
      </w:r>
      <w:r w:rsidR="00BA1F93">
        <w:t xml:space="preserve">, </w:t>
      </w:r>
      <w:r>
        <w:t>na temelju neizvršenih osnova za plaćanje iznosi</w:t>
      </w:r>
      <w:r w:rsidR="00554444">
        <w:t xml:space="preserve"> </w:t>
      </w:r>
      <w:r w:rsidR="00BA1F93">
        <w:t>454.423,65</w:t>
      </w:r>
      <w:r w:rsidR="00165557">
        <w:t xml:space="preserve"> kn. </w:t>
      </w:r>
      <w:r w:rsidR="00ED0810">
        <w:t xml:space="preserve">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r w:rsidR="00BA1F93">
        <w:t>Jurica Klarić, OIB 27286459374, Velika Gorica, I. Bratstvo 53 da</w:t>
      </w:r>
      <w:r w:rsidR="003337FC">
        <w:t xml:space="preserve"> 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BA1F93">
        <w:t>88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C83139">
        <w:t>1</w:t>
      </w:r>
      <w:r w:rsidR="003337FC">
        <w:t>5</w:t>
      </w:r>
      <w:r w:rsidR="00E26155">
        <w:t>/11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F9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50D4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5557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1D8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C0B"/>
    <w:rsid w:val="002E5F9E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468C1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C3969"/>
    <w:rsid w:val="004C57E1"/>
    <w:rsid w:val="004C5B89"/>
    <w:rsid w:val="004D2575"/>
    <w:rsid w:val="004D5A26"/>
    <w:rsid w:val="004E151F"/>
    <w:rsid w:val="004E1973"/>
    <w:rsid w:val="004E466C"/>
    <w:rsid w:val="004F4428"/>
    <w:rsid w:val="004F5FE8"/>
    <w:rsid w:val="004F6C6C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2"/>
    <w:rsid w:val="006C5C98"/>
    <w:rsid w:val="006D3272"/>
    <w:rsid w:val="006E1DAE"/>
    <w:rsid w:val="006E7A45"/>
    <w:rsid w:val="006F5CD6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0938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4185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1F93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3139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E31D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4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1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1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1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1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4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1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1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1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1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St-1088/2017</izvorni_sadrzaj>
    <derivirana_varijabla naziv="DomainObject.Predmet.OznakaBroj_1">St-1088/2017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GLOBAL AUTO NETWORK d.o.o.</izvorni_sadrzaj>
    <derivirana_varijabla naziv="DomainObject.Predmet.ProtustrankaFormated_1">  GLOBAL AUTO NETWORK d.o.o.</derivirana_varijabla>
  </DomainObject.Predmet.ProtustrankaFormated>
  <DomainObject.Predmet.ProtustrankaFormatedOIB>
    <izvorni_sadrzaj>  GLOBAL AUTO NETWORK d.o.o., OIB 09870642246</izvorni_sadrzaj>
    <derivirana_varijabla naziv="DomainObject.Predmet.ProtustrankaFormatedOIB_1">  GLOBAL AUTO NETWORK d.o.o., OIB 09870642246</derivirana_varijabla>
  </DomainObject.Predmet.ProtustrankaFormatedOIB>
  <DomainObject.Predmet.ProtustrankaFormatedWithAdress>
    <izvorni_sadrzaj> GLOBAL AUTO NETWORK d.o.o., Ulica grada Vukovara 269 D, 10000 Zagreb</izvorni_sadrzaj>
    <derivirana_varijabla naziv="DomainObject.Predmet.ProtustrankaFormatedWithAdress_1"> GLOBAL AUTO NETWORK d.o.o., Ulica grada Vukovara 269 D, 10000 Zagreb</derivirana_varijabla>
  </DomainObject.Predmet.ProtustrankaFormatedWithAdress>
  <DomainObject.Predmet.ProtustrankaFormatedWithAdressOIB>
    <izvorni_sadrzaj> GLOBAL AUTO NETWORK d.o.o., OIB 09870642246, Ulica grada Vukovara 269 D, 10000 Zagreb</izvorni_sadrzaj>
    <derivirana_varijabla naziv="DomainObject.Predmet.ProtustrankaFormatedWithAdressOIB_1"> GLOBAL AUTO NETWORK d.o.o., OIB 09870642246, Ulica grada Vukovara 269 D, 10000 Zagreb</derivirana_varijabla>
  </DomainObject.Predmet.ProtustrankaFormatedWithAdressOIB>
  <DomainObject.Predmet.ProtustrankaWithAdress>
    <izvorni_sadrzaj>GLOBAL AUTO NETWORK d.o.o. Ulica grada Vukovara 269 D, 10000 Zagreb</izvorni_sadrzaj>
    <derivirana_varijabla naziv="DomainObject.Predmet.ProtustrankaWithAdress_1">GLOBAL AUTO NETWORK d.o.o. Ulica grada Vukovara 269 D, 10000 Zagreb</derivirana_varijabla>
  </DomainObject.Predmet.ProtustrankaWithAdress>
  <DomainObject.Predmet.ProtustrankaWithAdressOIB>
    <izvorni_sadrzaj>GLOBAL AUTO NETWORK d.o.o., OIB 09870642246, Ulica grada Vukovara 269 D, 10000 Zagreb</izvorni_sadrzaj>
    <derivirana_varijabla naziv="DomainObject.Predmet.ProtustrankaWithAdressOIB_1">GLOBAL AUTO NETWORK d.o.o., OIB 09870642246, Ulica grada Vukovara 269 D, 10000 Zagreb</derivirana_varijabla>
  </DomainObject.Predmet.ProtustrankaWithAdressOIB>
  <DomainObject.Predmet.ProtustrankaNazivFormated>
    <izvorni_sadrzaj>GLOBAL AUTO NETWORK d.o.o.</izvorni_sadrzaj>
    <derivirana_varijabla naziv="DomainObject.Predmet.ProtustrankaNazivFormated_1">GLOBAL AUTO NETWORK d.o.o.</derivirana_varijabla>
  </DomainObject.Predmet.ProtustrankaNazivFormated>
  <DomainObject.Predmet.ProtustrankaNazivFormatedOIB>
    <izvorni_sadrzaj>GLOBAL AUTO NETWORK d.o.o., OIB 09870642246</izvorni_sadrzaj>
    <derivirana_varijabla naziv="DomainObject.Predmet.ProtustrankaNazivFormatedOIB_1">GLOBAL AUTO NETWORK d.o.o., OIB 09870642246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AUTO NETWORK d.o.o.</item>
    </izvorni_sadrzaj>
    <derivirana_varijabla naziv="DomainObject.Predmet.ProtuStrankaListFormated_1">
      <item>GLOBAL AUTO NETWORK d.o.o.</item>
    </derivirana_varijabla>
  </DomainObject.Predmet.ProtuStrankaListFormated>
  <DomainObject.Predmet.ProtuStrankaListFormatedOIB>
    <izvorni_sadrzaj>
      <item>GLOBAL AUTO NETWORK d.o.o., OIB 09870642246</item>
    </izvorni_sadrzaj>
    <derivirana_varijabla naziv="DomainObject.Predmet.ProtuStrankaListFormatedOIB_1">
      <item>GLOBAL AUTO NETWORK d.o.o., OIB 09870642246</item>
    </derivirana_varijabla>
  </DomainObject.Predmet.ProtuStrankaListFormatedOIB>
  <DomainObject.Predmet.ProtuStrankaListFormatedWithAdress>
    <izvorni_sadrzaj>
      <item>GLOBAL AUTO NETWORK d.o.o., Ulica grada Vukovara 269 D, 10000 Zagreb</item>
    </izvorni_sadrzaj>
    <derivirana_varijabla naziv="DomainObject.Predmet.ProtuStrankaListFormatedWithAdress_1">
      <item>GLOBAL AUTO NETWORK d.o.o., Ulica grada Vukovara 269 D, 10000 Zagreb</item>
    </derivirana_varijabla>
  </DomainObject.Predmet.ProtuStrankaListFormatedWithAdress>
  <DomainObject.Predmet.ProtuStrankaListFormatedWithAdressOIB>
    <izvorni_sadrzaj>
      <item>GLOBAL AUTO NETWORK d.o.o., OIB 09870642246, Ulica grada Vukovara 269 D, 10000 Zagreb</item>
    </izvorni_sadrzaj>
    <derivirana_varijabla naziv="DomainObject.Predmet.ProtuStrankaListFormatedWithAdressOIB_1">
      <item>GLOBAL AUTO NETWORK d.o.o., OIB 09870642246, Ulica grada Vukovara 269 D, 10000 Zagreb</item>
    </derivirana_varijabla>
  </DomainObject.Predmet.ProtuStrankaListFormatedWithAdressOIB>
  <DomainObject.Predmet.ProtuStrankaListNazivFormated>
    <izvorni_sadrzaj>
      <item>GLOBAL AUTO NETWORK d.o.o.</item>
    </izvorni_sadrzaj>
    <derivirana_varijabla naziv="DomainObject.Predmet.ProtuStrankaListNazivFormated_1">
      <item>GLOBAL AUTO NETWORK d.o.o.</item>
    </derivirana_varijabla>
  </DomainObject.Predmet.ProtuStrankaListNazivFormated>
  <DomainObject.Predmet.ProtuStrankaListNazivFormatedOIB>
    <izvorni_sadrzaj>
      <item>GLOBAL AUTO NETWORK d.o.o., OIB 09870642246</item>
    </izvorni_sadrzaj>
    <derivirana_varijabla naziv="DomainObject.Predmet.ProtuStrankaListNazivFormatedOIB_1">
      <item>GLOBAL AUTO NETWORK d.o.o., OIB 09870642246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AUTO NETWORK d.o.o.</izvorni_sadrzaj>
    <derivirana_varijabla naziv="DomainObject.Predmet.ProtustrankaIDrugi_1">GLOBAL AUTO NETWORK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AUTO NETWORK d.o.o., OIB 09870642246, Ulica grada Vukovara 269 D, 10000 Zagreb</izvorni_sadrzaj>
    <derivirana_varijabla naziv="DomainObject.Predmet.ProtustrankaIDrugiAdressOIB_1">GLOBAL AUTO NETWORK d.o.o., OIB 09870642246,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AUTO NETWORK d.o.o.</item>
      <item>FINA Regionalni centar Zagreb</item>
    </izvorni_sadrzaj>
    <derivirana_varijabla naziv="DomainObject.Predmet.SudioniciListNaziv_1">
      <item>GLOBAL AUTO NETWORK d.o.o.</item>
      <item>FINA Regionalni centar Zagreb</item>
    </derivirana_varijabla>
  </DomainObject.Predmet.SudioniciListNaziv>
  <DomainObject.Predmet.SudioniciListAdressOIB>
    <izvorni_sadrzaj>
      <item>GLOBAL AUTO NETWORK d.o.o., OIB 09870642246, Ulica grada Vukovara 269 D,10000 Zagreb</item>
      <item>FINA Regionalni centar Zagreb, OIB 85821130368, Trg svibanjskih žrtava 1995. 1,10000 Zagreb</item>
    </izvorni_sadrzaj>
    <derivirana_varijabla naziv="DomainObject.Predmet.SudioniciListAdressOIB_1">
      <item>GLOBAL AUTO NETWORK d.o.o., OIB 09870642246, Ulica grada Vukovara 269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09870642246</item>
      <item>, OIB 85821130368</item>
    </izvorni_sadrzaj>
    <derivirana_varijabla naziv="DomainObject.Predmet.SudioniciListNazivOIB_1">
      <item>, OIB 09870642246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4AC35-4468-46ED-BAD5-E87AE2056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2140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2017-08-04T05:58:00Z</dcterms:created>
  <dc:creator>Korisnik</dc:creator>
  <cp:lastModifiedBy>Sanja Ban</cp:lastModifiedBy>
  <cp:lastPrinted>2017-08-04T05:58:00Z</cp:lastPrinted>
  <dcterms:modified xmlns:xsi="http://www.w3.org/2001/XMLSchema-instance" xsi:type="dcterms:W3CDTF">2017-08-04T05:59:00Z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