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bbd2" w14:paraId="966bbd2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406152">
        <w:t>1675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406152">
        <w:t>BRZINOM MUNJE j.d.o.o., Krapina, Zagrebačka cesta 17</w:t>
      </w:r>
      <w:r w:rsidR="00406152" w:rsidRPr="00133DAD">
        <w:t xml:space="preserve">, </w:t>
      </w:r>
      <w:r w:rsidR="00406152" w:rsidRPr="00D34B2A">
        <w:t xml:space="preserve">OIB: </w:t>
      </w:r>
      <w:r w:rsidR="00406152">
        <w:t>61032761820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406152">
        <w:t>155.482,24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52033"/>
    <w:rsid w:val="00374734"/>
    <w:rsid w:val="0038038C"/>
    <w:rsid w:val="0038246E"/>
    <w:rsid w:val="003828C2"/>
    <w:rsid w:val="00393FB1"/>
    <w:rsid w:val="0039524D"/>
    <w:rsid w:val="003974B2"/>
    <w:rsid w:val="003A1B53"/>
    <w:rsid w:val="003A71B8"/>
    <w:rsid w:val="003B57C1"/>
    <w:rsid w:val="003C3D44"/>
    <w:rsid w:val="003D35F9"/>
    <w:rsid w:val="003D389C"/>
    <w:rsid w:val="003D7111"/>
    <w:rsid w:val="003E3A15"/>
    <w:rsid w:val="003E3ACC"/>
    <w:rsid w:val="003E4616"/>
    <w:rsid w:val="003F53E3"/>
    <w:rsid w:val="00403CE4"/>
    <w:rsid w:val="00404A59"/>
    <w:rsid w:val="00406152"/>
    <w:rsid w:val="00413F4C"/>
    <w:rsid w:val="00420F7C"/>
    <w:rsid w:val="004306B9"/>
    <w:rsid w:val="00437501"/>
    <w:rsid w:val="0045554F"/>
    <w:rsid w:val="00461C6E"/>
    <w:rsid w:val="00470548"/>
    <w:rsid w:val="004745E1"/>
    <w:rsid w:val="0048239B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3574D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A69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6E48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3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3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3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3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3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3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3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3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St-1675/2018</izvorni_sadrzaj>
    <derivirana_varijabla naziv="DomainObject.Predmet.OznakaBroj_1">St-1675/2018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BRZINOM MUNJE j.d.o.o. za ugostiteljstvo zastupanog po punomoćniku MIRJANA HOIĆ</izvorni_sadrzaj>
    <derivirana_varijabla naziv="DomainObject.Predmet.ProtustrankaFormated_1">  BRZINOM MUNJE j.d.o.o. za ugostiteljstvo zastupanog po punomoćniku MIRJANA HOIĆ</derivirana_varijabla>
  </DomainObject.Predmet.ProtustrankaFormated>
  <DomainObject.Predmet.ProtustrankaFormatedOIB>
    <izvorni_sadrzaj>  BRZINOM MUNJE j.d.o.o. za ugostiteljstvo, OIB 61032761820 zastupanog po punomoćniku MIRJANA HOIĆ</izvorni_sadrzaj>
    <derivirana_varijabla naziv="DomainObject.Predmet.ProtustrankaFormatedOIB_1">  BRZINOM MUNJE j.d.o.o. za ugostiteljstvo, OIB 61032761820 zastupanog po punomoćniku MIRJANA HOIĆ</derivirana_varijabla>
  </DomainObject.Predmet.ProtustrankaFormatedOIB>
  <DomainObject.Predmet.ProtustrankaFormatedWithAdress>
    <izvorni_sadrzaj> BRZINOM MUNJE j.d.o.o. za ugostiteljstvo, Zagrebačka cesta 17, 49000 Krapina zastupanog po punomoćniku MIRJANA HOIĆ</izvorni_sadrzaj>
    <derivirana_varijabla naziv="DomainObject.Predmet.ProtustrankaFormatedWithAdress_1"> BRZINOM MUNJE j.d.o.o. za ugostiteljstvo, Zagrebačka cesta 17, 49000 Krapina zastupanog po punomoćniku MIRJANA HOIĆ</derivirana_varijabla>
  </DomainObject.Predmet.ProtustrankaFormatedWithAdress>
  <DomainObject.Predmet.ProtustrankaFormatedWithAdressOIB>
    <izvorni_sadrzaj> BRZINOM MUNJE j.d.o.o. za ugostiteljstvo, OIB 61032761820, Zagrebačka cesta 17, 49000 Krapina zastupanog po punomoćniku MIRJANA HOIĆ</izvorni_sadrzaj>
    <derivirana_varijabla naziv="DomainObject.Predmet.ProtustrankaFormatedWithAdressOIB_1"> BRZINOM MUNJE j.d.o.o. za ugostiteljstvo, OIB 61032761820, Zagrebačka cesta 17, 49000 Krapina zastupanog po punomoćniku MIRJANA HOIĆ</derivirana_varijabla>
  </DomainObject.Predmet.ProtustrankaFormatedWithAdressOIB>
  <DomainObject.Predmet.ProtustrankaWithAdress>
    <izvorni_sadrzaj>BRZINOM MUNJE j.d.o.o. za ugostiteljstvo Zagrebačka cesta 17, 49000 Krapina</izvorni_sadrzaj>
    <derivirana_varijabla naziv="DomainObject.Predmet.ProtustrankaWithAdress_1">BRZINOM MUNJE j.d.o.o. za ugostiteljstvo Zagrebačka cesta 17, 49000 Krapina</derivirana_varijabla>
  </DomainObject.Predmet.ProtustrankaWithAdress>
  <DomainObject.Predmet.ProtustrankaWithAdressOIB>
    <izvorni_sadrzaj>BRZINOM MUNJE j.d.o.o. za ugostiteljstvo, OIB 61032761820, Zagrebačka cesta 17, 49000 Krapina</izvorni_sadrzaj>
    <derivirana_varijabla naziv="DomainObject.Predmet.ProtustrankaWithAdressOIB_1">BRZINOM MUNJE j.d.o.o. za ugostiteljstvo, OIB 61032761820, Zagrebačka cesta 17, 49000 Krapina</derivirana_varijabla>
  </DomainObject.Predmet.ProtustrankaWithAdressOIB>
  <DomainObject.Predmet.ProtustrankaNazivFormated>
    <izvorni_sadrzaj>BRZINOM MUNJE j.d.o.o. za ugostiteljstvo</izvorni_sadrzaj>
    <derivirana_varijabla naziv="DomainObject.Predmet.ProtustrankaNazivFormated_1">BRZINOM MUNJE j.d.o.o. za ugostiteljstvo</derivirana_varijabla>
  </DomainObject.Predmet.ProtustrankaNazivFormated>
  <DomainObject.Predmet.ProtustrankaNazivFormatedOIB>
    <izvorni_sadrzaj>BRZINOM MUNJE j.d.o.o. za ugostiteljstvo, OIB 61032761820</izvorni_sadrzaj>
    <derivirana_varijabla naziv="DomainObject.Predmet.ProtustrankaNazivFormatedOIB_1">BRZINOM MUNJE j.d.o.o. za ugostiteljstvo, OIB 61032761820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BRZINOM MUNJE j.d.o.o. za ugostiteljstvo zastupanog po punomoćniku MIRJANA HOIĆ</item>
    </izvorni_sadrzaj>
    <derivirana_varijabla naziv="DomainObject.Predmet.ProtuStrankaListFormated_1">
      <item>BRZINOM MUNJE j.d.o.o. za ugostiteljstvo zastupanog po punomoćniku MIRJANA HOIĆ</item>
    </derivirana_varijabla>
  </DomainObject.Predmet.ProtuStrankaListFormated>
  <DomainObject.Predmet.ProtuStrankaListFormatedOIB>
    <izvorni_sadrzaj>
      <item>BRZINOM MUNJE j.d.o.o. za ugostiteljstvo, OIB 61032761820 zastupanog po punomoćniku MIRJANA HOIĆ</item>
    </izvorni_sadrzaj>
    <derivirana_varijabla naziv="DomainObject.Predmet.ProtuStrankaListFormatedOIB_1">
      <item>BRZINOM MUNJE j.d.o.o. za ugostiteljstvo, OIB 61032761820 zastupanog po punomoćniku MIRJANA HOIĆ</item>
    </derivirana_varijabla>
  </DomainObject.Predmet.ProtuStrankaListFormatedOIB>
  <DomainObject.Predmet.ProtuStrankaListFormatedWithAdress>
    <izvorni_sadrzaj>
      <item>BRZINOM MUNJE j.d.o.o. za ugostiteljstvo, Zagrebačka cesta 17, 49000 Krapina zastupanog po punomoćniku MIRJANA HOIĆ</item>
    </izvorni_sadrzaj>
    <derivirana_varijabla naziv="DomainObject.Predmet.ProtuStrankaListFormatedWithAdress_1">
      <item>BRZINOM MUNJE j.d.o.o. za ugostiteljstvo, Zagrebačka cesta 17, 49000 Krapina zastupanog po punomoćniku MIRJANA HOIĆ</item>
    </derivirana_varijabla>
  </DomainObject.Predmet.ProtuStrankaListFormatedWithAdress>
  <DomainObject.Predmet.ProtuStrankaListFormatedWithAdressOIB>
    <izvorni_sadrzaj>
      <item>BRZINOM MUNJE j.d.o.o. za ugostiteljstvo, OIB 61032761820, Zagrebačka cesta 17, 49000 Krapina zastupanog po punomoćniku MIRJANA HOIĆ</item>
    </izvorni_sadrzaj>
    <derivirana_varijabla naziv="DomainObject.Predmet.ProtuStrankaListFormatedWithAdressOIB_1">
      <item>BRZINOM MUNJE j.d.o.o. za ugostiteljstvo, OIB 61032761820, Zagrebačka cesta 17, 49000 Krapina zastupanog po punomoćniku MIRJANA HOIĆ</item>
    </derivirana_varijabla>
  </DomainObject.Predmet.ProtuStrankaListFormatedWithAdressOIB>
  <DomainObject.Predmet.ProtuStrankaListNazivFormated>
    <izvorni_sadrzaj>
      <item>BRZINOM MUNJE j.d.o.o. za ugostiteljstvo</item>
    </izvorni_sadrzaj>
    <derivirana_varijabla naziv="DomainObject.Predmet.ProtuStrankaListNazivFormated_1">
      <item>BRZINOM MUNJE j.d.o.o. za ugostiteljstvo</item>
    </derivirana_varijabla>
  </DomainObject.Predmet.ProtuStrankaListNazivFormated>
  <DomainObject.Predmet.ProtuStrankaListNazivFormatedOIB>
    <izvorni_sadrzaj>
      <item>BRZINOM MUNJE j.d.o.o. za ugostiteljstvo, OIB 61032761820</item>
    </izvorni_sadrzaj>
    <derivirana_varijabla naziv="DomainObject.Predmet.ProtuStrankaListNazivFormatedOIB_1">
      <item>BRZINOM MUNJE j.d.o.o. za ugostiteljstvo, OIB 61032761820</item>
    </derivirana_varijabla>
  </DomainObject.Predmet.ProtuStrankaListNazivFormatedOIB>
  <DomainObject.Predmet.OstaliListFormated>
    <izvorni_sadrzaj>
      <item>MIRJANA HOIĆ punomoćnik sudionika u postupku BRZINOM MUNJE j.d.o.o. za ugostiteljstvo</item>
    </izvorni_sadrzaj>
    <derivirana_varijabla naziv="DomainObject.Predmet.OstaliListFormated_1">
      <item>MIRJANA HOIĆ punomoćnik sudionika u postupku BRZINOM MUNJE j.d.o.o. za ugostiteljstvo</item>
    </derivirana_varijabla>
  </DomainObject.Predmet.OstaliListFormated>
  <DomainObject.Predmet.OstaliListFormatedOIB>
    <izvorni_sadrzaj>
      <item>MIRJANA HOIĆ punomoćnik sudionika u postupku BRZINOM MUNJE j.d.o.o. za ugostiteljstvo</item>
    </izvorni_sadrzaj>
    <derivirana_varijabla naziv="DomainObject.Predmet.OstaliListFormatedOIB_1">
      <item>MIRJANA HOIĆ punomoćnik sudionika u postupku BRZINOM MUNJE j.d.o.o. za ugostiteljstvo</item>
    </derivirana_varijabla>
  </DomainObject.Predmet.OstaliListFormatedOIB>
  <DomainObject.Predmet.OstaliListFormatedWithAdress>
    <izvorni_sadrzaj>
      <item>MIRJANA HOIĆ, Zagrebačka cesta 17, 49000 Krapina punomoćnik sudionika u postupku BRZINOM MUNJE j.d.o.o. za ugostiteljstvo</item>
    </izvorni_sadrzaj>
    <derivirana_varijabla naziv="DomainObject.Predmet.OstaliListFormatedWithAdress_1">
      <item>MIRJANA HOIĆ, Zagrebačka cesta 17, 49000 Krapina punomoćnik sudionika u postupku BRZINOM MUNJE j.d.o.o. za ugostiteljstvo</item>
    </derivirana_varijabla>
  </DomainObject.Predmet.OstaliListFormatedWithAdress>
  <DomainObject.Predmet.OstaliListFormatedWithAdressOIB>
    <izvorni_sadrzaj>
      <item>MIRJANA HOIĆ, Zagrebačka cesta 17, 49000 Krapina punomoćnik sudionika u postupku BRZINOM MUNJE j.d.o.o. za ugostiteljstvo</item>
    </izvorni_sadrzaj>
    <derivirana_varijabla naziv="DomainObject.Predmet.OstaliListFormatedWithAdressOIB_1">
      <item>MIRJANA HOIĆ, Zagrebačka cesta 17, 49000 Krapina punomoćnik sudionika u postupku BRZINOM MUNJE j.d.o.o. za ugostiteljstvo</item>
    </derivirana_varijabla>
  </DomainObject.Predmet.OstaliListFormatedWithAdressOIB>
  <DomainObject.Predmet.OstaliListNazivFormated>
    <izvorni_sadrzaj>
      <item>MIRJANA HOIĆ</item>
    </izvorni_sadrzaj>
    <derivirana_varijabla naziv="DomainObject.Predmet.OstaliListNazivFormated_1">
      <item>MIRJANA HOIĆ</item>
    </derivirana_varijabla>
  </DomainObject.Predmet.OstaliListNazivFormated>
  <DomainObject.Predmet.OstaliListNazivFormatedOIB>
    <izvorni_sadrzaj>
      <item>MIRJANA HOIĆ</item>
    </izvorni_sadrzaj>
    <derivirana_varijabla naziv="DomainObject.Predmet.OstaliListNazivFormatedOIB_1">
      <item>MIRJANA HOIĆ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BRZINOM MUNJE j.d.o.o. za ugostiteljstvo</izvorni_sadrzaj>
    <derivirana_varijabla naziv="DomainObject.Predmet.ProtustrankaIDrugi_1">BRZINOM MUNJE j.d.o.o. za ugostiteljstvo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BRZINOM MUNJE j.d.o.o. za ugostiteljstvo, OIB 61032761820, Zagrebačka cesta 17, 49000 Krapina</izvorni_sadrzaj>
    <derivirana_varijabla naziv="DomainObject.Predmet.ProtustrankaIDrugiAdressOIB_1">BRZINOM MUNJE j.d.o.o. za ugostiteljstvo, OIB 61032761820, Zagrebačka cesta 17,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BRZINOM MUNJE j.d.o.o. za ugostiteljstvo</item>
      <item>MIRJANA HOIĆ</item>
    </izvorni_sadrzaj>
    <derivirana_varijabla naziv="DomainObject.Predmet.SudioniciListNaziv_1">
      <item>FINA Regionalni centar Zagreb</item>
      <item>BRZINOM MUNJE j.d.o.o. za ugostiteljstvo</item>
      <item>MIRJANA HOIĆ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BRZINOM MUNJE j.d.o.o. za ugostiteljstvo, OIB 61032761820, Zagrebačka cesta 17,49000 Krapina</item>
      <item>MIRJANA HOIĆ, Zagrebačka cesta 17,49000 Krapina</item>
    </izvorni_sadrzaj>
    <derivirana_varijabla naziv="DomainObject.Predmet.SudioniciListAdressOIB_1">
      <item>FINA Regionalni centar Zagreb, OIB 85821130368, Trg svibanjskih žrtava 1995 br. 1,10000 Zagreb</item>
      <item>BRZINOM MUNJE j.d.o.o. za ugostiteljstvo, OIB 61032761820, Zagrebačka cesta 17,49000 Krapina</item>
      <item>MIRJANA HOIĆ, Zagrebačka cesta 17,49000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61032761820</item>
      <item>, OIB null</item>
    </izvorni_sadrzaj>
    <derivirana_varijabla naziv="DomainObject.Predmet.SudioniciListNazivOIB_1">
      <item>, OIB 85821130368</item>
      <item>, OIB 61032761820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1371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2018-08-07T06:44:00Z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(St-1675-18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