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11c09" w14:paraId="0811c09" w:rsidRDefault="0034142D" w:rsidP="0034142D" w:rsidR="0034142D" w:rsidRPr="0034142D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</w:t>
      </w:r>
      <w:r w:rsidR="004233F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34142D">
        <w:rPr>
          <w:sz w:val="22"/>
          <w:szCs w:val="22"/>
        </w:rPr>
        <w:t xml:space="preserve">      </w:t>
      </w:r>
      <w:r>
        <w:rPr>
          <w:noProof/>
          <w:sz w:val="22"/>
          <w:szCs w:val="22"/>
        </w:rPr>
        <w:drawing>
          <wp:inline distR="0" distL="0" distB="0" distT="0">
            <wp:extent cy="673100" cx="526415"/>
            <wp:effectExtent b="0" r="6985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142D">
        <w:rPr>
          <w:sz w:val="22"/>
          <w:szCs w:val="22"/>
        </w:rPr>
        <w:t xml:space="preserve">                                                            </w:t>
      </w:r>
    </w:p>
    <w:p w:rsidRDefault="0034142D" w:rsidP="0034142D" w:rsidR="0034142D" w:rsidRPr="0034142D">
      <w:pPr>
        <w:rPr>
          <w:sz w:val="22"/>
          <w:szCs w:val="22"/>
        </w:rPr>
      </w:pPr>
      <w:r w:rsidRPr="0034142D">
        <w:rPr>
          <w:sz w:val="22"/>
          <w:szCs w:val="22"/>
        </w:rPr>
        <w:t xml:space="preserve">    REPUBLIKA HRVATSKA </w:t>
      </w:r>
      <w:r w:rsidRPr="0034142D">
        <w:rPr>
          <w:sz w:val="22"/>
          <w:szCs w:val="22"/>
        </w:rPr>
        <w:tab/>
      </w:r>
      <w:r w:rsidRPr="0034142D">
        <w:rPr>
          <w:sz w:val="22"/>
          <w:szCs w:val="22"/>
        </w:rPr>
        <w:tab/>
      </w:r>
      <w:r w:rsidRPr="0034142D">
        <w:rPr>
          <w:sz w:val="22"/>
          <w:szCs w:val="22"/>
        </w:rPr>
        <w:tab/>
      </w:r>
      <w:r w:rsidRPr="0034142D">
        <w:rPr>
          <w:sz w:val="22"/>
          <w:szCs w:val="22"/>
        </w:rPr>
        <w:tab/>
      </w:r>
      <w:r w:rsidRPr="0034142D">
        <w:rPr>
          <w:sz w:val="22"/>
          <w:szCs w:val="22"/>
        </w:rPr>
        <w:tab/>
      </w:r>
    </w:p>
    <w:p w:rsidRDefault="0034142D" w:rsidP="0034142D" w:rsidR="0034142D" w:rsidRPr="0034142D">
      <w:pPr>
        <w:rPr>
          <w:sz w:val="22"/>
          <w:szCs w:val="22"/>
        </w:rPr>
      </w:pPr>
      <w:r w:rsidRPr="0034142D">
        <w:rPr>
          <w:sz w:val="22"/>
          <w:szCs w:val="22"/>
        </w:rPr>
        <w:t xml:space="preserve"> TRGOVAČKI SUD U PAZINU </w:t>
      </w:r>
      <w:r w:rsidRPr="0034142D">
        <w:rPr>
          <w:sz w:val="22"/>
          <w:szCs w:val="22"/>
        </w:rPr>
        <w:tab/>
      </w:r>
      <w:r w:rsidRPr="0034142D">
        <w:rPr>
          <w:sz w:val="22"/>
          <w:szCs w:val="22"/>
        </w:rPr>
        <w:tab/>
      </w:r>
      <w:r w:rsidRPr="0034142D">
        <w:rPr>
          <w:sz w:val="22"/>
          <w:szCs w:val="22"/>
        </w:rPr>
        <w:tab/>
      </w:r>
      <w:r w:rsidRPr="0034142D">
        <w:rPr>
          <w:sz w:val="22"/>
          <w:szCs w:val="22"/>
        </w:rPr>
        <w:tab/>
      </w:r>
      <w:r w:rsidRPr="0034142D">
        <w:rPr>
          <w:sz w:val="22"/>
          <w:szCs w:val="22"/>
        </w:rPr>
        <w:tab/>
        <w:t xml:space="preserve">        </w:t>
      </w:r>
      <w:r>
        <w:rPr>
          <w:sz w:val="22"/>
          <w:szCs w:val="22"/>
        </w:rPr>
        <w:t xml:space="preserve">   </w:t>
      </w:r>
      <w:r w:rsidRPr="0034142D">
        <w:rPr>
          <w:sz w:val="22"/>
          <w:szCs w:val="22"/>
        </w:rPr>
        <w:t>Posl.br.: 2 St-3/15-417</w:t>
      </w:r>
    </w:p>
    <w:p w:rsidRDefault="0034142D" w:rsidP="0034142D" w:rsidR="0034142D" w:rsidRPr="0034142D">
      <w:pPr>
        <w:rPr>
          <w:sz w:val="22"/>
          <w:szCs w:val="22"/>
        </w:rPr>
      </w:pPr>
      <w:r w:rsidRPr="0034142D">
        <w:rPr>
          <w:sz w:val="22"/>
          <w:szCs w:val="22"/>
        </w:rPr>
        <w:t xml:space="preserve">     52000 PAZIN, </w:t>
      </w:r>
      <w:proofErr w:type="spellStart"/>
      <w:r w:rsidRPr="0034142D">
        <w:rPr>
          <w:sz w:val="22"/>
          <w:szCs w:val="22"/>
        </w:rPr>
        <w:t>Dršćevka</w:t>
      </w:r>
      <w:proofErr w:type="spellEnd"/>
      <w:r w:rsidRPr="0034142D">
        <w:rPr>
          <w:sz w:val="22"/>
          <w:szCs w:val="22"/>
        </w:rPr>
        <w:t xml:space="preserve"> 1</w:t>
      </w:r>
      <w:r w:rsidRPr="0034142D">
        <w:rPr>
          <w:sz w:val="22"/>
          <w:szCs w:val="22"/>
        </w:rPr>
        <w:tab/>
      </w:r>
      <w:r w:rsidRPr="0034142D">
        <w:rPr>
          <w:sz w:val="22"/>
          <w:szCs w:val="22"/>
        </w:rPr>
        <w:tab/>
      </w:r>
      <w:r w:rsidRPr="0034142D">
        <w:rPr>
          <w:sz w:val="22"/>
          <w:szCs w:val="22"/>
        </w:rPr>
        <w:tab/>
      </w:r>
      <w:r w:rsidRPr="0034142D">
        <w:rPr>
          <w:sz w:val="22"/>
          <w:szCs w:val="22"/>
        </w:rPr>
        <w:tab/>
      </w:r>
      <w:r w:rsidRPr="0034142D">
        <w:rPr>
          <w:sz w:val="22"/>
          <w:szCs w:val="22"/>
        </w:rPr>
        <w:tab/>
        <w:t xml:space="preserve">             </w:t>
      </w:r>
      <w:r>
        <w:rPr>
          <w:sz w:val="22"/>
          <w:szCs w:val="22"/>
        </w:rPr>
        <w:t xml:space="preserve">                </w:t>
      </w:r>
      <w:r w:rsidRPr="0034142D">
        <w:rPr>
          <w:sz w:val="22"/>
          <w:szCs w:val="22"/>
        </w:rPr>
        <w:t>(prije: 17 St-12/11)</w:t>
      </w:r>
    </w:p>
    <w:p w:rsidRDefault="0034142D" w:rsidP="0034142D" w:rsidR="001F678B" w:rsidRPr="0034142D">
      <w:pPr>
        <w:rPr>
          <w:sz w:val="22"/>
          <w:szCs w:val="22"/>
        </w:rPr>
      </w:pPr>
      <w:r w:rsidRPr="0034142D">
        <w:rPr>
          <w:sz w:val="22"/>
          <w:szCs w:val="22"/>
        </w:rPr>
        <w:tab/>
      </w:r>
      <w:r w:rsidRPr="0034142D">
        <w:rPr>
          <w:sz w:val="22"/>
          <w:szCs w:val="22"/>
        </w:rPr>
        <w:tab/>
      </w:r>
      <w:r w:rsidRPr="0034142D">
        <w:rPr>
          <w:sz w:val="22"/>
          <w:szCs w:val="22"/>
        </w:rPr>
        <w:tab/>
        <w:t xml:space="preserve">         </w:t>
      </w:r>
      <w:r w:rsidRPr="0034142D">
        <w:rPr>
          <w:sz w:val="22"/>
          <w:szCs w:val="22"/>
        </w:rPr>
        <w:tab/>
      </w:r>
      <w:r w:rsidRPr="0034142D">
        <w:rPr>
          <w:sz w:val="22"/>
          <w:szCs w:val="22"/>
        </w:rPr>
        <w:tab/>
      </w:r>
      <w:r w:rsidRPr="0034142D">
        <w:rPr>
          <w:sz w:val="22"/>
          <w:szCs w:val="22"/>
        </w:rPr>
        <w:tab/>
      </w:r>
      <w:r w:rsidRPr="0034142D">
        <w:rPr>
          <w:sz w:val="22"/>
          <w:szCs w:val="22"/>
        </w:rPr>
        <w:tab/>
      </w:r>
      <w:r w:rsidRPr="0034142D">
        <w:rPr>
          <w:sz w:val="22"/>
          <w:szCs w:val="22"/>
        </w:rPr>
        <w:tab/>
        <w:t xml:space="preserve">                     </w:t>
      </w:r>
    </w:p>
    <w:p w:rsidRDefault="001F678B" w:rsidP="001F678B" w:rsidR="001F678B" w:rsidRPr="0034142D">
      <w:pPr>
        <w:rPr>
          <w:sz w:val="22"/>
          <w:szCs w:val="22"/>
        </w:rPr>
      </w:pPr>
    </w:p>
    <w:p w:rsidRDefault="001F678B" w:rsidP="001F678B" w:rsidR="001F678B" w:rsidRPr="0034142D">
      <w:pPr>
        <w:ind w:firstLine="708"/>
        <w:jc w:val="both"/>
        <w:rPr>
          <w:sz w:val="22"/>
          <w:szCs w:val="22"/>
        </w:rPr>
      </w:pPr>
      <w:r w:rsidRPr="0034142D">
        <w:rPr>
          <w:sz w:val="22"/>
          <w:szCs w:val="22"/>
        </w:rPr>
        <w:t xml:space="preserve">Trgovački sud u Pazinu, po stečajnom sucu Adrijani Labinjan Skok, u postupku prodaje nekretnina u stečajnom postupku nad dužnikom </w:t>
      </w:r>
      <w:r w:rsidR="0034142D" w:rsidRPr="0034142D">
        <w:rPr>
          <w:sz w:val="22"/>
          <w:szCs w:val="22"/>
        </w:rPr>
        <w:t>UMAG GRADNJA d.o.o, u stečaju, Umag, Šetalište Vladimira Gortana 38, OIB: 40947158274</w:t>
      </w:r>
      <w:r w:rsidRPr="0034142D">
        <w:rPr>
          <w:sz w:val="22"/>
          <w:szCs w:val="22"/>
        </w:rPr>
        <w:t xml:space="preserve">, dana </w:t>
      </w:r>
      <w:r w:rsidR="00E924AD">
        <w:rPr>
          <w:sz w:val="22"/>
          <w:szCs w:val="22"/>
        </w:rPr>
        <w:t>11.</w:t>
      </w:r>
      <w:r w:rsidRPr="0034142D">
        <w:rPr>
          <w:sz w:val="22"/>
          <w:szCs w:val="22"/>
        </w:rPr>
        <w:t xml:space="preserve"> siječnja 2016. godine donio je slijedeći</w:t>
      </w:r>
    </w:p>
    <w:p w:rsidRDefault="001F678B" w:rsidP="001F678B" w:rsidR="001F678B" w:rsidRPr="0034142D">
      <w:pPr>
        <w:ind w:firstLine="708"/>
        <w:jc w:val="both"/>
        <w:rPr>
          <w:b/>
          <w:sz w:val="22"/>
          <w:szCs w:val="22"/>
        </w:rPr>
      </w:pPr>
    </w:p>
    <w:p w:rsidRDefault="0034142D" w:rsidP="001F678B" w:rsidR="001F678B" w:rsidRPr="0034142D">
      <w:pPr>
        <w:jc w:val="center"/>
        <w:rPr>
          <w:sz w:val="22"/>
          <w:szCs w:val="22"/>
        </w:rPr>
      </w:pPr>
      <w:r w:rsidRPr="0034142D">
        <w:rPr>
          <w:sz w:val="22"/>
          <w:szCs w:val="22"/>
        </w:rPr>
        <w:t>Z A K LJ U Č A K</w:t>
      </w:r>
    </w:p>
    <w:p w:rsidRDefault="001F678B" w:rsidP="001F678B" w:rsidR="001F678B" w:rsidRPr="0034142D">
      <w:pPr>
        <w:jc w:val="both"/>
        <w:rPr>
          <w:sz w:val="22"/>
          <w:szCs w:val="22"/>
        </w:rPr>
      </w:pPr>
    </w:p>
    <w:p w:rsidRDefault="001F678B" w:rsidP="001F678B" w:rsidR="001F678B" w:rsidRPr="0034142D">
      <w:pPr>
        <w:jc w:val="both"/>
        <w:rPr>
          <w:sz w:val="22"/>
          <w:szCs w:val="22"/>
        </w:rPr>
      </w:pPr>
      <w:r w:rsidRPr="0034142D">
        <w:rPr>
          <w:sz w:val="22"/>
          <w:szCs w:val="22"/>
        </w:rPr>
        <w:t>I</w:t>
      </w:r>
      <w:r w:rsidR="0034142D" w:rsidRPr="0034142D">
        <w:rPr>
          <w:sz w:val="22"/>
          <w:szCs w:val="22"/>
        </w:rPr>
        <w:t>.</w:t>
      </w:r>
      <w:r w:rsidR="00E924AD">
        <w:rPr>
          <w:sz w:val="22"/>
          <w:szCs w:val="22"/>
        </w:rPr>
        <w:tab/>
        <w:t xml:space="preserve"> Nekretnina,</w:t>
      </w:r>
      <w:r w:rsidRPr="0034142D">
        <w:rPr>
          <w:sz w:val="22"/>
          <w:szCs w:val="22"/>
        </w:rPr>
        <w:t xml:space="preserve"> </w:t>
      </w:r>
      <w:r w:rsidR="000D1A26" w:rsidRPr="0034142D">
        <w:rPr>
          <w:bCs w:val="false"/>
          <w:sz w:val="22"/>
          <w:szCs w:val="22"/>
        </w:rPr>
        <w:t xml:space="preserve">27. etaža sa 74/10000 dijelova </w:t>
      </w:r>
      <w:r w:rsidR="000D1A26" w:rsidRPr="0034142D">
        <w:rPr>
          <w:sz w:val="22"/>
          <w:szCs w:val="22"/>
        </w:rPr>
        <w:t>k.č.br. 2101, upisane u z.k.ul. 2338  - etažno vlasništvo k.o. Umag</w:t>
      </w:r>
      <w:r w:rsidR="000D1A26" w:rsidRPr="0034142D">
        <w:rPr>
          <w:bCs w:val="false"/>
          <w:color w:val="444444"/>
          <w:sz w:val="22"/>
          <w:szCs w:val="22"/>
        </w:rPr>
        <w:t xml:space="preserve">, </w:t>
      </w:r>
      <w:r w:rsidR="000D1A26" w:rsidRPr="0034142D">
        <w:rPr>
          <w:bCs w:val="false"/>
          <w:color w:val="000000"/>
          <w:sz w:val="22"/>
          <w:szCs w:val="22"/>
        </w:rPr>
        <w:t xml:space="preserve">s kojim je povezano pravo vlasništva u suvlasništvu cijele nekretnine posebnog dijela zgrade: u prizemlju i međukatu prostor – spremište SP 2, površine </w:t>
      </w:r>
      <w:smartTag w:element="metricconverter" w:uri="urn:schemas-microsoft-com:office:smarttags">
        <w:smartTagPr>
          <w:attr w:val="40,10 m2" w:name="ProductID"/>
        </w:smartTagPr>
        <w:r w:rsidR="000D1A26" w:rsidRPr="0034142D">
          <w:rPr>
            <w:bCs w:val="false"/>
            <w:color w:val="000000"/>
            <w:sz w:val="22"/>
            <w:szCs w:val="22"/>
          </w:rPr>
          <w:t>40,10 m2</w:t>
        </w:r>
      </w:smartTag>
      <w:r w:rsidR="000D1A26" w:rsidRPr="0034142D">
        <w:rPr>
          <w:bCs w:val="false"/>
          <w:color w:val="000000"/>
          <w:sz w:val="22"/>
          <w:szCs w:val="22"/>
        </w:rPr>
        <w:t xml:space="preserve">, neto korisne površine </w:t>
      </w:r>
      <w:smartTag w:element="metricconverter" w:uri="urn:schemas-microsoft-com:office:smarttags">
        <w:smartTagPr>
          <w:attr w:val="29,17 m2" w:name="ProductID"/>
        </w:smartTagPr>
        <w:r w:rsidR="000D1A26" w:rsidRPr="0034142D">
          <w:rPr>
            <w:bCs w:val="false"/>
            <w:color w:val="000000"/>
            <w:sz w:val="22"/>
            <w:szCs w:val="22"/>
          </w:rPr>
          <w:t>29,17 m2</w:t>
        </w:r>
      </w:smartTag>
      <w:r w:rsidR="000D1A26" w:rsidRPr="0034142D">
        <w:rPr>
          <w:bCs w:val="false"/>
          <w:color w:val="000000"/>
          <w:sz w:val="22"/>
          <w:szCs w:val="22"/>
        </w:rPr>
        <w:t>, u planu posebnih dijelova označen tamno zelenom bojom</w:t>
      </w:r>
      <w:r w:rsidR="000D1A26" w:rsidRPr="0034142D">
        <w:rPr>
          <w:sz w:val="22"/>
          <w:szCs w:val="22"/>
        </w:rPr>
        <w:t>,</w:t>
      </w:r>
      <w:r w:rsidRPr="0034142D">
        <w:rPr>
          <w:bCs w:val="false"/>
          <w:color w:val="000000"/>
          <w:sz w:val="22"/>
          <w:szCs w:val="22"/>
        </w:rPr>
        <w:t xml:space="preserve"> </w:t>
      </w:r>
      <w:r w:rsidRPr="0034142D">
        <w:rPr>
          <w:sz w:val="22"/>
          <w:szCs w:val="22"/>
        </w:rPr>
        <w:t>predaje se kupcu ARHITEKT ŠTRUMBERGER d.o.o, Umag, Šetalište Vladimira Gortana 38, OIB: 04775082111.</w:t>
      </w:r>
    </w:p>
    <w:p w:rsidRDefault="001F678B" w:rsidP="001F678B" w:rsidR="001F678B" w:rsidRPr="0034142D">
      <w:pPr>
        <w:jc w:val="both"/>
        <w:rPr>
          <w:sz w:val="22"/>
          <w:szCs w:val="22"/>
        </w:rPr>
      </w:pPr>
    </w:p>
    <w:p w:rsidRDefault="001F678B" w:rsidP="001F678B" w:rsidR="001F678B" w:rsidRPr="0034142D">
      <w:pPr>
        <w:jc w:val="both"/>
        <w:rPr>
          <w:sz w:val="22"/>
          <w:szCs w:val="22"/>
        </w:rPr>
      </w:pPr>
      <w:r w:rsidRPr="0034142D">
        <w:rPr>
          <w:sz w:val="22"/>
          <w:szCs w:val="22"/>
        </w:rPr>
        <w:t>II</w:t>
      </w:r>
      <w:r w:rsidR="0034142D" w:rsidRPr="0034142D">
        <w:rPr>
          <w:sz w:val="22"/>
          <w:szCs w:val="22"/>
        </w:rPr>
        <w:t>.</w:t>
      </w:r>
      <w:r w:rsidRPr="0034142D">
        <w:rPr>
          <w:sz w:val="22"/>
          <w:szCs w:val="22"/>
        </w:rPr>
        <w:tab/>
        <w:t>Nalaže se zemljišno knjižnom odjelu Općinskog suda u Puli, Stalne službe u Bujama, upis prava vlasništva nekretnine navedene u točki I ovog zaključka u zemljišnoj knjizi u korist kupca ARHITEKT ŠTRUMBERGER d.o.o, Umag, Šetalište Vladimira Gortana 38, OIB: 04775082111.</w:t>
      </w:r>
    </w:p>
    <w:p w:rsidRDefault="001F678B" w:rsidP="001F678B" w:rsidR="001F678B" w:rsidRPr="0034142D">
      <w:pPr>
        <w:jc w:val="both"/>
        <w:rPr>
          <w:sz w:val="22"/>
          <w:szCs w:val="22"/>
        </w:rPr>
      </w:pPr>
    </w:p>
    <w:p w:rsidRDefault="001F678B" w:rsidP="001F678B" w:rsidR="001F678B" w:rsidRPr="0034142D">
      <w:pPr>
        <w:jc w:val="both"/>
        <w:rPr>
          <w:sz w:val="22"/>
          <w:szCs w:val="22"/>
        </w:rPr>
      </w:pPr>
      <w:r w:rsidRPr="0034142D">
        <w:rPr>
          <w:sz w:val="22"/>
          <w:szCs w:val="22"/>
        </w:rPr>
        <w:t>III</w:t>
      </w:r>
      <w:r w:rsidR="0034142D" w:rsidRPr="0034142D">
        <w:rPr>
          <w:sz w:val="22"/>
          <w:szCs w:val="22"/>
        </w:rPr>
        <w:t>.</w:t>
      </w:r>
      <w:r w:rsidRPr="0034142D">
        <w:rPr>
          <w:sz w:val="22"/>
          <w:szCs w:val="22"/>
        </w:rPr>
        <w:tab/>
        <w:t>Nalaže se zemljišno knjižnom odjelu Općinskog suda u Puli, Stalne službe u Bujama brisanje u zemljišnoj knjizi slijedećih upisa na nekretnini iz točke  I. ovog zaključka:</w:t>
      </w:r>
    </w:p>
    <w:p w:rsidRDefault="001F678B" w:rsidP="001F678B" w:rsidR="001F678B" w:rsidRPr="0034142D">
      <w:pPr>
        <w:jc w:val="both"/>
        <w:rPr>
          <w:sz w:val="22"/>
          <w:szCs w:val="22"/>
        </w:rPr>
      </w:pPr>
      <w:r w:rsidRPr="0034142D">
        <w:rPr>
          <w:sz w:val="22"/>
          <w:szCs w:val="22"/>
        </w:rPr>
        <w:t>- zabilježbe otvaranja stečajnog postupka, upisane t</w:t>
      </w:r>
      <w:r w:rsidRPr="0034142D">
        <w:rPr>
          <w:color w:val="000000"/>
          <w:sz w:val="22"/>
          <w:szCs w:val="22"/>
        </w:rPr>
        <w:t>emeljem rješenja Trgovačkog suda u Pazinu, posl.br. 2 St-12/2010-33 od 4. studenog 2010. godine,</w:t>
      </w:r>
    </w:p>
    <w:p w:rsidRDefault="001F678B" w:rsidP="001F678B" w:rsidR="001F678B" w:rsidRPr="0034142D">
      <w:pPr>
        <w:jc w:val="both"/>
        <w:rPr>
          <w:sz w:val="22"/>
          <w:szCs w:val="22"/>
        </w:rPr>
      </w:pPr>
      <w:r w:rsidRPr="0034142D">
        <w:rPr>
          <w:sz w:val="22"/>
          <w:szCs w:val="22"/>
        </w:rPr>
        <w:t xml:space="preserve">- zabilježbe spora, upisane temeljem tužbe zaprimljene kod Trgovačkog suda u Rijeci, Stalne službe u Pazinu dana 16. ožujka 2011. godine pod </w:t>
      </w:r>
      <w:proofErr w:type="spellStart"/>
      <w:r w:rsidRPr="0034142D">
        <w:rPr>
          <w:sz w:val="22"/>
          <w:szCs w:val="22"/>
        </w:rPr>
        <w:t>posl</w:t>
      </w:r>
      <w:proofErr w:type="spellEnd"/>
      <w:r w:rsidRPr="0034142D">
        <w:rPr>
          <w:sz w:val="22"/>
          <w:szCs w:val="22"/>
        </w:rPr>
        <w:t xml:space="preserve">. br. P-2062/11, </w:t>
      </w:r>
    </w:p>
    <w:p w:rsidRDefault="001F678B" w:rsidP="001F678B" w:rsidR="001F678B" w:rsidRPr="0034142D">
      <w:pPr>
        <w:jc w:val="both"/>
        <w:rPr>
          <w:sz w:val="22"/>
          <w:szCs w:val="22"/>
        </w:rPr>
      </w:pPr>
      <w:r w:rsidRPr="0034142D">
        <w:rPr>
          <w:sz w:val="22"/>
          <w:szCs w:val="22"/>
        </w:rPr>
        <w:t xml:space="preserve">- uknjižbe založnog prava, upisanog temeljem rješenja o osiguranju Općinskog suda u Bujama, </w:t>
      </w:r>
      <w:proofErr w:type="spellStart"/>
      <w:r w:rsidRPr="0034142D">
        <w:rPr>
          <w:sz w:val="22"/>
          <w:szCs w:val="22"/>
        </w:rPr>
        <w:t>posl</w:t>
      </w:r>
      <w:proofErr w:type="spellEnd"/>
      <w:r w:rsidRPr="0034142D">
        <w:rPr>
          <w:sz w:val="22"/>
          <w:szCs w:val="22"/>
        </w:rPr>
        <w:t xml:space="preserve">. br. </w:t>
      </w:r>
      <w:proofErr w:type="spellStart"/>
      <w:r w:rsidRPr="0034142D">
        <w:rPr>
          <w:sz w:val="22"/>
          <w:szCs w:val="22"/>
        </w:rPr>
        <w:t>Ovr</w:t>
      </w:r>
      <w:proofErr w:type="spellEnd"/>
      <w:r w:rsidRPr="0034142D">
        <w:rPr>
          <w:sz w:val="22"/>
          <w:szCs w:val="22"/>
        </w:rPr>
        <w:t xml:space="preserve">- 184/10-2 od 23. veljače 2010. godine, radi osiguranja novčane tražbine predlagatelja osiguranja i to glavnice u iznosu od 261.908,80 kn, zajedno s zakonskim zateznim kamatama i troškovima postupka osiguranja, u korist PERO &amp; CO. d.o.o, OIB: 57401375514, </w:t>
      </w:r>
      <w:proofErr w:type="spellStart"/>
      <w:r w:rsidRPr="0034142D">
        <w:rPr>
          <w:sz w:val="22"/>
          <w:szCs w:val="22"/>
        </w:rPr>
        <w:t>Oprtalj</w:t>
      </w:r>
      <w:proofErr w:type="spellEnd"/>
      <w:r w:rsidRPr="0034142D">
        <w:rPr>
          <w:sz w:val="22"/>
          <w:szCs w:val="22"/>
        </w:rPr>
        <w:t xml:space="preserve">, </w:t>
      </w:r>
      <w:proofErr w:type="spellStart"/>
      <w:r w:rsidRPr="0034142D">
        <w:rPr>
          <w:sz w:val="22"/>
          <w:szCs w:val="22"/>
        </w:rPr>
        <w:t>Šterna</w:t>
      </w:r>
      <w:proofErr w:type="spellEnd"/>
      <w:r w:rsidRPr="0034142D">
        <w:rPr>
          <w:sz w:val="22"/>
          <w:szCs w:val="22"/>
        </w:rPr>
        <w:t xml:space="preserve"> 6,</w:t>
      </w:r>
    </w:p>
    <w:p w:rsidRDefault="001F678B" w:rsidP="001F678B" w:rsidR="001F678B" w:rsidRPr="0034142D">
      <w:pPr>
        <w:jc w:val="both"/>
        <w:rPr>
          <w:sz w:val="22"/>
          <w:szCs w:val="22"/>
        </w:rPr>
      </w:pPr>
      <w:r w:rsidRPr="0034142D">
        <w:rPr>
          <w:sz w:val="22"/>
          <w:szCs w:val="22"/>
        </w:rPr>
        <w:t xml:space="preserve">- zabilježbe </w:t>
      </w:r>
      <w:proofErr w:type="spellStart"/>
      <w:r w:rsidRPr="0034142D">
        <w:rPr>
          <w:sz w:val="22"/>
          <w:szCs w:val="22"/>
        </w:rPr>
        <w:t>ovršivosti</w:t>
      </w:r>
      <w:proofErr w:type="spellEnd"/>
      <w:r w:rsidRPr="0034142D">
        <w:rPr>
          <w:sz w:val="22"/>
          <w:szCs w:val="22"/>
        </w:rPr>
        <w:t xml:space="preserve"> gornje tražbine,</w:t>
      </w:r>
    </w:p>
    <w:p w:rsidRDefault="001F678B" w:rsidP="001F678B" w:rsidR="001F678B" w:rsidRPr="0034142D">
      <w:pPr>
        <w:jc w:val="both"/>
        <w:rPr>
          <w:sz w:val="22"/>
          <w:szCs w:val="22"/>
        </w:rPr>
      </w:pPr>
      <w:r w:rsidRPr="0034142D">
        <w:rPr>
          <w:sz w:val="22"/>
          <w:szCs w:val="22"/>
        </w:rPr>
        <w:t xml:space="preserve">- zabilježbe rješenja o prodaji nekretnine, upisane temeljem rješenja Trgovačkog suda u Pazinu </w:t>
      </w:r>
      <w:proofErr w:type="spellStart"/>
      <w:r w:rsidRPr="0034142D">
        <w:rPr>
          <w:sz w:val="22"/>
          <w:szCs w:val="22"/>
        </w:rPr>
        <w:t>posl</w:t>
      </w:r>
      <w:proofErr w:type="spellEnd"/>
      <w:r w:rsidRPr="0034142D">
        <w:rPr>
          <w:sz w:val="22"/>
          <w:szCs w:val="22"/>
        </w:rPr>
        <w:t xml:space="preserve">. br. 17 St-12/11-99 od 06. travnja 2011. godine. </w:t>
      </w:r>
    </w:p>
    <w:p w:rsidRDefault="001F678B" w:rsidP="001F678B" w:rsidR="001F678B" w:rsidRPr="0034142D">
      <w:pPr>
        <w:jc w:val="both"/>
        <w:rPr>
          <w:color w:val="000000"/>
          <w:sz w:val="22"/>
          <w:szCs w:val="22"/>
        </w:rPr>
      </w:pPr>
    </w:p>
    <w:p w:rsidRDefault="001F678B" w:rsidP="001F678B" w:rsidR="001F678B" w:rsidRPr="0034142D">
      <w:pPr>
        <w:jc w:val="center"/>
        <w:rPr>
          <w:sz w:val="22"/>
          <w:szCs w:val="22"/>
        </w:rPr>
      </w:pPr>
      <w:r w:rsidRPr="0034142D">
        <w:rPr>
          <w:sz w:val="22"/>
          <w:szCs w:val="22"/>
        </w:rPr>
        <w:t xml:space="preserve">U Pazinu, dana </w:t>
      </w:r>
      <w:r w:rsidR="00E924AD">
        <w:rPr>
          <w:sz w:val="22"/>
          <w:szCs w:val="22"/>
        </w:rPr>
        <w:t>11.</w:t>
      </w:r>
      <w:r w:rsidRPr="0034142D">
        <w:rPr>
          <w:sz w:val="22"/>
          <w:szCs w:val="22"/>
        </w:rPr>
        <w:t xml:space="preserve"> siječnja 2016. </w:t>
      </w:r>
    </w:p>
    <w:p w:rsidRDefault="000D1A26" w:rsidP="001F678B" w:rsidR="000D1A26" w:rsidRPr="0034142D">
      <w:pPr>
        <w:jc w:val="both"/>
        <w:rPr>
          <w:sz w:val="22"/>
          <w:szCs w:val="22"/>
        </w:rPr>
      </w:pPr>
    </w:p>
    <w:p w:rsidRDefault="001F678B" w:rsidP="001F678B" w:rsidR="001F678B" w:rsidRPr="0034142D">
      <w:pPr>
        <w:jc w:val="both"/>
        <w:rPr>
          <w:sz w:val="22"/>
          <w:szCs w:val="22"/>
        </w:rPr>
      </w:pPr>
      <w:r w:rsidRPr="0034142D">
        <w:rPr>
          <w:sz w:val="22"/>
          <w:szCs w:val="22"/>
        </w:rPr>
        <w:tab/>
      </w:r>
      <w:r w:rsidRPr="0034142D">
        <w:rPr>
          <w:sz w:val="22"/>
          <w:szCs w:val="22"/>
        </w:rPr>
        <w:tab/>
      </w:r>
      <w:r w:rsidRPr="0034142D">
        <w:rPr>
          <w:sz w:val="22"/>
          <w:szCs w:val="22"/>
        </w:rPr>
        <w:tab/>
      </w:r>
      <w:r w:rsidRPr="0034142D">
        <w:rPr>
          <w:sz w:val="22"/>
          <w:szCs w:val="22"/>
        </w:rPr>
        <w:tab/>
      </w:r>
      <w:r w:rsidRPr="0034142D">
        <w:rPr>
          <w:sz w:val="22"/>
          <w:szCs w:val="22"/>
        </w:rPr>
        <w:tab/>
      </w:r>
      <w:r w:rsidRPr="0034142D">
        <w:rPr>
          <w:sz w:val="22"/>
          <w:szCs w:val="22"/>
        </w:rPr>
        <w:tab/>
      </w:r>
      <w:r w:rsidRPr="0034142D">
        <w:rPr>
          <w:sz w:val="22"/>
          <w:szCs w:val="22"/>
        </w:rPr>
        <w:tab/>
      </w:r>
      <w:r w:rsidRPr="0034142D">
        <w:rPr>
          <w:sz w:val="22"/>
          <w:szCs w:val="22"/>
        </w:rPr>
        <w:tab/>
        <w:t xml:space="preserve">   </w:t>
      </w:r>
      <w:r w:rsidR="0034142D" w:rsidRPr="0034142D">
        <w:rPr>
          <w:sz w:val="22"/>
          <w:szCs w:val="22"/>
        </w:rPr>
        <w:tab/>
      </w:r>
      <w:r w:rsidR="0034142D">
        <w:rPr>
          <w:sz w:val="22"/>
          <w:szCs w:val="22"/>
        </w:rPr>
        <w:t xml:space="preserve">           </w:t>
      </w:r>
      <w:r w:rsidRPr="0034142D">
        <w:rPr>
          <w:sz w:val="22"/>
          <w:szCs w:val="22"/>
        </w:rPr>
        <w:t>Stečajni sudac</w:t>
      </w:r>
    </w:p>
    <w:p w:rsidRDefault="001F678B" w:rsidP="001F678B" w:rsidR="001F678B">
      <w:pPr>
        <w:jc w:val="both"/>
        <w:rPr>
          <w:sz w:val="22"/>
          <w:szCs w:val="22"/>
        </w:rPr>
      </w:pPr>
      <w:r w:rsidRPr="0034142D">
        <w:rPr>
          <w:sz w:val="22"/>
          <w:szCs w:val="22"/>
        </w:rPr>
        <w:tab/>
      </w:r>
      <w:r w:rsidRPr="0034142D">
        <w:rPr>
          <w:sz w:val="22"/>
          <w:szCs w:val="22"/>
        </w:rPr>
        <w:tab/>
      </w:r>
      <w:r w:rsidRPr="0034142D">
        <w:rPr>
          <w:sz w:val="22"/>
          <w:szCs w:val="22"/>
        </w:rPr>
        <w:tab/>
      </w:r>
      <w:r w:rsidRPr="0034142D">
        <w:rPr>
          <w:sz w:val="22"/>
          <w:szCs w:val="22"/>
        </w:rPr>
        <w:tab/>
      </w:r>
      <w:r w:rsidRPr="0034142D">
        <w:rPr>
          <w:sz w:val="22"/>
          <w:szCs w:val="22"/>
        </w:rPr>
        <w:tab/>
      </w:r>
      <w:r w:rsidRPr="0034142D">
        <w:rPr>
          <w:sz w:val="22"/>
          <w:szCs w:val="22"/>
        </w:rPr>
        <w:tab/>
      </w:r>
      <w:r w:rsidRPr="0034142D">
        <w:rPr>
          <w:sz w:val="22"/>
          <w:szCs w:val="22"/>
        </w:rPr>
        <w:tab/>
        <w:t xml:space="preserve">       </w:t>
      </w:r>
      <w:r w:rsidR="0034142D" w:rsidRPr="0034142D">
        <w:rPr>
          <w:sz w:val="22"/>
          <w:szCs w:val="22"/>
        </w:rPr>
        <w:t xml:space="preserve">    </w:t>
      </w:r>
      <w:r w:rsidR="0034142D">
        <w:rPr>
          <w:sz w:val="22"/>
          <w:szCs w:val="22"/>
        </w:rPr>
        <w:tab/>
      </w:r>
      <w:r w:rsidR="0034142D">
        <w:rPr>
          <w:sz w:val="22"/>
          <w:szCs w:val="22"/>
        </w:rPr>
        <w:tab/>
      </w:r>
      <w:r w:rsidRPr="0034142D">
        <w:rPr>
          <w:sz w:val="22"/>
          <w:szCs w:val="22"/>
        </w:rPr>
        <w:t>Adrijana Labinjan Skok</w:t>
      </w:r>
      <w:r w:rsidR="0034142D" w:rsidRPr="0034142D">
        <w:rPr>
          <w:sz w:val="22"/>
          <w:szCs w:val="22"/>
        </w:rPr>
        <w:t>, v.r.</w:t>
      </w:r>
    </w:p>
    <w:p w:rsidRDefault="0034142D" w:rsidP="001F678B" w:rsidR="0034142D">
      <w:pPr>
        <w:jc w:val="both"/>
        <w:rPr>
          <w:sz w:val="22"/>
          <w:szCs w:val="22"/>
        </w:rPr>
      </w:pPr>
    </w:p>
    <w:p w:rsidRDefault="0034142D" w:rsidP="001F678B" w:rsidR="0034142D" w:rsidRPr="0034142D">
      <w:pPr>
        <w:jc w:val="both"/>
        <w:rPr>
          <w:sz w:val="22"/>
          <w:szCs w:val="22"/>
        </w:rPr>
      </w:pPr>
    </w:p>
    <w:p w:rsidRDefault="001F678B" w:rsidP="001F678B" w:rsidR="001F678B" w:rsidRPr="0034142D">
      <w:pPr>
        <w:jc w:val="both"/>
        <w:rPr>
          <w:sz w:val="22"/>
          <w:szCs w:val="22"/>
        </w:rPr>
      </w:pPr>
      <w:r w:rsidRPr="0034142D">
        <w:rPr>
          <w:sz w:val="22"/>
          <w:szCs w:val="22"/>
        </w:rPr>
        <w:t>UPUTA O PRAVNOM LIJEKU</w:t>
      </w:r>
    </w:p>
    <w:p w:rsidRDefault="001F678B" w:rsidP="0034142D" w:rsidR="001F678B" w:rsidRPr="0034142D">
      <w:pPr>
        <w:jc w:val="both"/>
        <w:rPr>
          <w:sz w:val="22"/>
          <w:szCs w:val="22"/>
        </w:rPr>
      </w:pPr>
      <w:r w:rsidRPr="0034142D">
        <w:rPr>
          <w:sz w:val="22"/>
          <w:szCs w:val="22"/>
        </w:rPr>
        <w:t xml:space="preserve">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34142D">
          <w:rPr>
            <w:sz w:val="22"/>
            <w:szCs w:val="22"/>
          </w:rPr>
          <w:t>11. st</w:t>
        </w:r>
      </w:smartTag>
      <w:r w:rsidRPr="0034142D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65. OZ" w:name="ProductID"/>
        </w:smartTagPr>
        <w:r w:rsidRPr="0034142D">
          <w:rPr>
            <w:sz w:val="22"/>
            <w:szCs w:val="22"/>
          </w:rPr>
          <w:t>65. OZ</w:t>
        </w:r>
      </w:smartTag>
      <w:r w:rsidR="0034142D" w:rsidRPr="0034142D">
        <w:rPr>
          <w:sz w:val="22"/>
          <w:szCs w:val="22"/>
        </w:rPr>
        <w:t>).</w:t>
      </w:r>
    </w:p>
    <w:p w:rsidRDefault="001F678B" w:rsidP="001F678B" w:rsidR="001F678B" w:rsidRPr="0034142D">
      <w:pPr>
        <w:jc w:val="both"/>
        <w:rPr>
          <w:sz w:val="22"/>
          <w:szCs w:val="22"/>
        </w:rPr>
      </w:pPr>
      <w:r w:rsidRPr="0034142D">
        <w:rPr>
          <w:sz w:val="22"/>
          <w:szCs w:val="22"/>
        </w:rPr>
        <w:t>DNA:</w:t>
      </w:r>
    </w:p>
    <w:p w:rsidRDefault="001F678B" w:rsidP="001F678B" w:rsidR="001F678B" w:rsidRPr="0034142D">
      <w:pPr>
        <w:jc w:val="both"/>
        <w:rPr>
          <w:sz w:val="22"/>
          <w:szCs w:val="22"/>
        </w:rPr>
      </w:pPr>
      <w:r w:rsidRPr="0034142D">
        <w:rPr>
          <w:sz w:val="22"/>
          <w:szCs w:val="22"/>
        </w:rPr>
        <w:t>- Stečajni upravitelj Dražen Ezgeta, Poreč, Mateo Benussi 8</w:t>
      </w:r>
    </w:p>
    <w:p w:rsidRDefault="001F678B" w:rsidP="001F678B" w:rsidR="001F678B" w:rsidRPr="0034142D">
      <w:pPr>
        <w:jc w:val="both"/>
        <w:rPr>
          <w:sz w:val="22"/>
          <w:szCs w:val="22"/>
        </w:rPr>
      </w:pPr>
      <w:r w:rsidRPr="0034142D">
        <w:rPr>
          <w:sz w:val="22"/>
          <w:szCs w:val="22"/>
        </w:rPr>
        <w:t>- ARHITEKT ŠTRUMBERGER d.o.o, Umag, Šetalište Vladimira Gortana 38</w:t>
      </w:r>
    </w:p>
    <w:p w:rsidRDefault="001F678B" w:rsidP="001F678B" w:rsidR="001F678B" w:rsidRPr="0034142D">
      <w:pPr>
        <w:jc w:val="both"/>
        <w:rPr>
          <w:sz w:val="22"/>
          <w:szCs w:val="22"/>
        </w:rPr>
      </w:pPr>
      <w:r w:rsidRPr="0034142D">
        <w:rPr>
          <w:sz w:val="22"/>
          <w:szCs w:val="22"/>
        </w:rPr>
        <w:t>- Općinski sud u Puli, Stalna služba u Bujama, Zemlji</w:t>
      </w:r>
      <w:r w:rsidR="00E924AD">
        <w:rPr>
          <w:sz w:val="22"/>
          <w:szCs w:val="22"/>
        </w:rPr>
        <w:t>šno-</w:t>
      </w:r>
      <w:r w:rsidRPr="0034142D">
        <w:rPr>
          <w:sz w:val="22"/>
          <w:szCs w:val="22"/>
        </w:rPr>
        <w:t>knjižni odjel</w:t>
      </w:r>
      <w:r w:rsidR="0034142D" w:rsidRPr="0034142D">
        <w:rPr>
          <w:sz w:val="22"/>
          <w:szCs w:val="22"/>
        </w:rPr>
        <w:t>, Buje, Istarska 1</w:t>
      </w:r>
    </w:p>
    <w:p w:rsidRDefault="001F678B" w:rsidP="001F678B" w:rsidR="001F678B" w:rsidRPr="0034142D">
      <w:pPr>
        <w:jc w:val="both"/>
        <w:rPr>
          <w:color w:val="000000"/>
          <w:sz w:val="22"/>
          <w:szCs w:val="22"/>
        </w:rPr>
      </w:pPr>
      <w:r w:rsidRPr="0034142D">
        <w:rPr>
          <w:sz w:val="22"/>
          <w:szCs w:val="22"/>
        </w:rPr>
        <w:t xml:space="preserve">- </w:t>
      </w:r>
      <w:r w:rsidRPr="0034142D">
        <w:rPr>
          <w:color w:val="000000"/>
          <w:sz w:val="22"/>
          <w:szCs w:val="22"/>
        </w:rPr>
        <w:t xml:space="preserve">PERO &amp; CO. d.o.o, </w:t>
      </w:r>
      <w:proofErr w:type="spellStart"/>
      <w:r w:rsidRPr="0034142D">
        <w:rPr>
          <w:color w:val="000000"/>
          <w:sz w:val="22"/>
          <w:szCs w:val="22"/>
        </w:rPr>
        <w:t>Oprtalj</w:t>
      </w:r>
      <w:proofErr w:type="spellEnd"/>
      <w:r w:rsidRPr="0034142D">
        <w:rPr>
          <w:color w:val="000000"/>
          <w:sz w:val="22"/>
          <w:szCs w:val="22"/>
        </w:rPr>
        <w:t xml:space="preserve">, </w:t>
      </w:r>
      <w:proofErr w:type="spellStart"/>
      <w:r w:rsidRPr="0034142D">
        <w:rPr>
          <w:color w:val="000000"/>
          <w:sz w:val="22"/>
          <w:szCs w:val="22"/>
        </w:rPr>
        <w:t>Šterna</w:t>
      </w:r>
      <w:proofErr w:type="spellEnd"/>
      <w:r w:rsidRPr="0034142D">
        <w:rPr>
          <w:color w:val="000000"/>
          <w:sz w:val="22"/>
          <w:szCs w:val="22"/>
        </w:rPr>
        <w:t xml:space="preserve"> 6 </w:t>
      </w:r>
    </w:p>
    <w:p w:rsidRDefault="001F678B" w:rsidP="001F678B" w:rsidR="001F678B" w:rsidRPr="0034142D">
      <w:pPr>
        <w:jc w:val="both"/>
        <w:rPr>
          <w:sz w:val="22"/>
          <w:szCs w:val="22"/>
        </w:rPr>
      </w:pPr>
      <w:r w:rsidRPr="0034142D">
        <w:rPr>
          <w:sz w:val="22"/>
          <w:szCs w:val="22"/>
        </w:rPr>
        <w:t xml:space="preserve">- Porezna uprava, Ispostava </w:t>
      </w:r>
      <w:r w:rsidR="0034142D" w:rsidRPr="0034142D">
        <w:rPr>
          <w:sz w:val="22"/>
          <w:szCs w:val="22"/>
        </w:rPr>
        <w:t xml:space="preserve">Poreč, Porezno mjesto </w:t>
      </w:r>
      <w:r w:rsidRPr="0034142D">
        <w:rPr>
          <w:sz w:val="22"/>
          <w:szCs w:val="22"/>
        </w:rPr>
        <w:t>Umag</w:t>
      </w:r>
      <w:r w:rsidR="0034142D" w:rsidRPr="0034142D">
        <w:rPr>
          <w:sz w:val="22"/>
          <w:szCs w:val="22"/>
        </w:rPr>
        <w:t>, Umag, Novigradska ulica 28</w:t>
      </w:r>
      <w:r w:rsidRPr="0034142D">
        <w:rPr>
          <w:sz w:val="22"/>
          <w:szCs w:val="22"/>
        </w:rPr>
        <w:t xml:space="preserve"> </w:t>
      </w:r>
    </w:p>
    <w:p w:rsidRDefault="001F678B" w:rsidP="001F678B" w:rsidR="001F678B" w:rsidRPr="0034142D">
      <w:pPr>
        <w:jc w:val="both"/>
        <w:rPr>
          <w:sz w:val="22"/>
          <w:szCs w:val="22"/>
        </w:rPr>
      </w:pPr>
      <w:r w:rsidRPr="0034142D">
        <w:rPr>
          <w:sz w:val="22"/>
          <w:szCs w:val="22"/>
        </w:rPr>
        <w:t>- oglasna ploča suda 3 dana</w:t>
      </w:r>
    </w:p>
    <w:p w:rsidRDefault="001F678B" w:rsidP="001F678B" w:rsidR="001F678B" w:rsidRPr="0034142D">
      <w:pPr>
        <w:jc w:val="both"/>
        <w:rPr>
          <w:sz w:val="22"/>
          <w:szCs w:val="22"/>
        </w:rPr>
      </w:pPr>
      <w:r w:rsidRPr="0034142D">
        <w:rPr>
          <w:sz w:val="22"/>
          <w:szCs w:val="22"/>
        </w:rPr>
        <w:t>- e-oglasna ploča</w:t>
      </w:r>
      <w:r w:rsidR="00E924AD">
        <w:rPr>
          <w:sz w:val="22"/>
          <w:szCs w:val="22"/>
        </w:rPr>
        <w:t xml:space="preserve"> 8 dana</w:t>
      </w:r>
    </w:p>
    <w:p w:rsidRDefault="001F678B" w:rsidP="001F678B" w:rsidR="001F678B"/>
    <w:p w:rsidRDefault="000F18BB" w:rsidR="000F18BB"/>
    <w:sectPr w:rsidSect="0034142D" w:rsidR="000F18BB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06B" w:rsidP="00641A9A" w:rsidR="0043106B">
      <w:r>
        <w:separator/>
      </w:r>
    </w:p>
  </w:endnote>
  <w:endnote w:id="0" w:type="continuationSeparator">
    <w:p w:rsidRDefault="0043106B" w:rsidP="00641A9A" w:rsidR="004310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06B" w:rsidP="00641A9A" w:rsidR="0043106B">
      <w:r>
        <w:separator/>
      </w:r>
    </w:p>
  </w:footnote>
  <w:footnote w:id="0" w:type="continuationSeparator">
    <w:p w:rsidRDefault="0043106B" w:rsidP="00641A9A" w:rsidR="004310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06B" w:rsidP="0043106B" w:rsidR="004310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106B" w:rsidR="004310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142D" w:rsidR="00641A9A">
    <w:pPr>
      <w:pStyle w:val="Zaglavlje"/>
      <w:jc w:val="center"/>
    </w:pPr>
    <w:r>
      <w:tab/>
    </w:r>
    <w:r w:rsidR="00641A9A">
      <w:fldChar w:fldCharType="begin"/>
    </w:r>
    <w:r w:rsidR="00641A9A">
      <w:instrText xml:space="preserve"> PAGE   \* MERGEFORMAT </w:instrText>
    </w:r>
    <w:r w:rsidR="00641A9A">
      <w:fldChar w:fldCharType="separate"/>
    </w:r>
    <w:r>
      <w:rPr>
        <w:noProof/>
      </w:rPr>
      <w:t>2</w:t>
    </w:r>
    <w:r w:rsidR="00641A9A">
      <w:fldChar w:fldCharType="end"/>
    </w:r>
    <w:r>
      <w:tab/>
    </w:r>
    <w:r w:rsidRPr="00B850FB">
      <w:t>Posl.br.: 2 St-3/15</w:t>
    </w:r>
    <w:r w:rsidRPr="00307399">
      <w:t>-</w:t>
    </w:r>
    <w:r>
      <w:t>417</w:t>
    </w:r>
  </w:p>
  <w:p w:rsidRDefault="0034142D" w:rsidR="0034142D">
    <w:pPr>
      <w:pStyle w:val="Zaglavlje"/>
      <w:jc w:val="center"/>
    </w:pPr>
    <w:r>
      <w:tab/>
    </w:r>
    <w:r>
      <w:tab/>
    </w:r>
    <w:r w:rsidRPr="00B850FB">
      <w:t>(prije: 17 St-12/11)</w:t>
    </w:r>
  </w:p>
  <w:p w:rsidRDefault="0043106B" w:rsidR="0043106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06B" w:rsidR="0043106B">
    <w:pPr>
      <w:pStyle w:val="Zaglavlje"/>
      <w:jc w:val="center"/>
    </w:pPr>
  </w:p>
  <w:p w:rsidRDefault="0043106B" w:rsidR="004310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78B"/>
    <w:rsid w:val="000D1A26"/>
    <w:rsid w:val="000F18BB"/>
    <w:rsid w:val="001C0EE0"/>
    <w:rsid w:val="001F678B"/>
    <w:rsid w:val="00320843"/>
    <w:rsid w:val="0034142D"/>
    <w:rsid w:val="004233F8"/>
    <w:rsid w:val="0043106B"/>
    <w:rsid w:val="00641792"/>
    <w:rsid w:val="00641A9A"/>
    <w:rsid w:val="00681486"/>
    <w:rsid w:val="008A1781"/>
    <w:rsid w:val="00A918FC"/>
    <w:rsid w:val="00A95074"/>
    <w:rsid w:val="00BA3C2B"/>
    <w:rsid w:val="00CE76C0"/>
    <w:rsid w:val="00E924AD"/>
    <w:rsid w:val="00EA5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F678B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1F67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F678B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1F678B"/>
  </w:style>
  <w:style w:styleId="Tekstbalonia" w:type="paragraph">
    <w:name w:val="Balloon Text"/>
    <w:basedOn w:val="Normal"/>
    <w:link w:val="TekstbaloniaChar"/>
    <w:uiPriority w:val="99"/>
    <w:semiHidden/>
    <w:unhideWhenUsed/>
    <w:rsid w:val="001F67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78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41A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41A9A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08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84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84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84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84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F678B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1F67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F678B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1F678B"/>
  </w:style>
  <w:style w:styleId="Tekstbalonia" w:type="paragraph">
    <w:name w:val="Balloon Text"/>
    <w:basedOn w:val="Normal"/>
    <w:link w:val="TekstbaloniaChar"/>
    <w:uiPriority w:val="99"/>
    <w:semiHidden/>
    <w:unhideWhenUsed/>
    <w:rsid w:val="001F67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78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41A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41A9A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08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84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84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84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84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St-3/2015</izvorni_sadrzaj>
    <derivirana_varijabla naziv="DomainObject.Predmet.OznakaBroj_1">St-3/2015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01.03.2010., u ormaru</izvorni_sadrzaj>
    <derivirana_varijabla naziv="DomainObject.Predmet.PrimjedbaSuca_1">01.03.2010., u ormaru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UMAG GRADNJA d.o.o. UMAG</izvorni_sadrzaj>
    <derivirana_varijabla naziv="DomainObject.Predmet.ProtustrankaFormated_1">  UMAG GRADNJA d.o.o. UMAG</derivirana_varijabla>
  </DomainObject.Predmet.ProtustrankaFormated>
  <DomainObject.Predmet.ProtustrankaFormatedOIB>
    <izvorni_sadrzaj>  UMAG GRADNJA d.o.o. UMAG, OIB 40947158274</izvorni_sadrzaj>
    <derivirana_varijabla naziv="DomainObject.Predmet.ProtustrankaFormatedOIB_1">  UMAG GRADNJA d.o.o. UMAG, OIB 40947158274</derivirana_varijabla>
  </DomainObject.Predmet.ProtustrankaFormatedOIB>
  <DomainObject.Predmet.ProtustrankaFormatedWithAdress>
    <izvorni_sadrzaj> UMAG GRADNJA d.o.o. UMAG, Šetalište Vladimira Gortana 38, 52470 Umag</izvorni_sadrzaj>
    <derivirana_varijabla naziv="DomainObject.Predmet.ProtustrankaFormatedWithAdress_1"> UMAG GRADNJA d.o.o. UMAG, Šetalište Vladimira Gortana 38, 52470 Umag</derivirana_varijabla>
  </DomainObject.Predmet.ProtustrankaFormatedWithAdress>
  <DomainObject.Predmet.ProtustrankaFormatedWithAdressOIB>
    <izvorni_sadrzaj> UMAG GRADNJA d.o.o. UMAG, OIB 40947158274, Šetalište Vladimira Gortana 38, 52470 Umag</izvorni_sadrzaj>
    <derivirana_varijabla naziv="DomainObject.Predmet.ProtustrankaFormatedWithAdressOIB_1"> UMAG GRADNJA d.o.o. UMAG, OIB 40947158274, Šetalište Vladimira Gortana 38, 52470 Umag</derivirana_varijabla>
  </DomainObject.Predmet.ProtustrankaFormatedWithAdressOIB>
  <DomainObject.Predmet.ProtustrankaWithAdress>
    <izvorni_sadrzaj>UMAG GRADNJA d.o.o. UMAG Šetalište Vladimira Gortana 38, 52470 Umag</izvorni_sadrzaj>
    <derivirana_varijabla naziv="DomainObject.Predmet.ProtustrankaWithAdress_1">UMAG GRADNJA d.o.o. UMAG Šetalište Vladimira Gortana 38, 52470 Umag</derivirana_varijabla>
  </DomainObject.Predmet.ProtustrankaWithAdress>
  <DomainObject.Predmet.ProtustrankaWithAdressOIB>
    <izvorni_sadrzaj>UMAG GRADNJA d.o.o. UMAG, OIB 40947158274, Šetalište Vladimira Gortana 38, 52470 Umag</izvorni_sadrzaj>
    <derivirana_varijabla naziv="DomainObject.Predmet.ProtustrankaWithAdressOIB_1">UMAG GRADNJA d.o.o. UMAG, OIB 40947158274, Šetalište Vladimira Gortana 38, 52470 Umag</derivirana_varijabla>
  </DomainObject.Predmet.ProtustrankaWithAdressOIB>
  <DomainObject.Predmet.ProtustrankaNazivFormated>
    <izvorni_sadrzaj>UMAG GRADNJA d.o.o. UMAG</izvorni_sadrzaj>
    <derivirana_varijabla naziv="DomainObject.Predmet.ProtustrankaNazivFormated_1">UMAG GRADNJA d.o.o. UMAG</derivirana_varijabla>
  </DomainObject.Predmet.ProtustrankaNazivFormated>
  <DomainObject.Predmet.ProtustrankaNazivFormatedOIB>
    <izvorni_sadrzaj>UMAG GRADNJA d.o.o. UMAG, OIB 40947158274</izvorni_sadrzaj>
    <derivirana_varijabla naziv="DomainObject.Predmet.ProtustrankaNazivFormatedOIB_1">UMAG GRADNJA d.o.o. UMAG, OIB 40947158274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Koromačno zastupanog po punomoćniku Odvjetničko društvo LJUBENKO &amp; PARTNERI j.t.d.</izvorni_sadrzaj>
    <derivirana_varijabla naziv="DomainObject.Predmet.StrankaFormated_1">  Holcim (Hrvatska), d.o.o. Koromačno zastupanog po punomoćniku Odvjetničko društvo LJUBENKO &amp; PARTNERI j.t.d.</derivirana_varijabla>
  </DomainObject.Predmet.StrankaFormated>
  <DomainObject.Predmet.StrankaFormatedOIB>
    <izvorni_sadrzaj>  Holcim (Hrvatska), d.o.o. Koromačno, OIB 60131430579 zastupanog po punomoćniku Odvjetničko društvo LJUBENKO &amp; PARTNERI j.t.d.</izvorni_sadrzaj>
    <derivirana_varijabla naziv="DomainObject.Predmet.StrankaFormatedOIB_1">  Holcim (Hrvatska), d.o.o. Koromačno, OIB 60131430579 zastupanog po punomoćniku Odvjetničko društvo LJUBENKO &amp; PARTNERI j.t.d.</derivirana_varijabla>
  </DomainObject.Predmet.StrankaFormatedOIB>
  <DomainObject.Predmet.StrankaFormatedWithAdress>
    <izvorni_sadrzaj> Holcim (Hrvatska), d.o.o. Koromačno, Koromačno/bb, Koromačno zastupanog po punomoćniku Odvjetničko društvo LJUBENKO &amp; PARTNERI j.t.d.</izvorni_sadrzaj>
    <derivirana_varijabla naziv="DomainObject.Predmet.StrankaFormatedWithAdress_1"> Holcim (Hrvatska), d.o.o. Koromačno, Koromačno/bb, Koromačno zastupanog po punomoćniku Odvjetničko društvo LJUBENKO &amp; PARTNERI j.t.d.</derivirana_varijabla>
  </DomainObject.Predmet.StrankaFormatedWithAdress>
  <DomainObject.Predmet.StrankaFormatedWithAdressOIB>
    <izvorni_sadrzaj> Holcim (Hrvatska), d.o.o. Koromačno, OIB 60131430579, Koromačno/bb, Koromačno zastupanog po punomoćniku Odvjetničko društvo LJUBENKO &amp; PARTNERI j.t.d.</izvorni_sadrzaj>
    <derivirana_varijabla naziv="DomainObject.Predmet.StrankaFormatedWithAdressOIB_1"> Holcim (Hrvatska), d.o.o. Koromačno, OIB 60131430579, Koromačno/bb, Koromačno zastupanog po punomoćniku Odvjetničko društvo LJUBENKO &amp; PARTNERI j.t.d.</derivirana_varijabla>
  </DomainObject.Predmet.StrankaFormatedWithAdressOIB>
  <DomainObject.Predmet.StrankaWithAdress>
    <izvorni_sadrzaj>Holcim (Hrvatska), d.o.o. Koromačno Koromačno/bb,Koromačno</izvorni_sadrzaj>
    <derivirana_varijabla naziv="DomainObject.Predmet.StrankaWithAdress_1">Holcim (Hrvatska), d.o.o. Koromačno Koromačno/bb,Koromačno</derivirana_varijabla>
  </DomainObject.Predmet.StrankaWithAdress>
  <DomainObject.Predmet.StrankaWithAdressOIB>
    <izvorni_sadrzaj>Holcim (Hrvatska), d.o.o. Koromačno, OIB 60131430579, Koromačno/bb,Koromačno</izvorni_sadrzaj>
    <derivirana_varijabla naziv="DomainObject.Predmet.StrankaWithAdressOIB_1">Holcim (Hrvatska), d.o.o. Koromačno, OIB 60131430579, Koromačno/bb,Koromačno</derivirana_varijabla>
  </DomainObject.Predmet.StrankaWithAdressOIB>
  <DomainObject.Predmet.StrankaNazivFormated>
    <izvorni_sadrzaj>Holcim (Hrvatska), d.o.o. Koromačno</izvorni_sadrzaj>
    <derivirana_varijabla naziv="DomainObject.Predmet.StrankaNazivFormated_1">Holcim (Hrvatska), d.o.o. Koromačno</derivirana_varijabla>
  </DomainObject.Predmet.StrankaNazivFormated>
  <DomainObject.Predmet.StrankaNazivFormatedOIB>
    <izvorni_sadrzaj>Holcim (Hrvatska), d.o.o. Koromačno, OIB 60131430579</izvorni_sadrzaj>
    <derivirana_varijabla naziv="DomainObject.Predmet.StrankaNazivFormatedOIB_1">Holcim (Hrvatska), d.o.o. Koromačno, OIB 60131430579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662053.17</izvorni_sadrzaj>
    <derivirana_varijabla naziv="DomainObject.Predmet.TrenutnaVrijednost_1">662053.17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Holcim (Hrvatska), d.o.o. Koromačno zastupanog po punomoćniku Odvjetničko društvo LJUBENKO &amp; PARTNERI j.t.d.</item>
    </izvorni_sadrzaj>
    <derivirana_varijabla naziv="DomainObject.Predmet.StrankaListFormated_1">
      <item>Holcim (Hrvatska), d.o.o. Koromačno zastupanog po punomoćniku Odvjetničko društvo LJUBENKO &amp; PARTNERI j.t.d.</item>
    </derivirana_varijabla>
  </DomainObject.Predmet.StrankaListFormated>
  <DomainObject.Predmet.StrankaListFormatedOIB>
    <izvorni_sadrzaj>
      <item>Holcim (Hrvatska), d.o.o. Koromačno, OIB 60131430579 zastupanog po punomoćniku Odvjetničko društvo LJUBENKO &amp; PARTNERI j.t.d.</item>
    </izvorni_sadrzaj>
    <derivirana_varijabla naziv="DomainObject.Predmet.StrankaListFormatedOIB_1">
      <item>Holcim (Hrvatska), d.o.o. Koromačno, OIB 60131430579 zastupanog po punomoćniku Odvjetničko društvo LJUBENKO &amp; PARTNERI j.t.d.</item>
    </derivirana_varijabla>
  </DomainObject.Predmet.StrankaListFormatedOIB>
  <DomainObject.Predmet.StrankaListFormatedWithAdress>
    <izvorni_sadrzaj>
      <item>Holcim (Hrvatska), d.o.o. Koromačno, Koromačno/bb, Koromačno zastupanog po punomoćniku Odvjetničko društvo LJUBENKO &amp; PARTNERI j.t.d.</item>
    </izvorni_sadrzaj>
    <derivirana_varijabla naziv="DomainObject.Predmet.StrankaListFormatedWithAdress_1">
      <item>Holcim (Hrvatska), d.o.o. Koromačno, Koromačno/bb, Koromačno zastupanog po punomoćniku Odvjetničko društvo LJUBENKO &amp; PARTNERI j.t.d.</item>
    </derivirana_varijabla>
  </DomainObject.Predmet.StrankaListFormatedWithAdress>
  <DomainObject.Predmet.StrankaListFormatedWithAdressOIB>
    <izvorni_sadrzaj>
      <item>Holcim (Hrvatska), d.o.o. Koromačno, OIB 60131430579, Koromačno/bb, Koromačno zastupanog po punomoćniku Odvjetničko društvo LJUBENKO &amp; PARTNERI j.t.d.</item>
    </izvorni_sadrzaj>
    <derivirana_varijabla naziv="DomainObject.Predmet.StrankaListFormatedWithAdressOIB_1">
      <item>Holcim (Hrvatska), d.o.o. Koromačno, OIB 60131430579, Koromačno/bb, Koromačno zastupanog po punomoćniku Odvjetničko društvo LJUBENKO &amp; PARTNERI j.t.d.</item>
    </derivirana_varijabla>
  </DomainObject.Predmet.StrankaListFormatedWithAdressOIB>
  <DomainObject.Predmet.StrankaListNazivFormated>
    <izvorni_sadrzaj>
      <item>Holcim (Hrvatska), d.o.o. Koromačno</item>
    </izvorni_sadrzaj>
    <derivirana_varijabla naziv="DomainObject.Predmet.StrankaListNazivFormated_1">
      <item>Holcim (Hrvatska), d.o.o. Koromačno</item>
    </derivirana_varijabla>
  </DomainObject.Predmet.StrankaListNazivFormated>
  <DomainObject.Predmet.StrankaListNazivFormatedOIB>
    <izvorni_sadrzaj>
      <item>Holcim (Hrvatska), d.o.o. Koromačno, OIB 60131430579</item>
    </izvorni_sadrzaj>
    <derivirana_varijabla naziv="DomainObject.Predmet.StrankaListNazivFormatedOIB_1">
      <item>Holcim (Hrvatska), d.o.o. Koromačno, OIB 60131430579</item>
    </derivirana_varijabla>
  </DomainObject.Predmet.StrankaListNazivFormatedOIB>
  <DomainObject.Predmet.ProtuStrankaListFormated>
    <izvorni_sadrzaj>
      <item>UMAG GRADNJA d.o.o. UMAG</item>
    </izvorni_sadrzaj>
    <derivirana_varijabla naziv="DomainObject.Predmet.ProtuStrankaListFormated_1">
      <item>UMAG GRADNJA d.o.o. UMAG</item>
    </derivirana_varijabla>
  </DomainObject.Predmet.ProtuStrankaListFormated>
  <DomainObject.Predmet.ProtuStrankaListFormatedOIB>
    <izvorni_sadrzaj>
      <item>UMAG GRADNJA d.o.o. UMAG, OIB 40947158274</item>
    </izvorni_sadrzaj>
    <derivirana_varijabla naziv="DomainObject.Predmet.ProtuStrankaListFormatedOIB_1">
      <item>UMAG GRADNJA d.o.o. UMAG, OIB 40947158274</item>
    </derivirana_varijabla>
  </DomainObject.Predmet.ProtuStrankaListFormatedOIB>
  <DomainObject.Predmet.ProtuStrankaListFormatedWithAdress>
    <izvorni_sadrzaj>
      <item>UMAG GRADNJA d.o.o. UMAG, Šetalište Vladimira Gortana 38, 52470 Umag</item>
    </izvorni_sadrzaj>
    <derivirana_varijabla naziv="DomainObject.Predmet.ProtuStrankaListFormatedWithAdress_1">
      <item>UMAG GRADNJA d.o.o. UMAG, Šetalište Vladimira Gortana 38, 52470 Umag</item>
    </derivirana_varijabla>
  </DomainObject.Predmet.ProtuStrankaListFormatedWithAdress>
  <DomainObject.Predmet.ProtuStrankaListFormatedWithAdressOIB>
    <izvorni_sadrzaj>
      <item>UMAG GRADNJA d.o.o. UMAG, OIB 40947158274, Šetalište Vladimira Gortana 38, 52470 Umag</item>
    </izvorni_sadrzaj>
    <derivirana_varijabla naziv="DomainObject.Predmet.ProtuStrankaListFormatedWithAdressOIB_1">
      <item>UMAG GRADNJA d.o.o. UMAG, OIB 40947158274, Šetalište Vladimira Gortana 38, 52470 Umag</item>
    </derivirana_varijabla>
  </DomainObject.Predmet.ProtuStrankaListFormatedWithAdressOIB>
  <DomainObject.Predmet.ProtuStrankaListNazivFormated>
    <izvorni_sadrzaj>
      <item>UMAG GRADNJA d.o.o. UMAG</item>
    </izvorni_sadrzaj>
    <derivirana_varijabla naziv="DomainObject.Predmet.ProtuStrankaListNazivFormated_1">
      <item>UMAG GRADNJA d.o.o. UMAG</item>
    </derivirana_varijabla>
  </DomainObject.Predmet.ProtuStrankaListNazivFormated>
  <DomainObject.Predmet.ProtuStrankaListNazivFormatedOIB>
    <izvorni_sadrzaj>
      <item>UMAG GRADNJA d.o.o. UMAG, OIB 40947158274</item>
    </izvorni_sadrzaj>
    <derivirana_varijabla naziv="DomainObject.Predmet.ProtuStrankaListNazivFormatedOIB_1">
      <item>UMAG GRADNJA d.o.o. UMAG, OIB 40947158274</item>
    </derivirana_varijabla>
  </DomainObject.Predmet.ProtuStrankaListNazivFormatedOIB>
  <DomainObject.Predmet.OstaliListFormated>
    <izvorni_sadrzaj>
      <item>ŽDO PULA</item>
      <item>DRAŽEN EZGETA</item>
      <item>DRAŽEN EZGETA</item>
      <item>Odvjetničko društvo LJUBENKO &amp; PARTNERI j.t.d. punomoćnik sudionika u postupku Holcim (Hrvatska), d.o.o. Koromačno</item>
      <item>IKB banka Umag d.d. Umag</item>
      <item>ĐURĐICA HAŽEK</item>
      <item>METIDA d.o.o. Umag</item>
      <item>IKB BANKA UMAG dd Umag</item>
      <item>MET - COMMERCE d.o.o. Umag</item>
      <item>HOLCIM (Hrvatska) d.o.o. Koromačno</item>
    </izvorni_sadrzaj>
    <derivirana_varijabla naziv="DomainObject.Predmet.OstaliListFormated_1">
      <item>ŽDO PULA</item>
      <item>DRAŽEN EZGETA</item>
      <item>DRAŽEN EZGETA</item>
      <item>Odvjetničko društvo LJUBENKO &amp; PARTNERI j.t.d. punomoćnik sudionika u postupku Holcim (Hrvatska), d.o.o. Koromačno</item>
      <item>IKB banka Umag d.d. Umag</item>
      <item>ĐURĐICA HAŽEK</item>
      <item>METIDA d.o.o. Umag</item>
      <item>IKB BANKA UMAG dd Umag</item>
      <item>MET - COMMERCE d.o.o. Umag</item>
      <item>HOLCIM (Hrvatska) d.o.o. Koromačno</item>
    </derivirana_varijabla>
  </DomainObject.Predmet.OstaliListFormated>
  <DomainObject.Predmet.OstaliListFormatedOIB>
    <izvorni_sadrzaj>
      <item>ŽDO PULA</item>
      <item>DRAŽEN EZGETA, OIB 62061046523</item>
      <item>DRAŽEN EZGETA, OIB 62061046523</item>
      <item>Odvjetničko društvo LJUBENKO &amp; PARTNERI j.t.d., OIB 44071613559 punomoćnik sudionika u postupku Holcim (Hrvatska), d.o.o. Koromačno</item>
      <item>IKB banka Umag d.d. Umag, OIB 65723536010</item>
      <item>ĐURĐICA HAŽEK</item>
      <item>METIDA d.o.o. Umag, OIB 32145588806</item>
      <item>IKB BANKA UMAG dd Umag, OIB 65723536010</item>
      <item>MET - COMMERCE d.o.o. Umag, OIB 07907892773</item>
      <item>HOLCIM (Hrvatska) d.o.o. Koromačno, OIB 60131430579</item>
    </izvorni_sadrzaj>
    <derivirana_varijabla naziv="DomainObject.Predmet.OstaliListFormatedOIB_1">
      <item>ŽDO PULA</item>
      <item>DRAŽEN EZGETA, OIB 62061046523</item>
      <item>DRAŽEN EZGETA, OIB 62061046523</item>
      <item>Odvjetničko društvo LJUBENKO &amp; PARTNERI j.t.d., OIB 44071613559 punomoćnik sudionika u postupku Holcim (Hrvatska), d.o.o. Koromačno</item>
      <item>IKB banka Umag d.d. Umag, OIB 65723536010</item>
      <item>ĐURĐICA HAŽEK</item>
      <item>METIDA d.o.o. Umag, OIB 32145588806</item>
      <item>IKB BANKA UMAG dd Umag, OIB 65723536010</item>
      <item>MET - COMMERCE d.o.o. Umag, OIB 07907892773</item>
      <item>HOLCIM (Hrvatska) d.o.o. Koromačno, OIB 60131430579</item>
    </derivirana_varijabla>
  </DomainObject.Predmet.OstaliListFormatedOIB>
  <DomainObject.Predmet.OstaliListFormatedWithAdress>
    <izvorni_sadrzaj>
      <item>ŽDO PULA</item>
      <item>DRAŽEN EZGETA, M. Benussi 8, POREČ 52440</item>
      <item>DRAŽEN EZGETA, M. Benussi 8, 52440 Poreč</item>
      <item>Odvjetničko društvo LJUBENKO &amp; PARTNERI j.t.d., Branimirova 29, 10000 Zagreb punomoćnik sudionika u postupku Holcim (Hrvatska), d.o.o. Koromačno</item>
      <item>IKB banka Umag d.d. Umag, Ernesta Miloša 1, Umag</item>
      <item>ĐURĐICA HAŽEK</item>
      <item>METIDA d.o.o. Umag, Augustina Vivode 16, Umag</item>
      <item>IKB BANKA UMAG dd Umag, Ernesta Miloša 1, Umag</item>
      <item>MET - COMMERCE d.o.o. Umag, Novigradska Ulica 10, Umag</item>
      <item>HOLCIM (Hrvatska) d.o.o. Koromačno, Koromačno 7B, Koromačno</item>
    </izvorni_sadrzaj>
    <derivirana_varijabla naziv="DomainObject.Predmet.OstaliListFormatedWithAdress_1">
      <item>ŽDO PULA</item>
      <item>DRAŽEN EZGETA, M. Benussi 8, POREČ 52440</item>
      <item>DRAŽEN EZGETA, M. Benussi 8, 52440 Poreč</item>
      <item>Odvjetničko društvo LJUBENKO &amp; PARTNERI j.t.d., Branimirova 29, 10000 Zagreb punomoćnik sudionika u postupku Holcim (Hrvatska), d.o.o. Koromačno</item>
      <item>IKB banka Umag d.d. Umag, Ernesta Miloša 1, Umag</item>
      <item>ĐURĐICA HAŽEK</item>
      <item>METIDA d.o.o. Umag, Augustina Vivode 16, Umag</item>
      <item>IKB BANKA UMAG dd Umag, Ernesta Miloša 1, Umag</item>
      <item>MET - COMMERCE d.o.o. Umag, Novigradska Ulica 10, Umag</item>
      <item>HOLCIM (Hrvatska) d.o.o. Koromačno, Koromačno 7B, Koromačno</item>
    </derivirana_varijabla>
  </DomainObject.Predmet.OstaliListFormatedWithAdress>
  <DomainObject.Predmet.OstaliListFormatedWithAdressOIB>
    <izvorni_sadrzaj>
      <item>ŽDO PULA</item>
      <item>DRAŽEN EZGETA, OIB 62061046523, M. Benussi 8, POREČ 52440</item>
      <item>DRAŽEN EZGETA, OIB 62061046523, M. Benussi 8, 52440 Poreč</item>
      <item>Odvjetničko društvo LJUBENKO &amp; PARTNERI j.t.d., OIB 44071613559, Branimirova 29, 10000 Zagreb punomoćnik sudionika u postupku Holcim (Hrvatska), d.o.o. Koromačno</item>
      <item>IKB banka Umag d.d. Umag, OIB 65723536010, Ernesta Miloša 1, Umag</item>
      <item>ĐURĐICA HAŽEK</item>
      <item>METIDA d.o.o. Umag, OIB 32145588806, Augustina Vivode 16, Umag</item>
      <item>IKB BANKA UMAG dd Umag, OIB 65723536010, Ernesta Miloša 1, Umag</item>
      <item>MET - COMMERCE d.o.o. Umag, OIB 07907892773, Novigradska Ulica 10, Umag</item>
      <item>HOLCIM (Hrvatska) d.o.o. Koromačno, OIB 60131430579, Koromačno 7B, Koromačno</item>
    </izvorni_sadrzaj>
    <derivirana_varijabla naziv="DomainObject.Predmet.OstaliListFormatedWithAdressOIB_1">
      <item>ŽDO PULA</item>
      <item>DRAŽEN EZGETA, OIB 62061046523, M. Benussi 8, POREČ 52440</item>
      <item>DRAŽEN EZGETA, OIB 62061046523, M. Benussi 8, 52440 Poreč</item>
      <item>Odvjetničko društvo LJUBENKO &amp; PARTNERI j.t.d., OIB 44071613559, Branimirova 29, 10000 Zagreb punomoćnik sudionika u postupku Holcim (Hrvatska), d.o.o. Koromačno</item>
      <item>IKB banka Umag d.d. Umag, OIB 65723536010, Ernesta Miloša 1, Umag</item>
      <item>ĐURĐICA HAŽEK</item>
      <item>METIDA d.o.o. Umag, OIB 32145588806, Augustina Vivode 16, Umag</item>
      <item>IKB BANKA UMAG dd Umag, OIB 65723536010, Ernesta Miloša 1, Umag</item>
      <item>MET - COMMERCE d.o.o. Umag, OIB 07907892773, Novigradska Ulica 10, Umag</item>
      <item>HOLCIM (Hrvatska) d.o.o. Koromačno, OIB 60131430579, Koromačno 7B, Koromačno</item>
    </derivirana_varijabla>
  </DomainObject.Predmet.OstaliListFormatedWithAdressOIB>
  <DomainObject.Predmet.OstaliListNazivFormated>
    <izvorni_sadrzaj>
      <item>ŽDO PULA</item>
      <item>DRAŽEN EZGETA</item>
      <item>DRAŽEN EZGETA</item>
      <item>Odvjetničko društvo LJUBENKO &amp; PARTNERI j.t.d.</item>
      <item>IKB banka Umag d.d. Umag</item>
      <item>ĐURĐICA HAŽEK</item>
      <item>METIDA d.o.o. Umag</item>
      <item>IKB BANKA UMAG dd Umag</item>
      <item>MET - COMMERCE d.o.o. Umag</item>
      <item>HOLCIM (Hrvatska) d.o.o. Koromačno</item>
    </izvorni_sadrzaj>
    <derivirana_varijabla naziv="DomainObject.Predmet.OstaliListNazivFormated_1">
      <item>ŽDO PULA</item>
      <item>DRAŽEN EZGETA</item>
      <item>DRAŽEN EZGETA</item>
      <item>Odvjetničko društvo LJUBENKO &amp; PARTNERI j.t.d.</item>
      <item>IKB banka Umag d.d. Umag</item>
      <item>ĐURĐICA HAŽEK</item>
      <item>METIDA d.o.o. Umag</item>
      <item>IKB BANKA UMAG dd Umag</item>
      <item>MET - COMMERCE d.o.o. Umag</item>
      <item>HOLCIM (Hrvatska) d.o.o. Koromačno</item>
    </derivirana_varijabla>
  </DomainObject.Predmet.OstaliListNazivFormated>
  <DomainObject.Predmet.OstaliListNazivFormatedOIB>
    <izvorni_sadrzaj>
      <item>ŽDO PULA</item>
      <item>DRAŽEN EZGETA, OIB 62061046523</item>
      <item>DRAŽEN EZGETA, OIB 62061046523</item>
      <item>Odvjetničko društvo LJUBENKO &amp; PARTNERI j.t.d., OIB 44071613559</item>
      <item>IKB banka Umag d.d. Umag, OIB 65723536010</item>
      <item>ĐURĐICA HAŽEK</item>
      <item>METIDA d.o.o. Umag, OIB 32145588806</item>
      <item>IKB BANKA UMAG dd Umag, OIB 65723536010</item>
      <item>MET - COMMERCE d.o.o. Umag, OIB 07907892773</item>
      <item>HOLCIM (Hrvatska) d.o.o. Koromačno, OIB 60131430579</item>
    </izvorni_sadrzaj>
    <derivirana_varijabla naziv="DomainObject.Predmet.OstaliListNazivFormatedOIB_1">
      <item>ŽDO PULA</item>
      <item>DRAŽEN EZGETA, OIB 62061046523</item>
      <item>DRAŽEN EZGETA, OIB 62061046523</item>
      <item>Odvjetničko društvo LJUBENKO &amp; PARTNERI j.t.d., OIB 44071613559</item>
      <item>IKB banka Umag d.d. Umag, OIB 65723536010</item>
      <item>ĐURĐICA HAŽEK</item>
      <item>METIDA d.o.o. Umag, OIB 32145588806</item>
      <item>IKB BANKA UMAG dd Umag, OIB 65723536010</item>
      <item>MET - COMMERCE d.o.o. Umag, OIB 07907892773</item>
      <item>HOLCIM (Hrvatska) d.o.o. Koromačno, OIB 60131430579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Koromačno</izvorni_sadrzaj>
    <derivirana_varijabla naziv="DomainObject.Predmet.StrankaIDrugi_1">Holcim (Hrvatska), d.o.o. Koromačno</derivirana_varijabla>
  </DomainObject.Predmet.StrankaIDrugi>
  <DomainObject.Predmet.ProtustrankaIDrugi>
    <izvorni_sadrzaj>UMAG GRADNJA d.o.o. UMAG</izvorni_sadrzaj>
    <derivirana_varijabla naziv="DomainObject.Predmet.ProtustrankaIDrugi_1">UMAG GRADNJA d.o.o. UMAG</derivirana_varijabla>
  </DomainObject.Predmet.ProtustrankaIDrugi>
  <DomainObject.Predmet.StrankaIDrugiAdressOIB>
    <izvorni_sadrzaj>Holcim (Hrvatska), d.o.o. Koromačno, OIB 60131430579, Koromačno/bb, Koromačno</izvorni_sadrzaj>
    <derivirana_varijabla naziv="DomainObject.Predmet.StrankaIDrugiAdressOIB_1">Holcim (Hrvatska), d.o.o. Koromačno, OIB 60131430579, Koromačno/bb, Koromačno</derivirana_varijabla>
  </DomainObject.Predmet.StrankaIDrugiAdressOIB>
  <DomainObject.Predmet.ProtustrankaIDrugiAdressOIB>
    <izvorni_sadrzaj>UMAG GRADNJA d.o.o. UMAG, OIB 40947158274, Šetalište Vladimira Gortana 38, 52470 Umag</izvorni_sadrzaj>
    <derivirana_varijabla naziv="DomainObject.Predmet.ProtustrankaIDrugiAdressOIB_1">UMAG GRADNJA d.o.o. UMAG, OIB 40947158274, Šetalište Vladimira Gortana 38,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ŽDO PULA</item>
      <item>DRAŽEN EZGETA</item>
      <item>DRAŽEN EZGETA</item>
      <item>Odvjetničko društvo LJUBENKO &amp; PARTNERI j.t.d.</item>
      <item>UMAG GRADNJA d.o.o. UMAG</item>
      <item>Holcim (Hrvatska), d.o.o. Koromačno</item>
      <item>IKB banka Umag d.d. Umag</item>
      <item>ĐURĐICA HAŽEK</item>
      <item>METIDA d.o.o. Umag</item>
      <item>IKB BANKA UMAG dd Umag</item>
      <item>MET - COMMERCE d.o.o. Umag</item>
      <item>HOLCIM (Hrvatska) d.o.o. Koromačno</item>
    </izvorni_sadrzaj>
    <derivirana_varijabla naziv="DomainObject.Predmet.SudioniciListNaziv_1">
      <item>ŽDO PULA</item>
      <item>DRAŽEN EZGETA</item>
      <item>DRAŽEN EZGETA</item>
      <item>Odvjetničko društvo LJUBENKO &amp; PARTNERI j.t.d.</item>
      <item>UMAG GRADNJA d.o.o. UMAG</item>
      <item>Holcim (Hrvatska), d.o.o. Koromačno</item>
      <item>IKB banka Umag d.d. Umag</item>
      <item>ĐURĐICA HAŽEK</item>
      <item>METIDA d.o.o. Umag</item>
      <item>IKB BANKA UMAG dd Umag</item>
      <item>MET - COMMERCE d.o.o. Umag</item>
      <item>HOLCIM (Hrvatska) d.o.o. Koromačno</item>
    </derivirana_varijabla>
  </DomainObject.Predmet.SudioniciListNaziv>
  <DomainObject.Predmet.SudioniciListAdressOIB>
    <izvorni_sadrzaj>
      <item>ŽDO PULA</item>
      <item>DRAŽEN EZGETA, OIB 62061046523, M. Benussi 8,POREČ 52440</item>
      <item>DRAŽEN EZGETA, OIB 62061046523, M. Benussi 8,52440 Poreč</item>
      <item>Odvjetničko društvo LJUBENKO &amp; PARTNERI j.t.d., OIB 44071613559, Branimirova 29,10000 Zagreb</item>
      <item>UMAG GRADNJA d.o.o. UMAG, OIB 40947158274, Šetalište Vladimira Gortana 38,52470 Umag</item>
      <item>Holcim (Hrvatska), d.o.o. Koromačno, OIB 60131430579, Koromačno/bb,Koromačno</item>
      <item>IKB banka Umag d.d. Umag, OIB 65723536010, Ernesta Miloša 1,Umag</item>
      <item>ĐURĐICA HAŽEK</item>
      <item>METIDA d.o.o. Umag, OIB 32145588806, Augustina Vivode 16,Umag</item>
      <item>IKB BANKA UMAG dd Umag, OIB 65723536010, Ernesta Miloša 1,Umag</item>
      <item>MET - COMMERCE d.o.o. Umag, OIB 07907892773, Novigradska Ulica 10,Umag</item>
      <item>HOLCIM (Hrvatska) d.o.o. Koromačno, OIB 60131430579, Koromačno 7B,Koromačno</item>
    </izvorni_sadrzaj>
    <derivirana_varijabla naziv="DomainObject.Predmet.SudioniciListAdressOIB_1">
      <item>ŽDO PULA</item>
      <item>DRAŽEN EZGETA, OIB 62061046523, M. Benussi 8,POREČ 52440</item>
      <item>DRAŽEN EZGETA, OIB 62061046523, M. Benussi 8,52440 Poreč</item>
      <item>Odvjetničko društvo LJUBENKO &amp; PARTNERI j.t.d., OIB 44071613559, Branimirova 29,10000 Zagreb</item>
      <item>UMAG GRADNJA d.o.o. UMAG, OIB 40947158274, Šetalište Vladimira Gortana 38,52470 Umag</item>
      <item>Holcim (Hrvatska), d.o.o. Koromačno, OIB 60131430579, Koromačno/bb,Koromačno</item>
      <item>IKB banka Umag d.d. Umag, OIB 65723536010, Ernesta Miloša 1,Umag</item>
      <item>ĐURĐICA HAŽEK</item>
      <item>METIDA d.o.o. Umag, OIB 32145588806, Augustina Vivode 16,Umag</item>
      <item>IKB BANKA UMAG dd Umag, OIB 65723536010, Ernesta Miloša 1,Umag</item>
      <item>MET - COMMERCE d.o.o. Umag, OIB 07907892773, Novigradska Ulica 10,Umag</item>
      <item>HOLCIM (Hrvatska) d.o.o. Koromačno, OIB 60131430579, Koromačno 7B,Koromačno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62061046523</item>
      <item>, OIB 62061046523</item>
      <item>, OIB 44071613559</item>
      <item>, OIB 40947158274</item>
      <item>, OIB 60131430579</item>
      <item>, OIB 65723536010</item>
      <item>, OIB null</item>
      <item>, OIB 32145588806</item>
      <item>, OIB 65723536010</item>
      <item>, OIB 07907892773</item>
      <item>, OIB 60131430579</item>
    </izvorni_sadrzaj>
    <derivirana_varijabla naziv="DomainObject.Predmet.SudioniciListNazivOIB_1">
      <item>, OIB null</item>
      <item>, OIB 62061046523</item>
      <item>, OIB 62061046523</item>
      <item>, OIB 44071613559</item>
      <item>, OIB 40947158274</item>
      <item>, OIB 60131430579</item>
      <item>, OIB 65723536010</item>
      <item>, OIB null</item>
      <item>, OIB 32145588806</item>
      <item>, OIB 65723536010</item>
      <item>, OIB 07907892773</item>
      <item>, OIB 60131430579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418</properties:Words>
  <properties:Characters>2336</properties:Characters>
  <properties:Lines>53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2016-01-11T08:33:00Z</dcterms:created>
  <dc:creator>korisnik</dc:creator>
  <cp:lastModifiedBy>Jasmina Matika</cp:lastModifiedBy>
  <dcterms:modified xmlns:xsi="http://www.w3.org/2001/XMLSchema-instance" xsi:type="dcterms:W3CDTF">2016-01-11T12:17:00Z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