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e0d1" w14:paraId="541e0d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BC7BAB">
        <w:rPr>
          <w:b/>
        </w:rPr>
        <w:t>510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BC62D8">
        <w:rPr>
          <w:b/>
        </w:rPr>
        <w:t>4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BC7BAB" w:rsidRPr="00BC7BAB">
        <w:t>INSTALACIJE SOKIĆ j.d.o.o. za građenje, trgovinu i usluge, skraćena tvrtka: INSTALACIJE SOKIĆ j.d.o.o, Nova Gradiška, Ljudevita Posavskog 6 OIB: 24905715273</w:t>
      </w:r>
      <w:r w:rsidR="00AF73E0" w:rsidRPr="00AF73E0">
        <w:t>, dana 12. rujna 2017.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BC7BAB" w:rsidRPr="00BC7BAB">
        <w:t>INSTALACIJE SOKIĆ j.d.o.o. za građenje, trgovinu i usluge, skraćena tvrtka: INSTALACIJE SOKIĆ j.d.o.o, Nova Gradiška, Ljudevita Posavskog 6 OIB: 24905715273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1F48EB">
        <w:t>Mirjana Viduka Varenina iz Osijeka, Dubrovačka 107, OIB 98866841784.</w:t>
      </w:r>
    </w:p>
    <w:p w:rsidRDefault="00985254" w:rsidP="00AF73E0" w:rsidR="00985254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BC7BAB" w:rsidRPr="00BC7BAB">
        <w:t>INSTALACIJE SOKIĆ j.d.o.o. za građenje, trgovinu i usluge, skraćena tvrtka: INSTALACIJE SOKIĆ j.d.o.o, Nova Gradiška, Ljudevita Posavskog 6 OIB: 24905715273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985254" w:rsidP="00AA7765" w:rsidR="0098525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t>Broj: 7/St-</w:t>
      </w:r>
      <w:r w:rsidR="00BC7BAB">
        <w:rPr>
          <w:b/>
        </w:rPr>
        <w:t>510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E32656">
        <w:rPr>
          <w:b/>
        </w:rPr>
        <w:t>4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BC7BAB" w:rsidRPr="00BC7BAB">
        <w:t>INSTALACIJE SOKIĆ j.d.o.o. za građenje, trgovinu i usluge, skraćena tvrtka: INSTALACIJE SOKIĆ j.d.o.o, Nova Gradiška, Ljudevita Posavskog 6 OIB: 24905715273</w:t>
      </w:r>
      <w:r w:rsidR="00BC7BAB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C62D8">
        <w:t>16</w:t>
      </w:r>
      <w:r w:rsidR="000B4504">
        <w:t xml:space="preserve">. </w:t>
      </w:r>
      <w:r w:rsidR="00BC62D8">
        <w:t>svibnja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33430">
        <w:t>1</w:t>
      </w:r>
      <w:r w:rsidR="00BC62D8">
        <w:t>2</w:t>
      </w:r>
      <w:r w:rsidR="00C92D33">
        <w:t xml:space="preserve">. </w:t>
      </w:r>
      <w:r w:rsidR="00BC62D8">
        <w:t>rujna</w:t>
      </w:r>
      <w:r w:rsidR="00D66FB6">
        <w:t xml:space="preserve"> 201</w:t>
      </w:r>
      <w:r w:rsidR="00C910A7">
        <w:t>7</w:t>
      </w:r>
      <w:r>
        <w:t>. godine</w:t>
      </w:r>
    </w:p>
    <w:p w:rsidRDefault="00BC7BAB" w:rsidP="00545E87" w:rsidR="00BC7BAB">
      <w:pPr>
        <w:jc w:val="center"/>
      </w:pP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C92D33" w:rsidR="0098525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57502A" w:rsidP="00BC7BAB" w:rsidR="00BC7BAB" w:rsidRPr="00FF6FB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6B5" w:rsidR="00F636B5">
      <w:r>
        <w:separator/>
      </w:r>
    </w:p>
  </w:endnote>
  <w:endnote w:id="0" w:type="continuationSeparator">
    <w:p w:rsidRDefault="00F636B5" w:rsidR="00F63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6B5" w:rsidR="00F636B5">
      <w:r>
        <w:separator/>
      </w:r>
    </w:p>
  </w:footnote>
  <w:footnote w:id="0" w:type="continuationSeparator">
    <w:p w:rsidRDefault="00F636B5" w:rsidR="00F63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6C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5088D"/>
    <w:rsid w:val="00056D37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1F48EB"/>
    <w:rsid w:val="00202563"/>
    <w:rsid w:val="00205686"/>
    <w:rsid w:val="0021016C"/>
    <w:rsid w:val="0021269A"/>
    <w:rsid w:val="00235849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1795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F74A0"/>
    <w:rsid w:val="006036A1"/>
    <w:rsid w:val="00617E44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0307F"/>
    <w:rsid w:val="00816600"/>
    <w:rsid w:val="00832536"/>
    <w:rsid w:val="00841F8D"/>
    <w:rsid w:val="00846CEC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85254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C7BAB"/>
    <w:rsid w:val="00BD0EB6"/>
    <w:rsid w:val="00C32C54"/>
    <w:rsid w:val="00C53A06"/>
    <w:rsid w:val="00C63D01"/>
    <w:rsid w:val="00C74CB4"/>
    <w:rsid w:val="00C868CA"/>
    <w:rsid w:val="00C910A7"/>
    <w:rsid w:val="00C92D33"/>
    <w:rsid w:val="00CD466F"/>
    <w:rsid w:val="00D073E3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06CF9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636B5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23916.73</izvorni_sadrzaj>
    <derivirana_varijabla naziv="DomainObject.Predmet.InicijalnaVrijednost_1">23916.73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.st.1 SZ</izvorni_sadrzaj>
    <derivirana_varijabla naziv="DomainObject.Predmet.PrimjedbaSuca_1">čl.429 .st.1 SZ</derivirana_varijabla>
  </DomainObject.Predmet.PrimjedbaSuca>
  <DomainObject.Predmet.ProtustrankaFormated>
    <izvorni_sadrzaj>  INSTALACIJE SOKIĆ j.d.o.o. za građenje, trgovinu i usluge</izvorni_sadrzaj>
    <derivirana_varijabla naziv="DomainObject.Predmet.ProtustrankaFormated_1">  INSTALACIJE SOKIĆ j.d.o.o. za građenje, trgovinu i usluge</derivirana_varijabla>
  </DomainObject.Predmet.ProtustrankaFormated>
  <DomainObject.Predmet.ProtustrankaFormatedOIB>
    <izvorni_sadrzaj>  INSTALACIJE SOKIĆ j.d.o.o. za građenje, trgovinu i usluge, OIB 24905715273</izvorni_sadrzaj>
    <derivirana_varijabla naziv="DomainObject.Predmet.ProtustrankaFormatedOIB_1">  INSTALACIJE SOKIĆ j.d.o.o. za građenje, trgovinu i usluge, OIB 24905715273</derivirana_varijabla>
  </DomainObject.Predmet.ProtustrankaFormatedOIB>
  <DomainObject.Predmet.ProtustrankaFormatedWithAdress>
    <izvorni_sadrzaj> INSTALACIJE SOKIĆ j.d.o.o. za građenje, trgovinu i usluge, Ljudevita Posavskog 6, 35400 Nova Gradiška</izvorni_sadrzaj>
    <derivirana_varijabla naziv="DomainObject.Predmet.ProtustrankaFormatedWithAdress_1"> INSTALACIJE SOKIĆ j.d.o.o. za građenje, trgovinu i usluge, Ljudevita Posavskog 6, 35400 Nova Gradiška</derivirana_varijabla>
  </DomainObject.Predmet.ProtustrankaFormatedWithAdress>
  <DomainObject.Predmet.ProtustrankaFormatedWithAdressOIB>
    <izvorni_sadrzaj> INSTALACIJE SOKIĆ j.d.o.o. za građenje, trgovinu i usluge, OIB 24905715273, Ljudevita Posavskog 6, 35400 Nova Gradiška</izvorni_sadrzaj>
    <derivirana_varijabla naziv="DomainObject.Predmet.ProtustrankaFormatedWithAdressOIB_1"> INSTALACIJE SOKIĆ j.d.o.o. za građenje, trgovinu i usluge, OIB 24905715273, Ljudevita Posavskog 6, 35400 Nova Gradiška</derivirana_varijabla>
  </DomainObject.Predmet.ProtustrankaFormatedWithAdressOIB>
  <DomainObject.Predmet.ProtustrankaWithAdress>
    <izvorni_sadrzaj>INSTALACIJE SOKIĆ j.d.o.o. za građenje, trgovinu i usluge Ljudevita Posavskog 6, 35400 Nova Gradiška</izvorni_sadrzaj>
    <derivirana_varijabla naziv="DomainObject.Predmet.ProtustrankaWithAdress_1">INSTALACIJE SOKIĆ j.d.o.o. za građenje, trgovinu i usluge Ljudevita Posavskog 6, 35400 Nova Gradiška</derivirana_varijabla>
  </DomainObject.Predmet.ProtustrankaWithAdress>
  <DomainObject.Predmet.ProtustrankaWithAdressOIB>
    <izvorni_sadrzaj>INSTALACIJE SOKIĆ j.d.o.o. za građenje, trgovinu i usluge, OIB 24905715273, Ljudevita Posavskog 6, 35400 Nova Gradiška</izvorni_sadrzaj>
    <derivirana_varijabla naziv="DomainObject.Predmet.ProtustrankaWithAdressOIB_1">INSTALACIJE SOKIĆ j.d.o.o. za građenje, trgovinu i usluge, OIB 24905715273, Ljudevita Posavskog 6, 35400 Nova Gradiška</derivirana_varijabla>
  </DomainObject.Predmet.ProtustrankaWithAdressOIB>
  <DomainObject.Predmet.ProtustrankaNazivFormated>
    <izvorni_sadrzaj>INSTALACIJE SOKIĆ j.d.o.o. za građenje, trgovinu i usluge</izvorni_sadrzaj>
    <derivirana_varijabla naziv="DomainObject.Predmet.ProtustrankaNazivFormated_1">INSTALACIJE SOKIĆ j.d.o.o. za građenje, trgovinu i usluge</derivirana_varijabla>
  </DomainObject.Predmet.ProtustrankaNazivFormated>
  <DomainObject.Predmet.ProtustrankaNazivFormatedOIB>
    <izvorni_sadrzaj>INSTALACIJE SOKIĆ j.d.o.o. za građenje, trgovinu i usluge, OIB 24905715273</izvorni_sadrzaj>
    <derivirana_varijabla naziv="DomainObject.Predmet.ProtustrankaNazivFormatedOIB_1">INSTALACIJE SOKIĆ j.d.o.o. za građenje, trgovinu i usluge, OIB 24905715273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INSTALACIJE SOKIĆ j.d.o.o. za građenje, trgovinu i usluge</item>
    </izvorni_sadrzaj>
    <derivirana_varijabla naziv="DomainObject.Predmet.ProtuStrankaListFormated_1">
      <item>INSTALACIJE SOKIĆ j.d.o.o. za građenje, trgovinu i usluge</item>
    </derivirana_varijabla>
  </DomainObject.Predmet.ProtuStrankaListFormated>
  <DomainObject.Predmet.ProtuStrankaListFormatedOIB>
    <izvorni_sadrzaj>
      <item>INSTALACIJE SOKIĆ j.d.o.o. za građenje, trgovinu i usluge, OIB 24905715273</item>
    </izvorni_sadrzaj>
    <derivirana_varijabla naziv="DomainObject.Predmet.ProtuStrankaListFormatedOIB_1">
      <item>INSTALACIJE SOKIĆ j.d.o.o. za građenje, trgovinu i usluge, OIB 24905715273</item>
    </derivirana_varijabla>
  </DomainObject.Predmet.ProtuStrankaListFormatedOIB>
  <DomainObject.Predmet.ProtuStrankaListFormatedWithAdress>
    <izvorni_sadrzaj>
      <item>INSTALACIJE SOKIĆ j.d.o.o. za građenje, trgovinu i usluge, Ljudevita Posavskog 6, 35400 Nova Gradiška</item>
    </izvorni_sadrzaj>
    <derivirana_varijabla naziv="DomainObject.Predmet.ProtuStrankaListFormatedWithAdress_1">
      <item>INSTALACIJE SOKIĆ j.d.o.o. za građenje, trgovinu i usluge, Ljudevita Posavskog 6, 35400 Nova Gradiška</item>
    </derivirana_varijabla>
  </DomainObject.Predmet.ProtuStrankaListFormatedWithAdress>
  <DomainObject.Predmet.ProtuStrankaListFormatedWithAdressOIB>
    <izvorni_sadrzaj>
      <item>INSTALACIJE SOKIĆ j.d.o.o. za građenje, trgovinu i usluge, OIB 24905715273, Ljudevita Posavskog 6, 35400 Nova Gradiška</item>
    </izvorni_sadrzaj>
    <derivirana_varijabla naziv="DomainObject.Predmet.ProtuStrankaListFormatedWithAdressOIB_1">
      <item>INSTALACIJE SOKIĆ j.d.o.o. za građenje, trgovinu i usluge, OIB 24905715273, Ljudevita Posavskog 6, 35400 Nova Gradiška</item>
    </derivirana_varijabla>
  </DomainObject.Predmet.ProtuStrankaListFormatedWithAdressOIB>
  <DomainObject.Predmet.ProtuStrankaListNazivFormated>
    <izvorni_sadrzaj>
      <item>INSTALACIJE SOKIĆ j.d.o.o. za građenje, trgovinu i usluge</item>
    </izvorni_sadrzaj>
    <derivirana_varijabla naziv="DomainObject.Predmet.ProtuStrankaListNazivFormated_1">
      <item>INSTALACIJE SOKIĆ j.d.o.o. za građenje, trgovinu i usluge</item>
    </derivirana_varijabla>
  </DomainObject.Predmet.ProtuStrankaListNazivFormated>
  <DomainObject.Predmet.ProtuStrankaListNazivFormatedOIB>
    <izvorni_sadrzaj>
      <item>INSTALACIJE SOKIĆ j.d.o.o. za građenje, trgovinu i usluge, OIB 24905715273</item>
    </izvorni_sadrzaj>
    <derivirana_varijabla naziv="DomainObject.Predmet.ProtuStrankaListNazivFormatedOIB_1">
      <item>INSTALACIJE SOKIĆ j.d.o.o. za građenje, trgovinu i usluge, OIB 24905715273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INSTALACIJE SOKIĆ j.d.o.o. za građenje, trgovinu i usluge</izvorni_sadrzaj>
    <derivirana_varijabla naziv="DomainObject.Predmet.ProtustrankaIDrugi_1">INSTALACIJE SOKIĆ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INSTALACIJE SOKIĆ j.d.o.o. za građenje, trgovinu i usluge, OIB 24905715273, Ljudevita Posavskog 6, 35400 Nova Gradiška</izvorni_sadrzaj>
    <derivirana_varijabla naziv="DomainObject.Predmet.ProtustrankaIDrugiAdressOIB_1">INSTALACIJE SOKIĆ j.d.o.o. za građenje, trgovinu i usluge, OIB 24905715273, Ljudevita Posavskog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SOKIĆ j.d.o.o. za građenje, trgovinu i usluge</item>
    </izvorni_sadrzaj>
    <derivirana_varijabla naziv="DomainObject.Predmet.SudioniciListNaziv_1">
      <item>Financijska agencija</item>
      <item>INSTALACIJE SOKIĆ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INSTALACIJE SOKIĆ j.d.o.o. za građenje, trgovinu i usluge, OIB 24905715273, Ljudevita Posavskog 6,35400 Nova Gradiška</item>
    </izvorni_sadrzaj>
    <derivirana_varijabla naziv="DomainObject.Predmet.SudioniciListAdressOIB_1">
      <item>Financijska agencija, OIB 85821130368, Ulica grada Vukovara 70,10000 Zagreb</item>
      <item>INSTALACIJE SOKIĆ j.d.o.o. za građenje, trgovinu i usluge, OIB 24905715273, Ljudevita Posavskog 6,35400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24905715273</item>
    </izvorni_sadrzaj>
    <derivirana_varijabla naziv="DomainObject.Predmet.SudioniciListNazivOIB_1">
      <item>, OIB 85821130368</item>
      <item>, OIB 24905715273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8E248-EF1C-41E3-90FE-06BF3B45B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787</properties:Words>
  <properties:Characters>4478</properties:Characters>
  <properties:Lines>116</properties:Lines>
  <properties:Paragraphs>41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2017-09-12T09:18:00Z</dcterms:created>
  <dc:creator>alet</dc:creator>
  <cp:lastModifiedBy>wsadmin</cp:lastModifiedBy>
  <cp:lastPrinted>2017-09-12T08:38:00Z</cp:lastPrinted>
  <dcterms:modified xmlns:xsi="http://www.w3.org/2001/XMLSchema-instance" xsi:type="dcterms:W3CDTF">2017-09-12T11:53:00Z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