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77253" w14:paraId="9777253" w:rsidRDefault="004E55B0" w:rsidR="004E55B0" w:rsidRPr="003D2AF7">
      <w:pPr>
        <w15:collapsed w:val="false"/>
        <w:rPr>
          <w:bCs/>
        </w:rPr>
      </w:pPr>
      <w:bookmarkStart w:name="_GoBack" w:id="0"/>
      <w:bookmarkEnd w:id="0"/>
    </w:p>
    <w:p w:rsidRDefault="004E55B0" w:rsidR="004E55B0" w:rsidRPr="003D2AF7">
      <w:pPr>
        <w:rPr>
          <w:bCs/>
        </w:rPr>
      </w:pPr>
    </w:p>
    <w:p w:rsidRDefault="001F6EA1" w:rsidR="004E55B0" w:rsidRPr="003D2AF7">
      <w:pPr>
        <w:rPr>
          <w:bCs/>
        </w:rPr>
      </w:pPr>
      <w:r w:rsidRPr="003D2AF7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03D7B" w:rsidR="004E55B0" w:rsidRPr="003D2AF7">
      <w:pPr>
        <w:pStyle w:val="Naslov1"/>
        <w:rPr>
          <w:rFonts w:cs="Times New Roman" w:hAnsi="Times New Roman" w:ascii="Times New Roman"/>
          <w:b w:val="false"/>
        </w:rPr>
      </w:pPr>
      <w:r w:rsidRPr="003D2AF7">
        <w:rPr>
          <w:rFonts w:cs="Times New Roman" w:hAnsi="Times New Roman" w:ascii="Times New Roman"/>
          <w:b w:val="false"/>
        </w:rPr>
        <w:t xml:space="preserve">  </w:t>
      </w:r>
      <w:r w:rsidR="004E55B0" w:rsidRPr="003D2AF7">
        <w:rPr>
          <w:rFonts w:cs="Times New Roman" w:hAnsi="Times New Roman" w:ascii="Times New Roman"/>
          <w:b w:val="false"/>
        </w:rPr>
        <w:t xml:space="preserve">REPUBLIKA HRVATSKA </w:t>
      </w:r>
    </w:p>
    <w:p w:rsidRDefault="004E55B0" w:rsidR="00F03D7B" w:rsidRPr="003D2AF7">
      <w:pPr>
        <w:rPr>
          <w:bCs/>
        </w:rPr>
      </w:pPr>
      <w:r w:rsidRPr="003D2AF7">
        <w:rPr>
          <w:bCs/>
        </w:rPr>
        <w:t>TRGOVAČKI</w:t>
      </w:r>
      <w:r w:rsidR="008658BA" w:rsidRPr="003D2AF7">
        <w:rPr>
          <w:bCs/>
        </w:rPr>
        <w:t xml:space="preserve"> SUD U ZAGREBU</w:t>
      </w:r>
    </w:p>
    <w:p w:rsidRDefault="00F03D7B" w:rsidR="004E55B0" w:rsidRPr="003D2AF7">
      <w:pPr>
        <w:rPr>
          <w:bCs/>
        </w:rPr>
      </w:pPr>
      <w:r w:rsidRPr="003D2AF7">
        <w:rPr>
          <w:bCs/>
        </w:rPr>
        <w:t>Zagreb, Amruševa 2/II</w:t>
      </w:r>
      <w:r w:rsidRPr="003D2AF7">
        <w:rPr>
          <w:bCs/>
        </w:rPr>
        <w:tab/>
      </w:r>
      <w:r w:rsidRPr="003D2AF7">
        <w:rPr>
          <w:bCs/>
        </w:rPr>
        <w:tab/>
      </w:r>
      <w:r w:rsidR="008658BA" w:rsidRPr="003D2AF7">
        <w:rPr>
          <w:bCs/>
        </w:rPr>
        <w:tab/>
      </w:r>
      <w:r w:rsidR="008658BA" w:rsidRPr="003D2AF7">
        <w:rPr>
          <w:bCs/>
        </w:rPr>
        <w:tab/>
      </w:r>
      <w:r w:rsidR="008658BA" w:rsidRPr="003D2AF7">
        <w:rPr>
          <w:bCs/>
        </w:rPr>
        <w:tab/>
      </w:r>
      <w:r w:rsidR="00FC70EA" w:rsidRPr="003D2AF7">
        <w:rPr>
          <w:bCs/>
        </w:rPr>
        <w:t>31-ST-</w:t>
      </w:r>
      <w:r w:rsidR="00D167EB">
        <w:rPr>
          <w:bCs/>
        </w:rPr>
        <w:t>840/14-63</w:t>
      </w:r>
    </w:p>
    <w:p w:rsidRDefault="004E55B0" w:rsidR="004E55B0" w:rsidRPr="003D2AF7">
      <w:pPr>
        <w:rPr>
          <w:bCs/>
        </w:rPr>
      </w:pPr>
    </w:p>
    <w:p w:rsidRDefault="004E55B0" w:rsidR="004E55B0" w:rsidRPr="003D2AF7">
      <w:pPr>
        <w:rPr>
          <w:bCs/>
        </w:rPr>
      </w:pPr>
    </w:p>
    <w:p w:rsidRDefault="00644B59" w:rsidP="002A6744" w:rsidR="004E55B0" w:rsidRPr="002A6744">
      <w:pPr>
        <w:pStyle w:val="Naslov2"/>
        <w:ind w:firstLine="708"/>
        <w:jc w:val="left"/>
        <w:rPr>
          <w:rFonts w:cs="Times New Roman" w:hAnsi="Times New Roman" w:ascii="Times New Roman"/>
          <w:b w:val="false"/>
          <w:bCs w:val="false"/>
        </w:rPr>
      </w:pPr>
      <w:r>
        <w:rPr>
          <w:rFonts w:cs="Times New Roman" w:hAnsi="Times New Roman" w:ascii="Times New Roman"/>
          <w:b w:val="false"/>
        </w:rPr>
        <w:t xml:space="preserve">STEČAJNI DUŽNIK </w:t>
      </w:r>
      <w:r w:rsidR="002A6744" w:rsidRPr="002A6744">
        <w:rPr>
          <w:rFonts w:cs="Times New Roman" w:hAnsi="Times New Roman" w:ascii="Times New Roman"/>
          <w:b w:val="false"/>
        </w:rPr>
        <w:t xml:space="preserve">:  </w:t>
      </w:r>
      <w:r w:rsidRPr="00644B59">
        <w:rPr>
          <w:rFonts w:cs="Times New Roman" w:hAnsi="Times New Roman" w:ascii="Times New Roman"/>
          <w:b w:val="false"/>
        </w:rPr>
        <w:t>ATM d.o.o. – u stečaju, Zagreb, Slavonska Avenija 22 e, MBS:080395769, OIB:40434505933</w:t>
      </w:r>
    </w:p>
    <w:p w:rsidRDefault="004E55B0" w:rsidR="004E55B0" w:rsidRPr="003D2AF7"/>
    <w:p w:rsidRDefault="00FC70EA" w:rsidR="004E55B0" w:rsidRPr="003D2AF7">
      <w:r w:rsidRPr="003D2AF7">
        <w:tab/>
        <w:t>Stečajni</w:t>
      </w:r>
      <w:r w:rsidR="002E5993" w:rsidRPr="003D2AF7">
        <w:t xml:space="preserve"> </w:t>
      </w:r>
      <w:r w:rsidR="004E55B0" w:rsidRPr="003D2AF7">
        <w:t xml:space="preserve"> upravitelj</w:t>
      </w:r>
      <w:r w:rsidRPr="003D2AF7">
        <w:t xml:space="preserve"> je podnio</w:t>
      </w:r>
      <w:r w:rsidR="004E55B0" w:rsidRPr="003D2AF7">
        <w:t xml:space="preserve"> prijedlog za</w:t>
      </w:r>
      <w:r w:rsidR="008658BA" w:rsidRPr="003D2AF7">
        <w:t xml:space="preserve"> </w:t>
      </w:r>
      <w:r w:rsidR="00270434" w:rsidRPr="003D2AF7">
        <w:t xml:space="preserve">završnu </w:t>
      </w:r>
      <w:r w:rsidR="004E55B0" w:rsidRPr="003D2AF7">
        <w:t>diobu prema kojem prijedlogu će</w:t>
      </w:r>
      <w:r w:rsidR="002E5993" w:rsidRPr="003D2AF7">
        <w:t xml:space="preserve"> se vjerovnici </w:t>
      </w:r>
      <w:r w:rsidR="009C5E59" w:rsidRPr="003D2AF7">
        <w:t xml:space="preserve">I </w:t>
      </w:r>
      <w:r w:rsidR="00270434" w:rsidRPr="003D2AF7">
        <w:t>višeg</w:t>
      </w:r>
      <w:r w:rsidR="004E55B0" w:rsidRPr="003D2AF7">
        <w:t xml:space="preserve"> isplatnog reda namiriti </w:t>
      </w:r>
      <w:r w:rsidR="00735173" w:rsidRPr="003D2AF7">
        <w:t>sa</w:t>
      </w:r>
      <w:r w:rsidR="000D3E1B" w:rsidRPr="003D2AF7">
        <w:t xml:space="preserve"> </w:t>
      </w:r>
      <w:r w:rsidR="00644B59">
        <w:t>22,88968</w:t>
      </w:r>
      <w:r w:rsidR="001C1851">
        <w:t>%</w:t>
      </w:r>
      <w:r w:rsidR="00C70FE9" w:rsidRPr="003D2AF7">
        <w:t xml:space="preserve"> </w:t>
      </w:r>
      <w:r w:rsidR="001C1851">
        <w:t>priznatih tražbina.</w:t>
      </w:r>
      <w:r w:rsidR="00962CE0" w:rsidRPr="003D2AF7">
        <w:t xml:space="preserve"> </w:t>
      </w:r>
    </w:p>
    <w:p w:rsidRDefault="004E55B0" w:rsidR="004E55B0" w:rsidRPr="003D2AF7">
      <w:r w:rsidRPr="003D2AF7">
        <w:tab/>
        <w:t xml:space="preserve">Na prijedlog  diobe sudac daje </w:t>
      </w:r>
    </w:p>
    <w:p w:rsidRDefault="004E55B0" w:rsidR="004E55B0" w:rsidRPr="003D2AF7"/>
    <w:p w:rsidRDefault="004E55B0" w:rsidR="004E55B0" w:rsidRPr="003D2AF7">
      <w:pPr>
        <w:pStyle w:val="Naslov2"/>
        <w:rPr>
          <w:rFonts w:cs="Times New Roman" w:hAnsi="Times New Roman" w:ascii="Times New Roman"/>
          <w:b w:val="false"/>
        </w:rPr>
      </w:pPr>
      <w:r w:rsidRPr="003D2AF7">
        <w:rPr>
          <w:rFonts w:cs="Times New Roman" w:hAnsi="Times New Roman" w:ascii="Times New Roman"/>
          <w:b w:val="false"/>
        </w:rPr>
        <w:t xml:space="preserve">S U G L A S N O S T </w:t>
      </w:r>
    </w:p>
    <w:p w:rsidRDefault="004E55B0" w:rsidR="004E55B0" w:rsidRPr="003D2AF7">
      <w:r w:rsidRPr="003D2AF7">
        <w:tab/>
      </w:r>
    </w:p>
    <w:p w:rsidRDefault="00D81EC8" w:rsidR="004E55B0" w:rsidRPr="003D2AF7">
      <w:r w:rsidRPr="003D2AF7">
        <w:t xml:space="preserve"> temeljem čl. </w:t>
      </w:r>
      <w:smartTag w:element="metricconverter" w:uri="urn:schemas-microsoft-com:office:smarttags">
        <w:smartTagPr>
          <w:attr w:val="192 st" w:name="ProductID"/>
        </w:smartTagPr>
        <w:r w:rsidRPr="003D2AF7">
          <w:t>192 st</w:t>
        </w:r>
      </w:smartTag>
      <w:r w:rsidRPr="003D2AF7">
        <w:t>. 2</w:t>
      </w:r>
      <w:r w:rsidR="004E55B0" w:rsidRPr="003D2AF7">
        <w:t xml:space="preserve"> Stečajnog zakona na predloženu </w:t>
      </w:r>
      <w:r w:rsidR="00270434" w:rsidRPr="003D2AF7">
        <w:t xml:space="preserve">završnu </w:t>
      </w:r>
      <w:r w:rsidR="004E55B0" w:rsidRPr="003D2AF7">
        <w:t xml:space="preserve">diobu. </w:t>
      </w:r>
    </w:p>
    <w:p w:rsidRDefault="004E55B0" w:rsidR="004E55B0" w:rsidRPr="003D2AF7"/>
    <w:p w:rsidRDefault="004E55B0" w:rsidR="004E55B0" w:rsidRPr="003D2AF7"/>
    <w:p w:rsidRDefault="000E7186" w:rsidR="004E55B0" w:rsidRPr="003D2AF7">
      <w:r w:rsidRPr="003D2AF7">
        <w:tab/>
        <w:t xml:space="preserve">U Zagrebu, </w:t>
      </w:r>
      <w:r w:rsidR="00644B59">
        <w:t>5. rujna</w:t>
      </w:r>
      <w:r w:rsidR="001C1851">
        <w:t xml:space="preserve"> 2016. </w:t>
      </w:r>
      <w:r w:rsidR="00F1714A" w:rsidRPr="003D2AF7">
        <w:t xml:space="preserve"> </w:t>
      </w:r>
    </w:p>
    <w:p w:rsidRDefault="004E55B0" w:rsidR="004E55B0" w:rsidRPr="003D2AF7"/>
    <w:p w:rsidRDefault="004E55B0" w:rsidR="004E55B0" w:rsidRPr="003D2AF7"/>
    <w:p w:rsidRDefault="004E55B0" w:rsidR="004E55B0" w:rsidRPr="003D2AF7">
      <w:r w:rsidRPr="003D2AF7">
        <w:tab/>
      </w:r>
      <w:r w:rsidRPr="003D2AF7">
        <w:tab/>
      </w:r>
      <w:r w:rsidRPr="003D2AF7">
        <w:tab/>
      </w:r>
      <w:r w:rsidRPr="003D2AF7">
        <w:tab/>
      </w:r>
      <w:r w:rsidRPr="003D2AF7">
        <w:tab/>
      </w:r>
      <w:r w:rsidRPr="003D2AF7">
        <w:tab/>
      </w:r>
      <w:r w:rsidRPr="003D2AF7">
        <w:tab/>
      </w:r>
      <w:r w:rsidRPr="003D2AF7">
        <w:tab/>
      </w:r>
      <w:r w:rsidRPr="003D2AF7">
        <w:tab/>
        <w:t xml:space="preserve">SUDAC </w:t>
      </w:r>
    </w:p>
    <w:p w:rsidRDefault="004E55B0" w:rsidR="004E55B0" w:rsidRPr="003D2AF7">
      <w:r w:rsidRPr="003D2AF7">
        <w:tab/>
      </w:r>
      <w:r w:rsidRPr="003D2AF7">
        <w:tab/>
      </w:r>
      <w:r w:rsidRPr="003D2AF7">
        <w:tab/>
      </w:r>
      <w:r w:rsidRPr="003D2AF7">
        <w:tab/>
      </w:r>
      <w:r w:rsidRPr="003D2AF7">
        <w:tab/>
      </w:r>
      <w:r w:rsidRPr="003D2AF7">
        <w:tab/>
      </w:r>
      <w:r w:rsidRPr="003D2AF7">
        <w:tab/>
      </w:r>
      <w:r w:rsidRPr="003D2AF7">
        <w:tab/>
      </w:r>
      <w:r w:rsidRPr="003D2AF7">
        <w:tab/>
        <w:t>Nada Kraljić</w:t>
      </w:r>
      <w:r w:rsidR="0060705E">
        <w:t>,v.r.</w:t>
      </w:r>
      <w:r w:rsidRPr="003D2AF7">
        <w:t xml:space="preserve"> </w:t>
      </w:r>
      <w:r w:rsidRPr="003D2AF7">
        <w:tab/>
      </w:r>
    </w:p>
    <w:p w:rsidRDefault="00632CBC" w:rsidR="00632CBC" w:rsidRPr="003D2AF7"/>
    <w:p w:rsidRDefault="0060705E" w:rsidR="0060705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60705E" w:rsidP="0060705E" w:rsidR="0060705E">
      <w:pPr>
        <w:ind w:firstLine="708" w:left="5664"/>
      </w:pPr>
      <w:r>
        <w:t>Vinka Mihalinčić</w:t>
      </w:r>
    </w:p>
    <w:p w:rsidRDefault="00632CBC" w:rsidR="00632CBC" w:rsidRPr="003D2AF7"/>
    <w:sectPr w:rsidR="00632CBC" w:rsidRPr="003D2AF7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7186"/>
    <w:rsid w:val="00003326"/>
    <w:rsid w:val="00066173"/>
    <w:rsid w:val="000D3E1B"/>
    <w:rsid w:val="000E7186"/>
    <w:rsid w:val="00181200"/>
    <w:rsid w:val="001C1851"/>
    <w:rsid w:val="001F6EA1"/>
    <w:rsid w:val="0024512F"/>
    <w:rsid w:val="00270434"/>
    <w:rsid w:val="002A6744"/>
    <w:rsid w:val="002E5993"/>
    <w:rsid w:val="003D2AF7"/>
    <w:rsid w:val="00401EBB"/>
    <w:rsid w:val="004A259B"/>
    <w:rsid w:val="004E55B0"/>
    <w:rsid w:val="00552C1A"/>
    <w:rsid w:val="00560BAF"/>
    <w:rsid w:val="005E48EC"/>
    <w:rsid w:val="0060705E"/>
    <w:rsid w:val="00632CBC"/>
    <w:rsid w:val="00641245"/>
    <w:rsid w:val="00644B59"/>
    <w:rsid w:val="00656107"/>
    <w:rsid w:val="00685937"/>
    <w:rsid w:val="00717EA9"/>
    <w:rsid w:val="00735173"/>
    <w:rsid w:val="0074016F"/>
    <w:rsid w:val="008658BA"/>
    <w:rsid w:val="00897E4F"/>
    <w:rsid w:val="008E2A86"/>
    <w:rsid w:val="00962369"/>
    <w:rsid w:val="00962CE0"/>
    <w:rsid w:val="00991A3E"/>
    <w:rsid w:val="009C5E59"/>
    <w:rsid w:val="00B50BDF"/>
    <w:rsid w:val="00C23B10"/>
    <w:rsid w:val="00C70FE9"/>
    <w:rsid w:val="00D167EB"/>
    <w:rsid w:val="00D81EC8"/>
    <w:rsid w:val="00F03D7B"/>
    <w:rsid w:val="00F1714A"/>
    <w:rsid w:val="00FC70EA"/>
    <w:rsid w:val="00FF78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rFonts w:cs="Courier New" w:hAnsi="Courier New" w:ascii="Courier New"/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rFonts w:cs="Courier New" w:hAnsi="Courier New" w:ascii="Courier New"/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7043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0705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0705E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0705E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0705E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0705E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rFonts w:ascii="Courier New" w:cs="Courier New" w:hAnsi="Courier New"/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rFonts w:ascii="Courier New" w:cs="Courier New" w:hAnsi="Courier New"/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7043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0705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0705E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0705E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0705E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0705E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rujna 2016.</izvorni_sadrzaj>
    <derivirana_varijabla naziv="DomainObject.DatumDonosenjaOdluke_1">5.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840</izvorni_sadrzaj>
    <derivirana_varijabla naziv="DomainObject.Predmet.Broj_1">840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listopada 2014.</izvorni_sadrzaj>
    <derivirana_varijabla naziv="DomainObject.Predmet.DatumOsnivanja_1">24. listopada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St-840/2014</izvorni_sadrzaj>
    <derivirana_varijabla naziv="DomainObject.Predmet.OznakaBroj_1">St-840/2014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ATM d.o.o.</izvorni_sadrzaj>
    <derivirana_varijabla naziv="DomainObject.Predmet.ProtustrankaFormated_1">  ATM d.o.o.</derivirana_varijabla>
  </DomainObject.Predmet.ProtustrankaFormated>
  <DomainObject.Predmet.ProtustrankaFormatedOIB>
    <izvorni_sadrzaj>  ATM d.o.o., OIB 40434505933</izvorni_sadrzaj>
    <derivirana_varijabla naziv="DomainObject.Predmet.ProtustrankaFormatedOIB_1">  ATM d.o.o., OIB 40434505933</derivirana_varijabla>
  </DomainObject.Predmet.ProtustrankaFormatedOIB>
  <DomainObject.Predmet.ProtustrankaFormatedWithAdress>
    <izvorni_sadrzaj> ATM d.o.o., Slavonska avenija 22e, 10000 Zagreb</izvorni_sadrzaj>
    <derivirana_varijabla naziv="DomainObject.Predmet.ProtustrankaFormatedWithAdress_1"> ATM d.o.o., Slavonska avenija 22e, 10000 Zagreb</derivirana_varijabla>
  </DomainObject.Predmet.ProtustrankaFormatedWithAdress>
  <DomainObject.Predmet.ProtustrankaFormatedWithAdressOIB>
    <izvorni_sadrzaj> ATM d.o.o., OIB 40434505933, Slavonska avenija 22e, 10000 Zagreb</izvorni_sadrzaj>
    <derivirana_varijabla naziv="DomainObject.Predmet.ProtustrankaFormatedWithAdressOIB_1"> ATM d.o.o., OIB 40434505933, Slavonska avenija 22e, 10000 Zagreb</derivirana_varijabla>
  </DomainObject.Predmet.ProtustrankaFormatedWithAdressOIB>
  <DomainObject.Predmet.ProtustrankaWithAdress>
    <izvorni_sadrzaj>ATM d.o.o. Slavonska avenija 22e, 10000 Zagreb</izvorni_sadrzaj>
    <derivirana_varijabla naziv="DomainObject.Predmet.ProtustrankaWithAdress_1">ATM d.o.o. Slavonska avenija 22e, 10000 Zagreb</derivirana_varijabla>
  </DomainObject.Predmet.ProtustrankaWithAdress>
  <DomainObject.Predmet.ProtustrankaWithAdressOIB>
    <izvorni_sadrzaj>ATM d.o.o., OIB 40434505933, Slavonska avenija 22e, 10000 Zagreb</izvorni_sadrzaj>
    <derivirana_varijabla naziv="DomainObject.Predmet.ProtustrankaWithAdressOIB_1">ATM d.o.o., OIB 40434505933, Slavonska avenija 22e, 10000 Zagreb</derivirana_varijabla>
  </DomainObject.Predmet.ProtustrankaWithAdressOIB>
  <DomainObject.Predmet.ProtustrankaNazivFormated>
    <izvorni_sadrzaj>ATM d.o.o.</izvorni_sadrzaj>
    <derivirana_varijabla naziv="DomainObject.Predmet.ProtustrankaNazivFormated_1">ATM d.o.o.</derivirana_varijabla>
  </DomainObject.Predmet.ProtustrankaNazivFormated>
  <DomainObject.Predmet.ProtustrankaNazivFormatedOIB>
    <izvorni_sadrzaj>ATM d.o.o., OIB 40434505933</izvorni_sadrzaj>
    <derivirana_varijabla naziv="DomainObject.Predmet.ProtustrankaNazivFormatedOIB_1">ATM d.o.o., OIB 40434505933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ATM d.o.o.</izvorni_sadrzaj>
    <derivirana_varijabla naziv="DomainObject.Predmet.StrankaFormated_1">  ATM d.o.o.</derivirana_varijabla>
  </DomainObject.Predmet.StrankaFormated>
  <DomainObject.Predmet.StrankaFormatedOIB>
    <izvorni_sadrzaj>  ATM d.o.o., OIB 40434505933</izvorni_sadrzaj>
    <derivirana_varijabla naziv="DomainObject.Predmet.StrankaFormatedOIB_1">  ATM d.o.o., OIB 40434505933</derivirana_varijabla>
  </DomainObject.Predmet.StrankaFormatedOIB>
  <DomainObject.Predmet.StrankaFormatedWithAdress>
    <izvorni_sadrzaj> ATM d.o.o., Slavonska avenija 22e, 10000 Zagreb</izvorni_sadrzaj>
    <derivirana_varijabla naziv="DomainObject.Predmet.StrankaFormatedWithAdress_1"> ATM d.o.o., Slavonska avenija 22e, 10000 Zagreb</derivirana_varijabla>
  </DomainObject.Predmet.StrankaFormatedWithAdress>
  <DomainObject.Predmet.StrankaFormatedWithAdressOIB>
    <izvorni_sadrzaj> ATM d.o.o., OIB 40434505933, Slavonska avenija 22e, 10000 Zagreb</izvorni_sadrzaj>
    <derivirana_varijabla naziv="DomainObject.Predmet.StrankaFormatedWithAdressOIB_1"> ATM d.o.o., OIB 40434505933, Slavonska avenija 22e, 10000 Zagreb</derivirana_varijabla>
  </DomainObject.Predmet.StrankaFormatedWithAdressOIB>
  <DomainObject.Predmet.StrankaWithAdress>
    <izvorni_sadrzaj>ATM d.o.o. Slavonska avenija 22e,10000 Zagreb</izvorni_sadrzaj>
    <derivirana_varijabla naziv="DomainObject.Predmet.StrankaWithAdress_1">ATM d.o.o. Slavonska avenija 22e,10000 Zagreb</derivirana_varijabla>
  </DomainObject.Predmet.StrankaWithAdress>
  <DomainObject.Predmet.StrankaWithAdressOIB>
    <izvorni_sadrzaj>ATM d.o.o., OIB 40434505933, Slavonska avenija 22e,10000 Zagreb</izvorni_sadrzaj>
    <derivirana_varijabla naziv="DomainObject.Predmet.StrankaWithAdressOIB_1">ATM d.o.o., OIB 40434505933, Slavonska avenija 22e,10000 Zagreb</derivirana_varijabla>
  </DomainObject.Predmet.StrankaWithAdressOIB>
  <DomainObject.Predmet.StrankaNazivFormated>
    <izvorni_sadrzaj>ATM d.o.o.</izvorni_sadrzaj>
    <derivirana_varijabla naziv="DomainObject.Predmet.StrankaNazivFormated_1">ATM d.o.o.</derivirana_varijabla>
  </DomainObject.Predmet.StrankaNazivFormated>
  <DomainObject.Predmet.StrankaNazivFormatedOIB>
    <izvorni_sadrzaj>ATM d.o.o., OIB 40434505933</izvorni_sadrzaj>
    <derivirana_varijabla naziv="DomainObject.Predmet.StrankaNazivFormatedOIB_1">ATM d.o.o., OIB 40434505933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ATM d.o.o.</item>
    </izvorni_sadrzaj>
    <derivirana_varijabla naziv="DomainObject.Predmet.StrankaListFormated_1">
      <item>ATM d.o.o.</item>
    </derivirana_varijabla>
  </DomainObject.Predmet.StrankaListFormated>
  <DomainObject.Predmet.StrankaListFormatedOIB>
    <izvorni_sadrzaj>
      <item>ATM d.o.o., OIB 40434505933</item>
    </izvorni_sadrzaj>
    <derivirana_varijabla naziv="DomainObject.Predmet.StrankaListFormatedOIB_1">
      <item>ATM d.o.o., OIB 40434505933</item>
    </derivirana_varijabla>
  </DomainObject.Predmet.StrankaListFormatedOIB>
  <DomainObject.Predmet.StrankaListFormatedWithAdress>
    <izvorni_sadrzaj>
      <item>ATM d.o.o., Slavonska avenija 22e, 10000 Zagreb</item>
    </izvorni_sadrzaj>
    <derivirana_varijabla naziv="DomainObject.Predmet.StrankaListFormatedWithAdress_1">
      <item>ATM d.o.o., Slavonska avenija 22e, 10000 Zagreb</item>
    </derivirana_varijabla>
  </DomainObject.Predmet.StrankaListFormatedWithAdress>
  <DomainObject.Predmet.StrankaListFormatedWithAdressOIB>
    <izvorni_sadrzaj>
      <item>ATM d.o.o., OIB 40434505933, Slavonska avenija 22e, 10000 Zagreb</item>
    </izvorni_sadrzaj>
    <derivirana_varijabla naziv="DomainObject.Predmet.StrankaListFormatedWithAdressOIB_1">
      <item>ATM d.o.o., OIB 40434505933, Slavonska avenija 22e, 10000 Zagreb</item>
    </derivirana_varijabla>
  </DomainObject.Predmet.StrankaListFormatedWithAdressOIB>
  <DomainObject.Predmet.StrankaListNazivFormated>
    <izvorni_sadrzaj>
      <item>ATM d.o.o.</item>
    </izvorni_sadrzaj>
    <derivirana_varijabla naziv="DomainObject.Predmet.StrankaListNazivFormated_1">
      <item>ATM d.o.o.</item>
    </derivirana_varijabla>
  </DomainObject.Predmet.StrankaListNazivFormated>
  <DomainObject.Predmet.StrankaListNazivFormatedOIB>
    <izvorni_sadrzaj>
      <item>ATM d.o.o., OIB 40434505933</item>
    </izvorni_sadrzaj>
    <derivirana_varijabla naziv="DomainObject.Predmet.StrankaListNazivFormatedOIB_1">
      <item>ATM d.o.o., OIB 40434505933</item>
    </derivirana_varijabla>
  </DomainObject.Predmet.StrankaListNazivFormatedOIB>
  <DomainObject.Predmet.ProtuStrankaListFormated>
    <izvorni_sadrzaj>
      <item>ATM d.o.o.</item>
    </izvorni_sadrzaj>
    <derivirana_varijabla naziv="DomainObject.Predmet.ProtuStrankaListFormated_1">
      <item>ATM d.o.o.</item>
    </derivirana_varijabla>
  </DomainObject.Predmet.ProtuStrankaListFormated>
  <DomainObject.Predmet.ProtuStrankaListFormatedOIB>
    <izvorni_sadrzaj>
      <item>ATM d.o.o., OIB 40434505933</item>
    </izvorni_sadrzaj>
    <derivirana_varijabla naziv="DomainObject.Predmet.ProtuStrankaListFormatedOIB_1">
      <item>ATM d.o.o., OIB 40434505933</item>
    </derivirana_varijabla>
  </DomainObject.Predmet.ProtuStrankaListFormatedOIB>
  <DomainObject.Predmet.ProtuStrankaListFormatedWithAdress>
    <izvorni_sadrzaj>
      <item>ATM d.o.o., Slavonska avenija 22e, 10000 Zagreb</item>
    </izvorni_sadrzaj>
    <derivirana_varijabla naziv="DomainObject.Predmet.ProtuStrankaListFormatedWithAdress_1">
      <item>ATM d.o.o., Slavonska avenija 22e, 10000 Zagreb</item>
    </derivirana_varijabla>
  </DomainObject.Predmet.ProtuStrankaListFormatedWithAdress>
  <DomainObject.Predmet.ProtuStrankaListFormatedWithAdressOIB>
    <izvorni_sadrzaj>
      <item>ATM d.o.o., OIB 40434505933, Slavonska avenija 22e, 10000 Zagreb</item>
    </izvorni_sadrzaj>
    <derivirana_varijabla naziv="DomainObject.Predmet.ProtuStrankaListFormatedWithAdressOIB_1">
      <item>ATM d.o.o., OIB 40434505933, Slavonska avenija 22e, 10000 Zagreb</item>
    </derivirana_varijabla>
  </DomainObject.Predmet.ProtuStrankaListFormatedWithAdressOIB>
  <DomainObject.Predmet.ProtuStrankaListNazivFormated>
    <izvorni_sadrzaj>
      <item>ATM d.o.o.</item>
    </izvorni_sadrzaj>
    <derivirana_varijabla naziv="DomainObject.Predmet.ProtuStrankaListNazivFormated_1">
      <item>ATM d.o.o.</item>
    </derivirana_varijabla>
  </DomainObject.Predmet.ProtuStrankaListNazivFormated>
  <DomainObject.Predmet.ProtuStrankaListNazivFormatedOIB>
    <izvorni_sadrzaj>
      <item>ATM d.o.o., OIB 40434505933</item>
    </izvorni_sadrzaj>
    <derivirana_varijabla naziv="DomainObject.Predmet.ProtuStrankaListNazivFormatedOIB_1">
      <item>ATM d.o.o., OIB 40434505933</item>
    </derivirana_varijabla>
  </DomainObject.Predmet.ProtuStrankaListNazivFormatedOIB>
  <DomainObject.Predmet.OstaliListFormated>
    <izvorni_sadrzaj>
      <item>Ante Dragičević</item>
      <item>Melita Gregurić</item>
    </izvorni_sadrzaj>
    <derivirana_varijabla naziv="DomainObject.Predmet.OstaliListFormated_1">
      <item>Ante Dragičević</item>
      <item>Melita Gregurić</item>
    </derivirana_varijabla>
  </DomainObject.Predmet.OstaliListFormated>
  <DomainObject.Predmet.OstaliListFormatedOIB>
    <izvorni_sadrzaj>
      <item>Ante Dragičević, OIB 74126068971</item>
      <item>Melita Gregurić, OIB 45359031909</item>
    </izvorni_sadrzaj>
    <derivirana_varijabla naziv="DomainObject.Predmet.OstaliListFormatedOIB_1">
      <item>Ante Dragičević, OIB 74126068971</item>
      <item>Melita Gregurić, OIB 45359031909</item>
    </derivirana_varijabla>
  </DomainObject.Predmet.OstaliListFormatedOIB>
  <DomainObject.Predmet.OstaliListFormatedWithAdress>
    <izvorni_sadrzaj>
      <item>Ante Dragičević, Zadarska 77, 10000 Zagreb</item>
      <item>Melita Gregurić, 9. Svibnja 22, 10430 Samobor</item>
    </izvorni_sadrzaj>
    <derivirana_varijabla naziv="DomainObject.Predmet.OstaliListFormatedWithAdress_1">
      <item>Ante Dragičević, Zadarska 77, 10000 Zagreb</item>
      <item>Melita Gregurić, 9. Svibnja 22, 10430 Samobor</item>
    </derivirana_varijabla>
  </DomainObject.Predmet.OstaliListFormatedWithAdress>
  <DomainObject.Predmet.OstaliListFormatedWithAdressOIB>
    <izvorni_sadrzaj>
      <item>Ante Dragičević, OIB 74126068971, Zadarska 77, 10000 Zagreb</item>
      <item>Melita Gregurić, OIB 45359031909, 9. Svibnja 22, 10430 Samobor</item>
    </izvorni_sadrzaj>
    <derivirana_varijabla naziv="DomainObject.Predmet.OstaliListFormatedWithAdressOIB_1">
      <item>Ante Dragičević, OIB 74126068971, Zadarska 77, 10000 Zagreb</item>
      <item>Melita Gregurić, OIB 45359031909, 9. Svibnja 22, 10430 Samobor</item>
    </derivirana_varijabla>
  </DomainObject.Predmet.OstaliListFormatedWithAdressOIB>
  <DomainObject.Predmet.OstaliListNazivFormated>
    <izvorni_sadrzaj>
      <item>Ante Dragičević</item>
      <item>Melita Gregurić</item>
    </izvorni_sadrzaj>
    <derivirana_varijabla naziv="DomainObject.Predmet.OstaliListNazivFormated_1">
      <item>Ante Dragičević</item>
      <item>Melita Gregurić</item>
    </derivirana_varijabla>
  </DomainObject.Predmet.OstaliListNazivFormated>
  <DomainObject.Predmet.OstaliListNazivFormatedOIB>
    <izvorni_sadrzaj>
      <item>Ante Dragičević, OIB 74126068971</item>
      <item>Melita Gregurić, OIB 45359031909</item>
    </izvorni_sadrzaj>
    <derivirana_varijabla naziv="DomainObject.Predmet.OstaliListNazivFormatedOIB_1">
      <item>Ante Dragičević, OIB 74126068971</item>
      <item>Melita Gregurić, OIB 45359031909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2016.</izvorni_sadrzaj>
    <derivirana_varijabla naziv="DomainObject.Datum_1">5.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ATM d.o.o.</izvorni_sadrzaj>
    <derivirana_varijabla naziv="DomainObject.Predmet.StrankaIDrugi_1">ATM d.o.o.</derivirana_varijabla>
  </DomainObject.Predmet.StrankaIDrugi>
  <DomainObject.Predmet.ProtustrankaIDrugi>
    <izvorni_sadrzaj>ATM d.o.o.</izvorni_sadrzaj>
    <derivirana_varijabla naziv="DomainObject.Predmet.ProtustrankaIDrugi_1">ATM d.o.o.</derivirana_varijabla>
  </DomainObject.Predmet.ProtustrankaIDrugi>
  <DomainObject.Predmet.StrankaIDrugiAdressOIB>
    <izvorni_sadrzaj>ATM d.o.o., OIB 40434505933, Slavonska avenija 22e, 10000 Zagreb</izvorni_sadrzaj>
    <derivirana_varijabla naziv="DomainObject.Predmet.StrankaIDrugiAdressOIB_1">ATM d.o.o., OIB 40434505933, Slavonska avenija 22e, 10000 Zagreb</derivirana_varijabla>
  </DomainObject.Predmet.StrankaIDrugiAdressOIB>
  <DomainObject.Predmet.ProtustrankaIDrugiAdressOIB>
    <izvorni_sadrzaj>ATM d.o.o., OIB 40434505933, Slavonska avenija 22e, 10000 Zagreb</izvorni_sadrzaj>
    <derivirana_varijabla naziv="DomainObject.Predmet.ProtustrankaIDrugiAdressOIB_1">ATM d.o.o., OIB 40434505933, Slavonska avenija 22e,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ATM d.o.o.</item>
      <item>ATM d.o.o.</item>
      <item>Ante Dragičević</item>
      <item>Melita Gregurić</item>
    </izvorni_sadrzaj>
    <derivirana_varijabla naziv="DomainObject.Predmet.SudioniciListNaziv_1">
      <item>ATM d.o.o.</item>
      <item>ATM d.o.o.</item>
      <item>Ante Dragičević</item>
      <item>Melita Gregurić</item>
    </derivirana_varijabla>
  </DomainObject.Predmet.SudioniciListNaziv>
  <DomainObject.Predmet.SudioniciListAdressOIB>
    <izvorni_sadrzaj>
      <item>ATM d.o.o., OIB 40434505933, Slavonska avenija 22e,10000 Zagreb</item>
      <item>ATM d.o.o., OIB 40434505933, Slavonska avenija 22e,10000 Zagreb</item>
      <item>Ante Dragičević, OIB 74126068971, Zadarska 77,10000 Zagreb</item>
      <item>Melita Gregurić, OIB 45359031909, 9. Svibnja 22,10430 Samobor</item>
    </izvorni_sadrzaj>
    <derivirana_varijabla naziv="DomainObject.Predmet.SudioniciListAdressOIB_1">
      <item>ATM d.o.o., OIB 40434505933, Slavonska avenija 22e,10000 Zagreb</item>
      <item>ATM d.o.o., OIB 40434505933, Slavonska avenija 22e,10000 Zagreb</item>
      <item>Ante Dragičević, OIB 74126068971, Zadarska 77,10000 Zagreb</item>
      <item>Melita Gregurić, OIB 45359031909, 9. Svibnja 22,10430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40434505933</item>
      <item>, OIB 40434505933</item>
      <item>, OIB 74126068971</item>
      <item>, OIB 45359031909</item>
    </izvorni_sadrzaj>
    <derivirana_varijabla naziv="DomainObject.Predmet.SudioniciListNazivOIB_1">
      <item>, OIB 40434505933</item>
      <item>, OIB 40434505933</item>
      <item>, OIB 74126068971</item>
      <item>, OIB 45359031909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Dragičević, OIB 74126068971, Zadarska 77 Zagreb</item>
    </izvorni_sadrzaj>
    <derivirana_varijabla naziv="DomainObject.Predmet.StecajniUpraviteljiListAddressOIB_1">
      <item>Ante Dragičević, OIB 74126068971, Zadarska 77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1</properties:Pages>
  <properties:Words>86</properties:Words>
  <properties:Characters>481</properties:Characters>
  <properties:Lines>28</properties:Lines>
  <properties:Paragraphs>13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2016-09-05T09:26:00Z</dcterms:created>
  <dc:creator>Nada Kraljić</dc:creator>
  <cp:lastModifiedBy>Vinka Mihalinčić</cp:lastModifiedBy>
  <cp:lastPrinted>2016-02-23T09:58:00Z</cp:lastPrinted>
  <dcterms:modified xmlns:xsi="http://www.w3.org/2001/XMLSchema-instance" xsi:type="dcterms:W3CDTF">2016-09-05T09:35:00Z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