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4aa2" w14:paraId="5594aa2" w:rsidRDefault="00AE649C" w:rsidP="004F27AE" w:rsidR="00AE649C" w:rsidRPr="003C446B">
      <w:pPr>
        <w:pStyle w:val="NormaleSPIS"/>
        <w15:collapsed w:val="false"/>
      </w:pPr>
    </w:p>
    <w:p w:rsidRDefault="00AB4602" w:rsidP="003C446B" w:rsidR="00AE649C">
      <w:pPr>
        <w:pStyle w:val="NormaleSPIS"/>
        <w:spacing w:after="0"/>
        <w:ind w:firstLine="0"/>
      </w:pPr>
      <w:r w:rsidRPr="003C446B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446B">
        <w:t>REPUBLIKA HRVATSKA</w:t>
      </w:r>
    </w:p>
    <w:p w:rsidRDefault="003C446B" w:rsidP="003C446B" w:rsidR="003C446B">
      <w:pPr>
        <w:pStyle w:val="NormaleSPIS"/>
        <w:spacing w:after="0"/>
        <w:ind w:firstLine="0"/>
      </w:pPr>
      <w:r>
        <w:t>Trgovački sud u Varaždinu</w:t>
      </w:r>
    </w:p>
    <w:p w:rsidRDefault="003C446B" w:rsidP="003C446B" w:rsidR="003C446B">
      <w:pPr>
        <w:pStyle w:val="NormaleSPIS"/>
        <w:spacing w:after="0"/>
        <w:ind w:firstLine="0"/>
      </w:pPr>
      <w:r>
        <w:t>Varaždin, Braće Radić br. 2.</w:t>
      </w:r>
    </w:p>
    <w:p w:rsidRDefault="003C446B" w:rsidP="003C446B" w:rsidR="003C446B">
      <w:pPr>
        <w:pStyle w:val="NormaleSPIS"/>
        <w:spacing w:after="0"/>
        <w:ind w:firstLine="0"/>
      </w:pPr>
    </w:p>
    <w:p w:rsidRDefault="003C446B" w:rsidP="003C446B" w:rsidR="003C446B" w:rsidRPr="003C446B">
      <w:pPr>
        <w:pStyle w:val="NormaleSPIS"/>
        <w:spacing w:after="0"/>
        <w:ind w:firstLine="0"/>
      </w:pPr>
    </w:p>
    <w:p w:rsidRDefault="003C446B" w:rsidP="003C446B" w:rsidR="003C446B" w:rsidRPr="003C446B">
      <w:pPr>
        <w:pStyle w:val="SudSjedite"/>
      </w:pPr>
      <w:r w:rsidRPr="003C446B">
        <w:tab/>
      </w:r>
    </w:p>
    <w:p w:rsidRDefault="003C446B" w:rsidP="003C446B" w:rsidR="003C446B" w:rsidRPr="003C446B">
      <w:pPr>
        <w:spacing w:after="0"/>
        <w:jc w:val="center"/>
        <w:rPr>
          <w:rStyle w:val="Naglaeno"/>
          <w:b w:val="false"/>
        </w:rPr>
      </w:pPr>
      <w:r w:rsidRPr="003C446B">
        <w:rPr>
          <w:rStyle w:val="Naglaeno"/>
          <w:b w:val="false"/>
        </w:rPr>
        <w:t>R E P U B L I K A     H R V A T S K A</w:t>
      </w: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</w:p>
    <w:p w:rsidRDefault="003C446B" w:rsidP="003C446B" w:rsidR="003C446B" w:rsidRPr="003C446B">
      <w:pPr>
        <w:spacing w:after="0"/>
        <w:jc w:val="center"/>
        <w:rPr>
          <w:rStyle w:val="Naglaeno"/>
          <w:b w:val="false"/>
        </w:rPr>
      </w:pPr>
      <w:r w:rsidRPr="003C446B">
        <w:rPr>
          <w:rStyle w:val="Naglaeno"/>
          <w:b w:val="false"/>
        </w:rPr>
        <w:t>R J  E  Š  E  NJ  E</w:t>
      </w: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  <w:r w:rsidRPr="003C446B">
        <w:rPr>
          <w:rStyle w:val="Naglaeno"/>
          <w:b w:val="false"/>
        </w:rPr>
        <w:t xml:space="preserve">                                                          </w:t>
      </w: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  <w:r w:rsidRPr="003C446B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3C446B">
        <w:rPr>
          <w:rStyle w:val="Naglaeno"/>
          <w:b w:val="false"/>
        </w:rPr>
        <w:t>Wedemeyeru</w:t>
      </w:r>
      <w:proofErr w:type="spellEnd"/>
      <w:r w:rsidRPr="003C446B">
        <w:rPr>
          <w:rStyle w:val="Naglaeno"/>
          <w:b w:val="false"/>
        </w:rPr>
        <w:t>, u stečajnom predmetu povodom prijedloga predla</w:t>
      </w:r>
      <w:r>
        <w:rPr>
          <w:rStyle w:val="Naglaeno"/>
          <w:b w:val="false"/>
        </w:rPr>
        <w:t>gatelja FINANCIJSKA AGENCIJA, Regionalni centar</w:t>
      </w:r>
      <w:r w:rsidRPr="003C446B">
        <w:rPr>
          <w:rStyle w:val="Naglaeno"/>
          <w:b w:val="false"/>
        </w:rPr>
        <w:t xml:space="preserve"> Zagreb, Podružnica Varaždin, iz Varaždina, A. Cesarca br. 2, radi otvaranja stečajnog postupka nad društvom LOPER j.d.o.o. za trgovinu i usluge, iz Đurđevca, Đure </w:t>
      </w:r>
      <w:proofErr w:type="spellStart"/>
      <w:r w:rsidRPr="003C446B">
        <w:rPr>
          <w:rStyle w:val="Naglaeno"/>
          <w:b w:val="false"/>
        </w:rPr>
        <w:t>Basaričeka</w:t>
      </w:r>
      <w:proofErr w:type="spellEnd"/>
      <w:r w:rsidRPr="003C446B">
        <w:rPr>
          <w:rStyle w:val="Naglaeno"/>
          <w:b w:val="false"/>
        </w:rPr>
        <w:t xml:space="preserve"> br. 10 a, OIB: 23469489374,</w:t>
      </w:r>
      <w:r>
        <w:rPr>
          <w:rStyle w:val="Naglaeno"/>
          <w:b w:val="false"/>
        </w:rPr>
        <w:t xml:space="preserve"> MBS: 070135854, izvan ročišta 31</w:t>
      </w:r>
      <w:r w:rsidRPr="003C446B">
        <w:rPr>
          <w:rStyle w:val="Naglaeno"/>
          <w:b w:val="false"/>
        </w:rPr>
        <w:t>. ožujka 2017.,</w:t>
      </w: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</w:p>
    <w:p w:rsidRDefault="003C446B" w:rsidP="003C446B" w:rsidR="003C446B" w:rsidRPr="003C446B">
      <w:pPr>
        <w:spacing w:after="0"/>
        <w:jc w:val="center"/>
        <w:rPr>
          <w:rStyle w:val="Naglaeno"/>
          <w:b w:val="false"/>
        </w:rPr>
      </w:pPr>
      <w:r w:rsidRPr="003C446B">
        <w:rPr>
          <w:rStyle w:val="Naglaeno"/>
          <w:b w:val="false"/>
        </w:rPr>
        <w:t>r i j e š i o     j e</w:t>
      </w: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</w:p>
    <w:p w:rsidRDefault="003C446B" w:rsidP="003C446B" w:rsidR="003C446B" w:rsidRPr="003C446B">
      <w:pPr>
        <w:spacing w:after="0"/>
        <w:ind w:firstLine="720"/>
        <w:jc w:val="both"/>
        <w:rPr>
          <w:rStyle w:val="Naglaeno"/>
          <w:b w:val="false"/>
        </w:rPr>
      </w:pPr>
      <w:r w:rsidRPr="003C446B">
        <w:rPr>
          <w:rStyle w:val="Naglaeno"/>
          <w:b w:val="false"/>
        </w:rPr>
        <w:t xml:space="preserve">I/ Pokreće se prethodni postupak radi utvrđivanja pretpostavki za otvaranje stečajnog postupka nad dužnikom LOPER j.d.o.o. za trgovinu i usluge, iz Đurđevca, Đure </w:t>
      </w:r>
      <w:proofErr w:type="spellStart"/>
      <w:r w:rsidRPr="003C446B">
        <w:rPr>
          <w:rStyle w:val="Naglaeno"/>
          <w:b w:val="false"/>
        </w:rPr>
        <w:t>Basaričeka</w:t>
      </w:r>
      <w:proofErr w:type="spellEnd"/>
      <w:r w:rsidRPr="003C446B">
        <w:rPr>
          <w:rStyle w:val="Naglaeno"/>
          <w:b w:val="false"/>
        </w:rPr>
        <w:t xml:space="preserve"> br. 10 a, OIB: 23469489374, MBS: 070135854.</w:t>
      </w: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  <w:r w:rsidRPr="003C446B">
        <w:rPr>
          <w:rStyle w:val="Naglaeno"/>
          <w:b w:val="false"/>
        </w:rPr>
        <w:t xml:space="preserve">           </w:t>
      </w:r>
      <w:r w:rsidRPr="003C446B"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 :  SZ-a) i ročište radi rasprave o pretpostavkama za otvaranje stečajnog postupka za</w:t>
      </w: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</w:p>
    <w:p w:rsidRDefault="003C446B" w:rsidP="003C446B" w:rsidR="003C446B" w:rsidRPr="003C446B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 24.  travnja  2017. u 10</w:t>
      </w:r>
      <w:r w:rsidRPr="003C446B">
        <w:rPr>
          <w:rStyle w:val="Naglaeno"/>
          <w:b w:val="false"/>
          <w:u w:val="single"/>
        </w:rPr>
        <w:t>,30  sati, u sobi broj 222, drugi kat,</w:t>
      </w: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  <w:r w:rsidRPr="003C446B">
        <w:rPr>
          <w:rStyle w:val="Naglaeno"/>
          <w:b w:val="false"/>
        </w:rPr>
        <w:t>na koje se dostavom ovog rješenja smatraju pozvanima :</w:t>
      </w: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</w:p>
    <w:p w:rsidRDefault="003C446B" w:rsidP="003C446B" w:rsidR="003C446B">
      <w:pPr>
        <w:spacing w:after="0"/>
        <w:jc w:val="both"/>
        <w:rPr>
          <w:rStyle w:val="Naglaeno"/>
          <w:b w:val="false"/>
        </w:rPr>
      </w:pPr>
      <w:r w:rsidRPr="003C446B">
        <w:rPr>
          <w:rStyle w:val="Naglaeno"/>
          <w:b w:val="false"/>
        </w:rPr>
        <w:t>- predl</w:t>
      </w:r>
      <w:r>
        <w:rPr>
          <w:rStyle w:val="Naglaeno"/>
          <w:b w:val="false"/>
        </w:rPr>
        <w:t>agatelj FINANCIJSKA AGENCIJA, Regionalni centar</w:t>
      </w:r>
      <w:r w:rsidRPr="003C446B">
        <w:rPr>
          <w:rStyle w:val="Naglaeno"/>
          <w:b w:val="false"/>
        </w:rPr>
        <w:t xml:space="preserve"> Zagreb, Podružnica </w:t>
      </w: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 w:rsidRPr="003C446B">
        <w:rPr>
          <w:rStyle w:val="Naglaeno"/>
          <w:b w:val="false"/>
        </w:rPr>
        <w:t>Varaždin, iz Varaždina, A. Cesarca br. 2,</w:t>
      </w: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  <w:r w:rsidRPr="003C446B">
        <w:rPr>
          <w:rStyle w:val="Naglaeno"/>
          <w:b w:val="false"/>
        </w:rPr>
        <w:t xml:space="preserve">- dužnik LOPER j.d.o.o. za trgovinu i usluge, iz Đurđevca, Đure </w:t>
      </w:r>
      <w:proofErr w:type="spellStart"/>
      <w:r w:rsidRPr="003C446B">
        <w:rPr>
          <w:rStyle w:val="Naglaeno"/>
          <w:b w:val="false"/>
        </w:rPr>
        <w:t>Basaričeka</w:t>
      </w:r>
      <w:proofErr w:type="spellEnd"/>
      <w:r w:rsidRPr="003C446B">
        <w:rPr>
          <w:rStyle w:val="Naglaeno"/>
          <w:b w:val="false"/>
        </w:rPr>
        <w:t xml:space="preserve"> br. 10 a,</w:t>
      </w:r>
    </w:p>
    <w:p w:rsidRDefault="003C446B" w:rsidP="003C446B" w:rsidR="003C446B">
      <w:pPr>
        <w:spacing w:after="0"/>
        <w:jc w:val="both"/>
        <w:rPr>
          <w:rStyle w:val="Naglaeno"/>
          <w:b w:val="false"/>
        </w:rPr>
      </w:pPr>
      <w:r w:rsidRPr="003C446B">
        <w:rPr>
          <w:rStyle w:val="Naglaeno"/>
          <w:b w:val="false"/>
        </w:rPr>
        <w:t xml:space="preserve">- direktor dužnika Željko Perković, iz Đurđevca, Ivana </w:t>
      </w:r>
      <w:proofErr w:type="spellStart"/>
      <w:r w:rsidRPr="003C446B">
        <w:rPr>
          <w:rStyle w:val="Naglaeno"/>
          <w:b w:val="false"/>
        </w:rPr>
        <w:t>Đuriševića</w:t>
      </w:r>
      <w:proofErr w:type="spellEnd"/>
      <w:r w:rsidRPr="003C446B">
        <w:rPr>
          <w:rStyle w:val="Naglaeno"/>
          <w:b w:val="false"/>
        </w:rPr>
        <w:t xml:space="preserve"> br. 20.</w:t>
      </w:r>
    </w:p>
    <w:p w:rsidRDefault="003C446B" w:rsidP="003C446B" w:rsidR="003C446B">
      <w:pPr>
        <w:spacing w:after="0"/>
        <w:jc w:val="both"/>
        <w:rPr>
          <w:rStyle w:val="Naglaeno"/>
          <w:b w:val="false"/>
        </w:rPr>
      </w:pP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</w:p>
    <w:p w:rsidRDefault="003C446B" w:rsidP="003C446B" w:rsidR="003C446B">
      <w:pPr>
        <w:spacing w:after="0"/>
        <w:jc w:val="center"/>
      </w:pPr>
      <w:r>
        <w:t>U Vara</w:t>
      </w:r>
      <w:r>
        <w:t>ždinu, 31. ožujka 2017.</w:t>
      </w:r>
    </w:p>
    <w:p w:rsidRDefault="003C446B" w:rsidP="003C446B" w:rsidR="003C446B">
      <w:pPr>
        <w:spacing w:after="0"/>
        <w:jc w:val="both"/>
      </w:pPr>
      <w:r>
        <w:tab/>
      </w:r>
      <w:r>
        <w:tab/>
      </w:r>
    </w:p>
    <w:p w:rsidRDefault="003C446B" w:rsidP="003C446B" w:rsidR="003C446B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SUDAC :</w:t>
      </w:r>
    </w:p>
    <w:p w:rsidRDefault="003C446B" w:rsidP="003C446B" w:rsidR="003C446B">
      <w:pPr>
        <w:spacing w:after="0"/>
        <w:jc w:val="both"/>
      </w:pPr>
    </w:p>
    <w:p w:rsidRDefault="003C446B" w:rsidP="003C446B" w:rsidR="003C44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Hugo  </w:t>
      </w:r>
      <w:proofErr w:type="spellStart"/>
      <w:r>
        <w:t>Wedemeyer</w:t>
      </w:r>
      <w:proofErr w:type="spellEnd"/>
      <w:r>
        <w:t>,v.r.</w:t>
      </w:r>
    </w:p>
    <w:p w:rsidRDefault="003C446B" w:rsidP="003C446B" w:rsidR="003C446B">
      <w:pPr>
        <w:spacing w:after="0"/>
        <w:jc w:val="both"/>
      </w:pPr>
    </w:p>
    <w:p w:rsidRDefault="003C446B" w:rsidP="003C446B" w:rsidR="003C44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bookmarkStart w:name="_GoBack" w:id="0"/>
      <w:bookmarkEnd w:id="0"/>
    </w:p>
    <w:p w:rsidRDefault="003C446B" w:rsidP="003C446B" w:rsidR="003C446B">
      <w:pPr>
        <w:spacing w:after="0"/>
        <w:jc w:val="both"/>
      </w:pPr>
    </w:p>
    <w:p w:rsidRDefault="003C446B" w:rsidP="003C446B" w:rsidR="003C446B">
      <w:pPr>
        <w:spacing w:after="0"/>
        <w:jc w:val="both"/>
      </w:pPr>
    </w:p>
    <w:p w:rsidRDefault="003C446B" w:rsidP="003C446B" w:rsidR="003C446B">
      <w:pPr>
        <w:spacing w:after="0"/>
        <w:jc w:val="both"/>
      </w:pPr>
      <w:r>
        <w:lastRenderedPageBreak/>
        <w:t>DNA :</w:t>
      </w:r>
    </w:p>
    <w:p w:rsidRDefault="003C446B" w:rsidP="003C446B" w:rsidR="003C446B">
      <w:pPr>
        <w:spacing w:after="0"/>
        <w:jc w:val="both"/>
      </w:pPr>
    </w:p>
    <w:p w:rsidRDefault="003C446B" w:rsidP="003C446B" w:rsidR="003C446B">
      <w:pPr>
        <w:spacing w:after="0"/>
        <w:jc w:val="both"/>
        <w:rPr>
          <w:rStyle w:val="Naglaeno"/>
          <w:b w:val="false"/>
        </w:rPr>
      </w:pPr>
      <w:r w:rsidRPr="003C446B">
        <w:rPr>
          <w:rStyle w:val="Naglaeno"/>
          <w:b w:val="false"/>
        </w:rPr>
        <w:t>- predl</w:t>
      </w:r>
      <w:r>
        <w:rPr>
          <w:rStyle w:val="Naglaeno"/>
          <w:b w:val="false"/>
        </w:rPr>
        <w:t>agatelj FINANCIJSKA AGENCIJA, Regionalni centar</w:t>
      </w:r>
      <w:r w:rsidRPr="003C446B">
        <w:rPr>
          <w:rStyle w:val="Naglaeno"/>
          <w:b w:val="false"/>
        </w:rPr>
        <w:t xml:space="preserve"> Zagreb, Podružnica </w:t>
      </w: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 w:rsidRPr="003C446B">
        <w:rPr>
          <w:rStyle w:val="Naglaeno"/>
          <w:b w:val="false"/>
        </w:rPr>
        <w:t>Varaždin, iz Varaždina, A. Cesarca br. 2,</w:t>
      </w:r>
    </w:p>
    <w:p w:rsidRDefault="003C446B" w:rsidP="003C446B" w:rsidR="003C446B" w:rsidRPr="003C446B">
      <w:pPr>
        <w:spacing w:after="0"/>
        <w:jc w:val="both"/>
        <w:rPr>
          <w:rStyle w:val="Naglaeno"/>
          <w:b w:val="false"/>
        </w:rPr>
      </w:pPr>
      <w:r w:rsidRPr="003C446B">
        <w:rPr>
          <w:rStyle w:val="Naglaeno"/>
          <w:b w:val="false"/>
        </w:rPr>
        <w:t xml:space="preserve">- dužnik LOPER j.d.o.o. za trgovinu i usluge, iz Đurđevca, Đure </w:t>
      </w:r>
      <w:proofErr w:type="spellStart"/>
      <w:r w:rsidRPr="003C446B">
        <w:rPr>
          <w:rStyle w:val="Naglaeno"/>
          <w:b w:val="false"/>
        </w:rPr>
        <w:t>Basaričeka</w:t>
      </w:r>
      <w:proofErr w:type="spellEnd"/>
      <w:r w:rsidRPr="003C446B">
        <w:rPr>
          <w:rStyle w:val="Naglaeno"/>
          <w:b w:val="false"/>
        </w:rPr>
        <w:t xml:space="preserve"> br. 10 a,</w:t>
      </w:r>
    </w:p>
    <w:p w:rsidRDefault="003C446B" w:rsidP="003C446B" w:rsidR="003C446B">
      <w:pPr>
        <w:spacing w:after="0"/>
        <w:jc w:val="both"/>
        <w:rPr>
          <w:rStyle w:val="Naglaeno"/>
          <w:b w:val="false"/>
        </w:rPr>
      </w:pPr>
      <w:r w:rsidRPr="003C446B">
        <w:rPr>
          <w:rStyle w:val="Naglaeno"/>
          <w:b w:val="false"/>
        </w:rPr>
        <w:t xml:space="preserve">- direktor dužnika Željko Perković, iz Đurđevca, Ivana </w:t>
      </w:r>
      <w:proofErr w:type="spellStart"/>
      <w:r w:rsidRPr="003C446B">
        <w:rPr>
          <w:rStyle w:val="Naglaeno"/>
          <w:b w:val="false"/>
        </w:rPr>
        <w:t>Đuriševića</w:t>
      </w:r>
      <w:proofErr w:type="spellEnd"/>
      <w:r w:rsidRPr="003C446B">
        <w:rPr>
          <w:rStyle w:val="Naglaeno"/>
          <w:b w:val="false"/>
        </w:rPr>
        <w:t xml:space="preserve"> br. 20.</w:t>
      </w:r>
    </w:p>
    <w:p w:rsidRDefault="003C446B" w:rsidP="003C446B" w:rsidR="003C446B">
      <w:pPr>
        <w:spacing w:after="0"/>
        <w:jc w:val="both"/>
      </w:pPr>
      <w:r>
        <w:t>- e-Oglasna ploča ovoga suda,</w:t>
      </w:r>
    </w:p>
    <w:p w:rsidRDefault="003C446B" w:rsidP="003C446B" w:rsidR="003C446B">
      <w:pPr>
        <w:spacing w:after="0"/>
        <w:jc w:val="both"/>
      </w:pPr>
    </w:p>
    <w:p w:rsidRDefault="003C446B" w:rsidP="003C446B" w:rsidR="003C446B">
      <w:pPr>
        <w:spacing w:after="0"/>
        <w:jc w:val="both"/>
      </w:pPr>
    </w:p>
    <w:p w:rsidRDefault="003C446B" w:rsidP="003C446B" w:rsidR="003C446B">
      <w:pPr>
        <w:spacing w:after="0"/>
        <w:jc w:val="both"/>
      </w:pPr>
      <w:r>
        <w:t>Pisarnica – ročište 24. travnja 2017. u 10,30 sati.</w:t>
      </w:r>
    </w:p>
    <w:p w:rsidRDefault="003C446B" w:rsidP="003C446B" w:rsidR="003C446B">
      <w:pPr>
        <w:spacing w:after="0"/>
        <w:jc w:val="both"/>
      </w:pPr>
    </w:p>
    <w:p w:rsidRDefault="003C446B" w:rsidP="003C446B" w:rsidR="003C446B">
      <w:pPr>
        <w:spacing w:after="0"/>
        <w:jc w:val="both"/>
      </w:pPr>
    </w:p>
    <w:p w:rsidRDefault="003C446B" w:rsidP="003C446B" w:rsidR="003C44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U Varaždinu, 31. ožujka 2017. </w:t>
      </w:r>
    </w:p>
    <w:p w:rsidRDefault="003C446B" w:rsidP="003C446B" w:rsidR="003C446B">
      <w:pPr>
        <w:spacing w:after="0"/>
        <w:jc w:val="both"/>
      </w:pPr>
    </w:p>
    <w:p w:rsidRDefault="003C446B" w:rsidP="003C446B" w:rsidR="003C446B">
      <w:pPr>
        <w:spacing w:after="0"/>
        <w:jc w:val="both"/>
      </w:pPr>
    </w:p>
    <w:p w:rsidRDefault="003C446B" w:rsidP="003C446B" w:rsidR="003C44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 :</w:t>
      </w:r>
    </w:p>
    <w:p w:rsidRDefault="003C446B" w:rsidP="003C446B" w:rsidR="003C446B">
      <w:pPr>
        <w:spacing w:after="0"/>
        <w:jc w:val="both"/>
      </w:pPr>
    </w:p>
    <w:p w:rsidRDefault="00AE649C" w:rsidP="004F27AE" w:rsidR="00AE649C" w:rsidRPr="003C446B">
      <w:pPr>
        <w:pStyle w:val="NormaleSPIS"/>
      </w:pPr>
    </w:p>
    <w:sectPr w:rsidSect="0032366B" w:rsidR="00AE649C" w:rsidRPr="003C446B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65D" w:rsidP="00537B78" w:rsidR="0099565D">
      <w:r>
        <w:separator/>
      </w:r>
    </w:p>
  </w:endnote>
  <w:endnote w:id="0" w:type="continuationSeparator">
    <w:p w:rsidRDefault="0099565D" w:rsidP="00537B78" w:rsidR="00995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7512923"/>
      <w:docPartObj>
        <w:docPartGallery w:val="Page Numbers (Bottom of Page)"/>
        <w:docPartUnique/>
      </w:docPartObj>
    </w:sdtPr>
    <w:sdtContent>
      <w:p w:rsidRDefault="003C446B" w:rsidR="003C446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828">
          <w:t>2</w:t>
        </w:r>
        <w:r>
          <w:fldChar w:fldCharType="end"/>
        </w:r>
      </w:p>
    </w:sdtContent>
  </w:sdt>
  <w:p w:rsidRDefault="003C446B" w:rsidR="003C44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65D" w:rsidP="00537B78" w:rsidR="0099565D">
      <w:r>
        <w:separator/>
      </w:r>
    </w:p>
  </w:footnote>
  <w:footnote w:id="0" w:type="continuationSeparator">
    <w:p w:rsidRDefault="0099565D" w:rsidP="00537B78" w:rsidR="009956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46B" w:rsidR="008333A9">
    <w:pPr>
      <w:pStyle w:val="Zaglavlje"/>
    </w:pPr>
    <w:r>
      <w:rPr>
        <w:rStyle w:val="PozadinaSvijetloCrvena"/>
        <w:shd w:fill="auto" w:color="auto" w:val="clear"/>
      </w:rPr>
      <w:t>POSL. BROJ : 6 St-36/17-7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828"/>
    <w:rsid w:val="003C27A2"/>
    <w:rsid w:val="003C3876"/>
    <w:rsid w:val="003C3D41"/>
    <w:rsid w:val="003C446B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65D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8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7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St-36/2017-7</izvorni_sadrzaj>
    <derivirana_varijabla naziv="DomainObject.Oznaka_1">St-36/2017-7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LOPER jednostavno društvo s ograničenom odgovornošću za trgovinu i usluge</izvorni_sadrzaj>
    <derivirana_varijabla naziv="DomainObject.Predmet.ProtustrankaFormated_1">  LOPER jednostavno društvo s ograničenom odgovornošću za trgovinu i usluge</derivirana_varijabla>
  </DomainObject.Predmet.ProtustrankaFormated>
  <DomainObject.Predmet.ProtustrankaFormatedOIB>
    <izvorni_sadrzaj>  LOPER jednostavno društvo s ograničenom odgovornošću za trgovinu i usluge, OIB 23469489374</izvorni_sadrzaj>
    <derivirana_varijabla naziv="DomainObject.Predmet.ProtustrankaFormatedOIB_1">  LOPER jednostavno društvo s ograničenom odgovornošću za trgovinu i usluge, OIB 23469489374</derivirana_varijabla>
  </DomainObject.Predmet.ProtustrankaFormatedOIB>
  <DomainObject.Predmet.ProtustrankaFormatedWithAdress>
    <izvorni_sadrzaj> LOPER jednostavno društvo s ograničenom odgovornošću za trgovinu i usluge, Đure Basaričeka 10 a, 48350 Đurđevac</izvorni_sadrzaj>
    <derivirana_varijabla naziv="DomainObject.Predmet.ProtustrankaFormatedWithAdress_1"> LOPER jednostavno društvo s ograničenom odgovornošću za trgovinu i usluge, Đure Basaričeka 10 a, 48350 Đurđevac</derivirana_varijabla>
  </DomainObject.Predmet.ProtustrankaFormatedWithAdress>
  <DomainObject.Predmet.ProtustrankaFormatedWithAdressOIB>
    <izvorni_sadrzaj> LOPER jednostavno društvo s ograničenom odgovornošću za trgovinu i usluge, OIB 23469489374, Đure Basaričeka 10 a, 48350 Đurđevac</izvorni_sadrzaj>
    <derivirana_varijabla naziv="DomainObject.Predmet.ProtustrankaFormatedWithAdressOIB_1"> LOPER jednostavno društvo s ograničenom odgovornošću za trgovinu i usluge, OIB 23469489374, Đure Basaričeka 10 a, 48350 Đurđevac</derivirana_varijabla>
  </DomainObject.Predmet.ProtustrankaFormatedWithAdressOIB>
  <DomainObject.Predmet.ProtustrankaWithAdress>
    <izvorni_sadrzaj>LOPER jednostavno društvo s ograničenom odgovornošću za trgovinu i usluge Đure Basaričeka 10 a, 48350 Đurđevac</izvorni_sadrzaj>
    <derivirana_varijabla naziv="DomainObject.Predmet.ProtustrankaWithAdress_1">LOPER jednostavno društvo s ograničenom odgovornošću za trgovinu i usluge Đure Basaričeka 10 a, 48350 Đurđevac</derivirana_varijabla>
  </DomainObject.Predmet.ProtustrankaWithAdress>
  <DomainObject.Predmet.ProtustrankaWithAdressOIB>
    <izvorni_sadrzaj>LOPER jednostavno društvo s ograničenom odgovornošću za trgovinu i usluge, OIB 23469489374, Đure Basaričeka 10 a, 48350 Đurđevac</izvorni_sadrzaj>
    <derivirana_varijabla naziv="DomainObject.Predmet.ProtustrankaWithAdressOIB_1">LOPER jednostavno društvo s ograničenom odgovornošću za trgovinu i usluge, OIB 23469489374, Đure Basaričeka 10 a, 48350 Đurđevac</derivirana_varijabla>
  </DomainObject.Predmet.ProtustrankaWithAdressOIB>
  <DomainObject.Predmet.ProtustrankaNazivFormated>
    <izvorni_sadrzaj>LOPER jednostavno društvo s ograničenom odgovornošću za trgovinu i usluge</izvorni_sadrzaj>
    <derivirana_varijabla naziv="DomainObject.Predmet.ProtustrankaNazivFormated_1">LOPER jednostavno društvo s ograničenom odgovornošću za trgovinu i usluge</derivirana_varijabla>
  </DomainObject.Predmet.ProtustrankaNazivFormated>
  <DomainObject.Predmet.ProtustrankaNazivFormatedOIB>
    <izvorni_sadrzaj>LOPER jednostavno društvo s ograničenom odgovornošću za trgovinu i usluge, OIB 23469489374</izvorni_sadrzaj>
    <derivirana_varijabla naziv="DomainObject.Predmet.ProtustrankaNazivFormatedOIB_1">LOPER jednostavno društvo s ograničenom odgovornošću za trgovinu i usluge, OIB 23469489374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11475.36</izvorni_sadrzaj>
    <derivirana_varijabla naziv="DomainObject.Predmet.TrenutnaVrijednost_1">11475.36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LOPER jednostavno društvo s ograničenom odgovornošću za trgovinu i usluge</item>
    </izvorni_sadrzaj>
    <derivirana_varijabla naziv="DomainObject.Predmet.ProtuStrankaListFormated_1">
      <item>LOPER jednostavno društvo s ograničenom odgovornošću za trgovinu i usluge</item>
    </derivirana_varijabla>
  </DomainObject.Predmet.ProtuStrankaListFormated>
  <DomainObject.Predmet.ProtuStrankaListFormatedOIB>
    <izvorni_sadrzaj>
      <item>LOPER jednostavno društvo s ograničenom odgovornošću za trgovinu i usluge, OIB 23469489374</item>
    </izvorni_sadrzaj>
    <derivirana_varijabla naziv="DomainObject.Predmet.ProtuStrankaListFormatedOIB_1">
      <item>LOPER jednostavno društvo s ograničenom odgovornošću za trgovinu i usluge, OIB 23469489374</item>
    </derivirana_varijabla>
  </DomainObject.Predmet.ProtuStrankaListFormatedOIB>
  <DomainObject.Predmet.ProtuStrankaListFormatedWithAdress>
    <izvorni_sadrzaj>
      <item>LOPER jednostavno društvo s ograničenom odgovornošću za trgovinu i usluge, Đure Basaričeka 10 a, 48350 Đurđevac</item>
    </izvorni_sadrzaj>
    <derivirana_varijabla naziv="DomainObject.Predmet.ProtuStrankaListFormatedWithAdress_1">
      <item>LOPER jednostavno društvo s ograničenom odgovornošću za trgovinu i usluge, Đure Basaričeka 10 a, 48350 Đurđevac</item>
    </derivirana_varijabla>
  </DomainObject.Predmet.ProtuStrankaListFormatedWithAdress>
  <DomainObject.Predmet.ProtuStrankaListFormatedWithAdressOIB>
    <izvorni_sadrzaj>
      <item>LOPER jednostavno društvo s ograničenom odgovornošću za trgovinu i usluge, OIB 23469489374, Đure Basaričeka 10 a, 48350 Đurđevac</item>
    </izvorni_sadrzaj>
    <derivirana_varijabla naziv="DomainObject.Predmet.ProtuStrankaListFormatedWithAdressOIB_1">
      <item>LOPER jednostavno društvo s ograničenom odgovornošću za trgovinu i usluge, OIB 23469489374, Đure Basaričeka 10 a, 48350 Đurđevac</item>
    </derivirana_varijabla>
  </DomainObject.Predmet.ProtuStrankaListFormatedWithAdressOIB>
  <DomainObject.Predmet.ProtuStrankaListNazivFormated>
    <izvorni_sadrzaj>
      <item>LOPER jednostavno društvo s ograničenom odgovornošću za trgovinu i usluge</item>
    </izvorni_sadrzaj>
    <derivirana_varijabla naziv="DomainObject.Predmet.ProtuStrankaListNazivFormated_1">
      <item>LOPER jednostavno društvo s ograničenom odgovornošću za trgovinu i usluge</item>
    </derivirana_varijabla>
  </DomainObject.Predmet.ProtuStrankaListNazivFormated>
  <DomainObject.Predmet.ProtuStrankaListNazivFormatedOIB>
    <izvorni_sadrzaj>
      <item>LOPER jednostavno društvo s ograničenom odgovornošću za trgovinu i usluge, OIB 23469489374</item>
    </izvorni_sadrzaj>
    <derivirana_varijabla naziv="DomainObject.Predmet.ProtuStrankaListNazivFormatedOIB_1">
      <item>LOPER jednostavno društvo s ograničenom odgovornošću za trgovinu i usluge, OIB 23469489374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St-36/2017-7</izvorni_sadrzaj>
    <derivirana_varijabla naziv="DomainObject.PoslovniBrojDokumenta_1">St-36/2017-7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LOPER jednostavno društvo s ograničenom odgovornošću za trgovinu i usluge</izvorni_sadrzaj>
    <derivirana_varijabla naziv="DomainObject.Predmet.ProtustrankaIDrugi_1">LOPER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LOPER jednostavno društvo s ograničenom odgovornošću za trgovinu i usluge, OIB 23469489374, Đure Basaričeka 10 a, 48350 Đurđevac</izvorni_sadrzaj>
    <derivirana_varijabla naziv="DomainObject.Predmet.ProtustrankaIDrugiAdressOIB_1">LOPER jednostavno društvo s ograničenom odgovornošću za trgovinu i usluge, OIB 23469489374, Đure Basaričeka 10 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LOPER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LOPER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LOPER jednostavno društvo s ograničenom odgovornošću za trgovinu i usluge, OIB 23469489374, Đure Basaričeka 10 a,48350 Đurđevac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LOPER jednostavno društvo s ograničenom odgovornošću za trgovinu i usluge, OIB 23469489374, Đure Basaričeka 10 a,48350 Đurđevac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0FB59-A6D9-4485-8A6E-95E8098FF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1565</properties:Characters>
  <properties:Lines>64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2017-03-31T06:07:00Z</cp:lastPrinted>
  <dcterms:modified xmlns:xsi="http://www.w3.org/2001/XMLSchema-instance" xsi:type="dcterms:W3CDTF">2017-03-31T06:07:00Z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St-36/2017-7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