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08b2" w14:paraId="11008b2" w:rsidRDefault="00972714" w:rsidP="00972714" w:rsidR="00972714" w:rsidRPr="00DD0A6D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446407" w:rsidP="00446407" w:rsidR="00446407" w:rsidRPr="00DD0A6D">
      <w:pPr>
        <w:jc w:val="both"/>
        <w:rPr>
          <w:color w:val="FF0000"/>
        </w:rPr>
      </w:pPr>
      <w:r w:rsidRPr="00DD0A6D">
        <w:rPr>
          <w:color w:val="FF0000"/>
        </w:rPr>
        <w:t xml:space="preserve">                 </w:t>
      </w:r>
      <w:r w:rsidR="00C769B5">
        <w:rPr>
          <w:noProof/>
          <w:color w:val="FF0000"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A6D">
        <w:rPr>
          <w:color w:val="FF0000"/>
        </w:rPr>
        <w:t xml:space="preserve">                                                         </w:t>
      </w:r>
    </w:p>
    <w:p w:rsidRDefault="00446407" w:rsidP="00446407" w:rsidR="00446407" w:rsidRPr="00DD0A6D">
      <w:r w:rsidRPr="00DD0A6D">
        <w:t xml:space="preserve">    REPUBLIKA HRVATSKA</w:t>
      </w:r>
    </w:p>
    <w:p w:rsidRDefault="00446407" w:rsidP="00446407" w:rsidR="00446407" w:rsidRPr="00DD0A6D">
      <w:r w:rsidRPr="00DD0A6D">
        <w:t xml:space="preserve"> TRGOVAČKI SUD U PAZINU</w:t>
      </w:r>
    </w:p>
    <w:p w:rsidRDefault="00446407" w:rsidP="00446407" w:rsidR="00446407" w:rsidRPr="00DD0A6D">
      <w:r w:rsidRPr="00DD0A6D">
        <w:t xml:space="preserve">            Pazin, Dršćevka 1</w:t>
      </w:r>
    </w:p>
    <w:p w:rsidRDefault="00446407" w:rsidP="00446407" w:rsidR="00446407" w:rsidRPr="00DD0A6D">
      <w:pPr>
        <w:jc w:val="center"/>
      </w:pPr>
    </w:p>
    <w:p w:rsidRDefault="00446407" w:rsidP="00446407" w:rsidR="00446407" w:rsidRPr="00DD0A6D">
      <w:pPr>
        <w:jc w:val="center"/>
      </w:pPr>
      <w:r w:rsidRPr="00DD0A6D">
        <w:t>R E P U B L I K A  H R V A T S K A</w:t>
      </w:r>
    </w:p>
    <w:p w:rsidRDefault="00446407" w:rsidP="00446407" w:rsidR="00446407" w:rsidRPr="00DD0A6D">
      <w:pPr>
        <w:jc w:val="center"/>
      </w:pPr>
    </w:p>
    <w:p w:rsidRDefault="00446407" w:rsidP="00446407" w:rsidR="00446407" w:rsidRPr="00DD0A6D">
      <w:pPr>
        <w:jc w:val="center"/>
      </w:pPr>
      <w:r w:rsidRPr="00DD0A6D">
        <w:t>R J E Š E NJ E</w:t>
      </w:r>
    </w:p>
    <w:p w:rsidRDefault="00446407" w:rsidP="00446407" w:rsidR="00446407" w:rsidRPr="00DD0A6D">
      <w:pPr>
        <w:jc w:val="center"/>
      </w:pPr>
    </w:p>
    <w:p w:rsidRDefault="0093293F" w:rsidP="00446407" w:rsidR="00446407" w:rsidRPr="00DD0A6D">
      <w:pPr>
        <w:ind w:firstLine="708"/>
        <w:jc w:val="both"/>
      </w:pPr>
      <w:r w:rsidRPr="00DD0A6D">
        <w:t xml:space="preserve">Trgovački sud u Pazinu, po stečajnom sucu </w:t>
      </w:r>
      <w:r w:rsidR="00D15799" w:rsidRPr="00DD0A6D">
        <w:t xml:space="preserve">Damiru </w:t>
      </w:r>
      <w:r w:rsidR="007A6FCF" w:rsidRPr="00DD0A6D">
        <w:t>R</w:t>
      </w:r>
      <w:r w:rsidR="00D15799" w:rsidRPr="00DD0A6D">
        <w:t>abaru</w:t>
      </w:r>
      <w:r w:rsidRPr="00DD0A6D">
        <w:t xml:space="preserve">, u stečajnom postupku nad dužnikom </w:t>
      </w:r>
      <w:r w:rsidR="007A6FCF" w:rsidRPr="00DD0A6D">
        <w:t>KERRIA d.o.o. Poreč, Vukovarska 19, OIB 38286382893</w:t>
      </w:r>
      <w:r w:rsidRPr="00DD0A6D">
        <w:t xml:space="preserve">, </w:t>
      </w:r>
      <w:r w:rsidR="007A6FCF" w:rsidRPr="00DD0A6D">
        <w:t>30</w:t>
      </w:r>
      <w:r w:rsidR="00446407" w:rsidRPr="00DD0A6D">
        <w:t xml:space="preserve">. </w:t>
      </w:r>
      <w:r w:rsidR="007A6FCF" w:rsidRPr="00DD0A6D">
        <w:t xml:space="preserve">siječnja </w:t>
      </w:r>
      <w:r w:rsidR="00446407" w:rsidRPr="00DD0A6D">
        <w:t>201</w:t>
      </w:r>
      <w:r w:rsidR="007A6FCF" w:rsidRPr="00DD0A6D">
        <w:t>8</w:t>
      </w:r>
      <w:r w:rsidR="00446407" w:rsidRPr="00DD0A6D">
        <w:t xml:space="preserve">. </w:t>
      </w:r>
    </w:p>
    <w:p w:rsidRDefault="00972714" w:rsidP="00972714" w:rsidR="00972714" w:rsidRPr="00DD0A6D">
      <w:pPr>
        <w:ind w:firstLine="708"/>
        <w:jc w:val="both"/>
      </w:pPr>
    </w:p>
    <w:p w:rsidRDefault="00972714" w:rsidP="00972714" w:rsidR="00972714" w:rsidRPr="00DD0A6D">
      <w:pPr>
        <w:jc w:val="center"/>
      </w:pPr>
      <w:r w:rsidRPr="00DD0A6D">
        <w:t>r i j e š i o  j e</w:t>
      </w:r>
    </w:p>
    <w:p w:rsidRDefault="00972714" w:rsidP="00972714" w:rsidR="00972714" w:rsidRPr="00DD0A6D"/>
    <w:p w:rsidRDefault="004A68B4" w:rsidP="004A68B4" w:rsidR="004A68B4" w:rsidRPr="00DD0A6D">
      <w:pPr>
        <w:ind w:firstLine="708"/>
        <w:jc w:val="both"/>
      </w:pPr>
      <w:r w:rsidRPr="00DD0A6D">
        <w:rPr>
          <w:bCs w:val="false"/>
        </w:rPr>
        <w:t>I</w:t>
      </w:r>
      <w:r w:rsidR="00C01FDE" w:rsidRPr="00DD0A6D">
        <w:rPr>
          <w:bCs w:val="false"/>
        </w:rPr>
        <w:tab/>
      </w:r>
      <w:r w:rsidRPr="00DD0A6D">
        <w:rPr>
          <w:bCs w:val="false"/>
        </w:rPr>
        <w:t xml:space="preserve"> </w:t>
      </w:r>
      <w:r w:rsidR="006A21F9" w:rsidRPr="00DD0A6D">
        <w:t>AUTO-HRVATSKA - STANICA ZA TEHNIČKI PREGLED</w:t>
      </w:r>
      <w:r w:rsidR="000E2F5A" w:rsidRPr="00DD0A6D">
        <w:t xml:space="preserve"> </w:t>
      </w:r>
      <w:r w:rsidR="00C43D64">
        <w:t>d.o.o., Os</w:t>
      </w:r>
      <w:r w:rsidR="006A21F9" w:rsidRPr="00DD0A6D">
        <w:t xml:space="preserve">ječka 50, Rijeka, </w:t>
      </w:r>
      <w:r w:rsidR="008A43FD" w:rsidRPr="00DD0A6D">
        <w:t>OIB</w:t>
      </w:r>
      <w:r w:rsidR="00E90DA1" w:rsidRPr="00DD0A6D">
        <w:t xml:space="preserve">: </w:t>
      </w:r>
      <w:r w:rsidR="000E2F5A" w:rsidRPr="00DD0A6D">
        <w:t>62750394385</w:t>
      </w:r>
      <w:r w:rsidR="00F34385" w:rsidRPr="00DD0A6D">
        <w:t>,</w:t>
      </w:r>
      <w:r w:rsidRPr="00DD0A6D">
        <w:rPr>
          <w:i/>
        </w:rPr>
        <w:t xml:space="preserve"> </w:t>
      </w:r>
      <w:r w:rsidRPr="00DD0A6D">
        <w:t>dosuđuj</w:t>
      </w:r>
      <w:r w:rsidR="008A43FD" w:rsidRPr="00DD0A6D">
        <w:t>u</w:t>
      </w:r>
      <w:r w:rsidRPr="00DD0A6D">
        <w:t xml:space="preserve"> se nekretnin</w:t>
      </w:r>
      <w:r w:rsidR="008A43FD" w:rsidRPr="00DD0A6D">
        <w:t>e</w:t>
      </w:r>
      <w:r w:rsidRPr="00DD0A6D">
        <w:t xml:space="preserve"> označen</w:t>
      </w:r>
      <w:r w:rsidR="008A43FD" w:rsidRPr="00DD0A6D">
        <w:t>e</w:t>
      </w:r>
      <w:r w:rsidRPr="00DD0A6D">
        <w:t xml:space="preserve"> kao </w:t>
      </w:r>
      <w:r w:rsidR="0023585B" w:rsidRPr="00DD0A6D">
        <w:t>kč.br.</w:t>
      </w:r>
      <w:r w:rsidR="00CD5867" w:rsidRPr="00DD0A6D">
        <w:t xml:space="preserve"> 1496 i k.č. 1497, upisane u z.k.ul. 3172 k.o. Novigrad</w:t>
      </w:r>
      <w:r w:rsidR="00F34385" w:rsidRPr="00DD0A6D">
        <w:t>.</w:t>
      </w:r>
    </w:p>
    <w:p w:rsidRDefault="004A68B4" w:rsidP="004A68B4" w:rsidR="004A68B4" w:rsidRPr="00DD0A6D">
      <w:pPr>
        <w:ind w:firstLine="708"/>
        <w:jc w:val="both"/>
        <w:rPr>
          <w:bCs w:val="false"/>
        </w:rPr>
      </w:pPr>
    </w:p>
    <w:p w:rsidRDefault="00FD5064" w:rsidP="00FD5064" w:rsidR="00F34385" w:rsidRPr="00DD0A6D">
      <w:pPr>
        <w:jc w:val="both"/>
        <w:rPr>
          <w:bCs w:val="false"/>
          <w:color w:val="FF0000"/>
        </w:rPr>
      </w:pPr>
      <w:r w:rsidRPr="00DD0A6D">
        <w:rPr>
          <w:bCs w:val="false"/>
        </w:rPr>
        <w:tab/>
      </w:r>
      <w:r w:rsidR="004A68B4" w:rsidRPr="00DD0A6D">
        <w:rPr>
          <w:bCs w:val="false"/>
        </w:rPr>
        <w:t>II</w:t>
      </w:r>
      <w:r w:rsidR="00C01FDE" w:rsidRPr="00DD0A6D">
        <w:rPr>
          <w:bCs w:val="false"/>
        </w:rPr>
        <w:tab/>
      </w:r>
      <w:r w:rsidR="00CD5867" w:rsidRPr="00DD0A6D">
        <w:t xml:space="preserve">AUTO-HRVATSKA - STANICA </w:t>
      </w:r>
      <w:r w:rsidR="00C43D64">
        <w:t>ZA TEHNIČKI PREGLED d.o.o., Osj</w:t>
      </w:r>
      <w:r w:rsidR="00CD5867" w:rsidRPr="00DD0A6D">
        <w:t>ečka 50, Rijeka, OIB: 62750394385</w:t>
      </w:r>
      <w:r w:rsidR="004A68B4" w:rsidRPr="00DD0A6D">
        <w:t>, duž</w:t>
      </w:r>
      <w:r w:rsidR="0023585B" w:rsidRPr="00DD0A6D">
        <w:t>a</w:t>
      </w:r>
      <w:r w:rsidR="004A68B4" w:rsidRPr="00DD0A6D">
        <w:t xml:space="preserve">n je u roku od 30 dana od pravomoćnosti ovog rješenja  </w:t>
      </w:r>
      <w:r w:rsidR="004A68B4" w:rsidRPr="00B257EB">
        <w:t>uplatiti razliku kupovnine preko iznosa uplaćene jamčevine (osiguranja), i to iznos od</w:t>
      </w:r>
      <w:r w:rsidR="004A68B4" w:rsidRPr="00B257EB">
        <w:rPr>
          <w:i/>
        </w:rPr>
        <w:t xml:space="preserve"> </w:t>
      </w:r>
      <w:r w:rsidR="008464B0" w:rsidRPr="006D51A7">
        <w:rPr>
          <w:bCs w:val="false"/>
        </w:rPr>
        <w:t xml:space="preserve">1.023.852,12 </w:t>
      </w:r>
      <w:r w:rsidR="004A68B4" w:rsidRPr="006D51A7">
        <w:t>kun</w:t>
      </w:r>
      <w:r w:rsidRPr="006D51A7">
        <w:t>a</w:t>
      </w:r>
      <w:r w:rsidR="004A68B4" w:rsidRPr="00B257EB">
        <w:t>,</w:t>
      </w:r>
      <w:r w:rsidR="004A68B4" w:rsidRPr="00B257EB">
        <w:rPr>
          <w:i/>
        </w:rPr>
        <w:t xml:space="preserve"> </w:t>
      </w:r>
      <w:r w:rsidR="004A68B4" w:rsidRPr="00B257EB">
        <w:t> </w:t>
      </w:r>
      <w:r w:rsidR="00425282" w:rsidRPr="00B257EB">
        <w:t xml:space="preserve">na </w:t>
      </w:r>
      <w:r w:rsidR="002E46E0" w:rsidRPr="00B257EB">
        <w:t xml:space="preserve">poseban </w:t>
      </w:r>
      <w:r w:rsidR="00425282" w:rsidRPr="00B257EB">
        <w:t xml:space="preserve">račun </w:t>
      </w:r>
      <w:r w:rsidR="002E46E0" w:rsidRPr="00B257EB">
        <w:t>Financijske agencije br.</w:t>
      </w:r>
      <w:r w:rsidR="00425282" w:rsidRPr="00B257EB">
        <w:t xml:space="preserve"> HR</w:t>
      </w:r>
      <w:r w:rsidR="00164A9E" w:rsidRPr="00B257EB">
        <w:t>1123900011300028787</w:t>
      </w:r>
      <w:r w:rsidR="00425282" w:rsidRPr="00B257EB">
        <w:t xml:space="preserve">, </w:t>
      </w:r>
      <w:r w:rsidR="00164A9E" w:rsidRPr="00B257EB">
        <w:t xml:space="preserve">Model: HR11, </w:t>
      </w:r>
      <w:r w:rsidR="00425282" w:rsidRPr="00B257EB">
        <w:t xml:space="preserve">poziv na broj </w:t>
      </w:r>
      <w:r w:rsidR="007078C9" w:rsidRPr="00B257EB">
        <w:t>59692</w:t>
      </w:r>
      <w:r w:rsidR="002E46E0" w:rsidRPr="00B257EB">
        <w:t>-</w:t>
      </w:r>
      <w:r w:rsidR="00B257EB" w:rsidRPr="00B257EB">
        <w:t>15881</w:t>
      </w:r>
      <w:r w:rsidR="00425282" w:rsidRPr="00B257EB">
        <w:t>.</w:t>
      </w:r>
      <w:r w:rsidR="004A68B4" w:rsidRPr="00B257EB">
        <w:t xml:space="preserve"> </w:t>
      </w:r>
      <w:r w:rsidR="00164A9E" w:rsidRPr="00B257EB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DD0A6D">
      <w:pPr>
        <w:jc w:val="both"/>
        <w:rPr>
          <w:color w:val="FF0000"/>
        </w:rPr>
      </w:pPr>
    </w:p>
    <w:p w:rsidRDefault="00D366CF" w:rsidP="00D366CF" w:rsidR="00D366CF" w:rsidRPr="00DD0A6D">
      <w:pPr>
        <w:jc w:val="both"/>
      </w:pPr>
      <w:r w:rsidRPr="00DD0A6D">
        <w:rPr>
          <w:color w:val="FF0000"/>
        </w:rPr>
        <w:tab/>
      </w:r>
      <w:r w:rsidRPr="00DD0A6D"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DD0A6D">
        <w:t>U tom će se slučaju iz</w:t>
      </w:r>
      <w:r w:rsidRPr="00DD0A6D">
        <w:t xml:space="preserve"> položene jamčevine namirit</w:t>
      </w:r>
      <w:r w:rsidR="00F14C50" w:rsidRPr="00DD0A6D">
        <w:t>i</w:t>
      </w:r>
      <w:r w:rsidRPr="00DD0A6D">
        <w:t xml:space="preserve"> troškovi nove prodaje i</w:t>
      </w:r>
      <w:r w:rsidR="00F14C50" w:rsidRPr="00DD0A6D">
        <w:t xml:space="preserve"> </w:t>
      </w:r>
      <w:r w:rsidRPr="00DD0A6D">
        <w:t>naknaditi razlika između kupovnine postignute na prijašnjoj i</w:t>
      </w:r>
      <w:r w:rsidR="00F14C50" w:rsidRPr="00DD0A6D">
        <w:t xml:space="preserve"> </w:t>
      </w:r>
      <w:r w:rsidRPr="00DD0A6D">
        <w:t xml:space="preserve">novoj prodaji. O tome odluku donosi sud i dostavlja je </w:t>
      </w:r>
      <w:r w:rsidR="00F14C50" w:rsidRPr="00DD0A6D">
        <w:t>Financijskoj a</w:t>
      </w:r>
      <w:r w:rsidRPr="00DD0A6D">
        <w:t>genciji</w:t>
      </w:r>
      <w:r w:rsidR="00F14C50" w:rsidRPr="00DD0A6D">
        <w:t xml:space="preserve"> </w:t>
      </w:r>
      <w:r w:rsidRPr="00DD0A6D">
        <w:t>radi prijenosa novčanih sredstava.</w:t>
      </w:r>
    </w:p>
    <w:p w:rsidRDefault="00D366CF" w:rsidP="00C01FDE" w:rsidR="00D366CF" w:rsidRPr="00DD0A6D">
      <w:pPr>
        <w:jc w:val="both"/>
      </w:pPr>
    </w:p>
    <w:p w:rsidRDefault="00C01FDE" w:rsidP="004E7232" w:rsidR="00C01FDE" w:rsidRPr="00DD0A6D">
      <w:pPr>
        <w:ind w:firstLine="708"/>
        <w:jc w:val="both"/>
      </w:pPr>
      <w:r w:rsidRPr="00DD0A6D">
        <w:t>III</w:t>
      </w:r>
      <w:r w:rsidRPr="00DD0A6D">
        <w:tab/>
        <w:t xml:space="preserve">Nakon </w:t>
      </w:r>
      <w:r w:rsidR="00164A9E" w:rsidRPr="00DD0A6D">
        <w:t xml:space="preserve">što ovo rješenje postane pravomoćno </w:t>
      </w:r>
      <w:r w:rsidRPr="00DD0A6D">
        <w:t>i nakon</w:t>
      </w:r>
      <w:r w:rsidR="00164A9E" w:rsidRPr="00DD0A6D">
        <w:t xml:space="preserve"> što</w:t>
      </w:r>
      <w:r w:rsidR="00164A9E" w:rsidRPr="00DD0A6D">
        <w:rPr>
          <w:color w:val="FF0000"/>
        </w:rPr>
        <w:t xml:space="preserve"> </w:t>
      </w:r>
      <w:r w:rsidR="00E90900" w:rsidRPr="00DD0A6D">
        <w:t>AUTO-HRVATSKA - STANICA ZA TE</w:t>
      </w:r>
      <w:r w:rsidR="004820E5">
        <w:t>HNIČKI PREGLED d.o.o., Os</w:t>
      </w:r>
      <w:r w:rsidR="00E90900" w:rsidRPr="00DD0A6D">
        <w:t>ječka 50, Rijeka, OIB: 62750394385</w:t>
      </w:r>
      <w:r w:rsidR="003111A7" w:rsidRPr="004820E5">
        <w:t>,</w:t>
      </w:r>
      <w:r w:rsidR="00164A9E" w:rsidRPr="004820E5">
        <w:t xml:space="preserve"> u</w:t>
      </w:r>
      <w:r w:rsidR="00164A9E" w:rsidRPr="00DD0A6D">
        <w:t>plati iznos iz točke II ovog rješenja</w:t>
      </w:r>
      <w:r w:rsidRPr="00DD0A6D">
        <w:t xml:space="preserve">, upisat će se u zemljišnoj knjizi u </w:t>
      </w:r>
      <w:r w:rsidR="0023585B" w:rsidRPr="00DD0A6D">
        <w:t xml:space="preserve">njegovu </w:t>
      </w:r>
      <w:r w:rsidRPr="00DD0A6D">
        <w:t>korist pravo vlasništva na nekretnin</w:t>
      </w:r>
      <w:r w:rsidR="00164A9E" w:rsidRPr="00DD0A6D">
        <w:t>ama</w:t>
      </w:r>
      <w:r w:rsidRPr="00DD0A6D">
        <w:t xml:space="preserve"> iz točke I ovog rješenja te će se iz zemljišne knjige brisati</w:t>
      </w:r>
      <w:r w:rsidR="001529EB" w:rsidRPr="00DD0A6D">
        <w:t xml:space="preserve"> sljedeći tereti</w:t>
      </w:r>
      <w:r w:rsidRPr="00DD0A6D">
        <w:t>:</w:t>
      </w:r>
    </w:p>
    <w:p w:rsidRDefault="00554440" w:rsidP="00920717" w:rsidR="00554440" w:rsidRPr="00DD0A6D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DD0A6D">
        <w:rPr>
          <w:b/>
          <w:color w:val="333333"/>
        </w:rPr>
        <w:tab/>
      </w:r>
      <w:r w:rsidRPr="00DD0A6D">
        <w:rPr>
          <w:b/>
        </w:rPr>
        <w:tab/>
      </w:r>
      <w:r w:rsidRPr="00DD0A6D">
        <w:rPr>
          <w:b/>
        </w:rPr>
        <w:tab/>
      </w:r>
      <w:r w:rsidRPr="00DD0A6D">
        <w:rPr>
          <w:b/>
        </w:rPr>
        <w:tab/>
      </w:r>
    </w:p>
    <w:p w:rsidRDefault="00554440" w:rsidP="002E5D7E" w:rsidR="002E5D7E" w:rsidRPr="00DD0A6D">
      <w:pPr>
        <w:numPr>
          <w:ilvl w:val="0"/>
          <w:numId w:val="1"/>
        </w:numPr>
        <w:jc w:val="both"/>
      </w:pPr>
      <w:r w:rsidRPr="00DD0A6D">
        <w:t xml:space="preserve">Temeljem Sporazuma radi osiguranja novčane tražbine zasnivanjem založnog prava na nekretnini od 31. srpnja 2009.g., uknjiženo je pravo zaloga u vrijednosti hipoteke u iznosu od šestotisućaeura uvećane za pripadajuće redovne i zatezne kamate, naknade, te sve ostale troškove radi osiguranja tražbine iz ugovora o kreditu br.20.080.495, na nekretninama u AI, na ime: </w:t>
      </w:r>
      <w:r w:rsidR="00CF0016" w:rsidRPr="00DD0A6D">
        <w:t>Raiffeisen - Bezirksbank Klagenfurt Registrierte Genossenchaft Mit Beschränkter Haftung, OIB: 27167175999, Klagenfurt, Bahnhofstr.3, R. Austrija,</w:t>
      </w:r>
    </w:p>
    <w:p w:rsidRDefault="00052D3E" w:rsidP="002E5D7E" w:rsidR="00052D3E" w:rsidRPr="00DD0A6D">
      <w:pPr>
        <w:numPr>
          <w:ilvl w:val="0"/>
          <w:numId w:val="1"/>
        </w:numPr>
        <w:jc w:val="both"/>
      </w:pPr>
      <w:r w:rsidRPr="00DD0A6D">
        <w:lastRenderedPageBreak/>
        <w:t xml:space="preserve">Temeljem pravomoćnog Rješenja Trgovačkog suda u Pazinu posl. br. </w:t>
      </w:r>
      <w:r w:rsidR="002E5D7E" w:rsidRPr="00DD0A6D">
        <w:t xml:space="preserve">1 St-864/16-34 </w:t>
      </w:r>
      <w:r w:rsidRPr="00DD0A6D">
        <w:t xml:space="preserve">od </w:t>
      </w:r>
      <w:r w:rsidR="002E5D7E" w:rsidRPr="00DD0A6D">
        <w:t>13. ožujka 2017</w:t>
      </w:r>
      <w:r w:rsidRPr="00DD0A6D">
        <w:t xml:space="preserve">. godine zabilježeno je </w:t>
      </w:r>
      <w:r w:rsidR="00CF7D91" w:rsidRPr="00DD0A6D">
        <w:t>rješenje o prodaji nekretnina,</w:t>
      </w:r>
    </w:p>
    <w:p w:rsidRDefault="000E53E3" w:rsidP="00F82927" w:rsidR="00164A9E" w:rsidRPr="00DD0A6D">
      <w:pPr>
        <w:numPr>
          <w:ilvl w:val="0"/>
          <w:numId w:val="1"/>
        </w:numPr>
        <w:jc w:val="both"/>
      </w:pPr>
      <w:r w:rsidRPr="00DD0A6D">
        <w:t>zabilježb</w:t>
      </w:r>
      <w:r w:rsidR="00385DCE" w:rsidRPr="00DD0A6D">
        <w:t>a</w:t>
      </w:r>
      <w:r w:rsidRPr="00DD0A6D">
        <w:t xml:space="preserve"> dosude iz točke V izreke ovog rješenja.</w:t>
      </w:r>
    </w:p>
    <w:p w:rsidRDefault="000E53E3" w:rsidP="004E7232" w:rsidR="000E53E3" w:rsidRPr="00DD0A6D">
      <w:pPr>
        <w:ind w:firstLine="708"/>
        <w:jc w:val="both"/>
      </w:pPr>
    </w:p>
    <w:p w:rsidRDefault="00C01FDE" w:rsidP="00C01FDE" w:rsidR="00C01FDE" w:rsidRPr="00DD0A6D">
      <w:pPr>
        <w:ind w:firstLine="708"/>
        <w:jc w:val="both"/>
      </w:pPr>
      <w:r w:rsidRPr="00DD0A6D">
        <w:t>IV</w:t>
      </w:r>
      <w:r w:rsidRPr="00DD0A6D">
        <w:tab/>
        <w:t xml:space="preserve">Nekretnina iz točke I izreke ovog rješenja predati će se </w:t>
      </w:r>
      <w:r w:rsidR="00CD5867" w:rsidRPr="00DD0A6D">
        <w:t>društvu AUTO-HRVATSKA - STANICA</w:t>
      </w:r>
      <w:r w:rsidR="006D51A7">
        <w:t xml:space="preserve"> ZA TEHNIČKI PREGLED d.o.o., Os</w:t>
      </w:r>
      <w:r w:rsidR="00CD5867" w:rsidRPr="00DD0A6D">
        <w:t>ječka 50, Rijeka, OIB: 62750394385</w:t>
      </w:r>
      <w:r w:rsidR="00366257" w:rsidRPr="00DD0A6D">
        <w:t xml:space="preserve">, </w:t>
      </w:r>
      <w:r w:rsidRPr="00DD0A6D">
        <w:t>nakon što on</w:t>
      </w:r>
      <w:r w:rsidR="00D366CF" w:rsidRPr="00DD0A6D">
        <w:t>a</w:t>
      </w:r>
      <w:r w:rsidRPr="00DD0A6D">
        <w:t xml:space="preserve"> uplati iznos iz točke II izreke ovog rješenja i nakon što ovo rješenje postane pravomoćno. </w:t>
      </w:r>
    </w:p>
    <w:p w:rsidRDefault="00C01FDE" w:rsidP="00C01FDE" w:rsidR="00C01FDE" w:rsidRPr="00DD0A6D">
      <w:pPr>
        <w:jc w:val="both"/>
      </w:pPr>
    </w:p>
    <w:p w:rsidRDefault="00C01FDE" w:rsidP="00FA68E8" w:rsidR="004A68B4" w:rsidRPr="00DD0A6D">
      <w:pPr>
        <w:ind w:firstLine="708"/>
        <w:jc w:val="both"/>
      </w:pPr>
      <w:r w:rsidRPr="00DD0A6D">
        <w:t>V</w:t>
      </w:r>
      <w:r w:rsidRPr="00DD0A6D">
        <w:tab/>
        <w:t xml:space="preserve">Nalaže se zemljišnoknjižnom odjelu </w:t>
      </w:r>
      <w:r w:rsidR="007D642C" w:rsidRPr="00DD0A6D">
        <w:t xml:space="preserve">u Bujama </w:t>
      </w:r>
      <w:r w:rsidRPr="00DD0A6D">
        <w:t>Općinskog suda u Puli – Pola da u zemljišnoj knjizi upiše</w:t>
      </w:r>
      <w:r w:rsidR="00905566" w:rsidRPr="00DD0A6D">
        <w:t xml:space="preserve"> zabilježbu dosude na nekretninama</w:t>
      </w:r>
      <w:r w:rsidRPr="00DD0A6D">
        <w:t xml:space="preserve"> iz točke I izreke ovog rješenja.</w:t>
      </w:r>
    </w:p>
    <w:p w:rsidRDefault="00D366CF" w:rsidP="00FA68E8" w:rsidR="00D366CF" w:rsidRPr="00DD0A6D">
      <w:pPr>
        <w:ind w:firstLine="708"/>
        <w:jc w:val="both"/>
      </w:pPr>
    </w:p>
    <w:p w:rsidRDefault="00D366CF" w:rsidP="00FA68E8" w:rsidR="00D366CF" w:rsidRPr="00DD0A6D">
      <w:pPr>
        <w:ind w:firstLine="708"/>
        <w:jc w:val="both"/>
      </w:pPr>
      <w:r w:rsidRPr="00DD0A6D">
        <w:t>VI</w:t>
      </w:r>
      <w:r w:rsidRPr="00DD0A6D">
        <w:tab/>
        <w:t xml:space="preserve">Nalaže se stečajnom upravitelju </w:t>
      </w:r>
      <w:r w:rsidR="00CF0016" w:rsidRPr="00DD0A6D">
        <w:t>Nikoli Kruljcu, Našice, Bana Jelačića 48,</w:t>
      </w:r>
      <w:r w:rsidRPr="00DD0A6D">
        <w:t xml:space="preserve"> da u roku od osam dana od dana pravomoćnosti ovog rješenja dostavi sudu obračun troškova unovčenja nekretnine (čl. 254. Stečajnog zakona).</w:t>
      </w:r>
    </w:p>
    <w:p w:rsidRDefault="00972714" w:rsidP="00972714" w:rsidR="00972714" w:rsidRPr="004F72FA"/>
    <w:p w:rsidRDefault="00972714" w:rsidP="00972714" w:rsidR="00972714" w:rsidRPr="004F72FA">
      <w:pPr>
        <w:jc w:val="center"/>
      </w:pPr>
      <w:r w:rsidRPr="004F72FA">
        <w:t>Obrazloženje</w:t>
      </w:r>
    </w:p>
    <w:p w:rsidRDefault="00C30240" w:rsidP="00C30240" w:rsidR="00C30240" w:rsidRPr="004F72FA">
      <w:pPr>
        <w:ind w:left="360"/>
        <w:jc w:val="both"/>
      </w:pPr>
    </w:p>
    <w:p w:rsidRDefault="004D6FB2" w:rsidP="004D6FB2" w:rsidR="00C30240" w:rsidRPr="00071F10">
      <w:pPr>
        <w:jc w:val="both"/>
      </w:pPr>
      <w:r>
        <w:tab/>
      </w:r>
      <w:r w:rsidR="004A68B4" w:rsidRPr="004D6FB2">
        <w:t xml:space="preserve">Ovosudnim </w:t>
      </w:r>
      <w:r w:rsidR="00C01FDE" w:rsidRPr="004D6FB2">
        <w:t xml:space="preserve">zaključkom o prodaji posl.br. </w:t>
      </w:r>
      <w:r w:rsidRPr="004D6FB2">
        <w:t>1 St-864/16-</w:t>
      </w:r>
      <w:r w:rsidR="00233C97">
        <w:t>39</w:t>
      </w:r>
      <w:r w:rsidR="00C30240" w:rsidRPr="004D6FB2">
        <w:t xml:space="preserve"> </w:t>
      </w:r>
      <w:r w:rsidR="00C01FDE" w:rsidRPr="004D6FB2">
        <w:t xml:space="preserve">od </w:t>
      </w:r>
      <w:r w:rsidR="00233C97">
        <w:t xml:space="preserve">24. travnja </w:t>
      </w:r>
      <w:r w:rsidRPr="004D6FB2">
        <w:t>2017</w:t>
      </w:r>
      <w:r w:rsidR="00251457" w:rsidRPr="004D6FB2">
        <w:t xml:space="preserve">., na </w:t>
      </w:r>
      <w:r w:rsidR="00251457" w:rsidRPr="00071F10">
        <w:t xml:space="preserve">temelju odredbe čl. 247. st. 3. Stečajnog zakona (dalje: SZ), </w:t>
      </w:r>
      <w:r w:rsidR="00C30240" w:rsidRPr="00071F10">
        <w:t xml:space="preserve">utvrđena je vrijednost nekretnina stečajnog dužnika </w:t>
      </w:r>
      <w:r w:rsidR="00233C97" w:rsidRPr="00071F10">
        <w:t>k</w:t>
      </w:r>
      <w:r w:rsidR="006D51A7">
        <w:t>.</w:t>
      </w:r>
      <w:r w:rsidR="00233C97" w:rsidRPr="00071F10">
        <w:t>č.br. 1496 i k.č.</w:t>
      </w:r>
      <w:r w:rsidR="006D51A7">
        <w:t>br.</w:t>
      </w:r>
      <w:r w:rsidR="00233C97" w:rsidRPr="00071F10">
        <w:t xml:space="preserve"> 1497, upisane u z.k.ul. 3172 k.o. Novigrad </w:t>
      </w:r>
      <w:r w:rsidR="00C30240" w:rsidRPr="00071F10">
        <w:t xml:space="preserve">na iznos od </w:t>
      </w:r>
      <w:r w:rsidR="00C31B8B" w:rsidRPr="00071F10">
        <w:t xml:space="preserve">6.625.680,74 </w:t>
      </w:r>
      <w:r w:rsidR="00C30240" w:rsidRPr="00071F10">
        <w:t>kn, te da će prodaju nekretnina provesti Financijska agencija elektroničkom javnom dražbom uz odgovarajuću primjenu pravila ovršnoga postupka o ovrsi na nekretnini.</w:t>
      </w:r>
    </w:p>
    <w:p w:rsidRDefault="00251457" w:rsidP="00C30240" w:rsidR="00251457" w:rsidRPr="00071F10">
      <w:pPr>
        <w:ind w:firstLine="708"/>
        <w:jc w:val="both"/>
      </w:pPr>
    </w:p>
    <w:p w:rsidRDefault="00251457" w:rsidP="00251457" w:rsidR="00251457" w:rsidRPr="00D943D6">
      <w:pPr>
        <w:ind w:firstLine="708"/>
        <w:jc w:val="both"/>
      </w:pPr>
      <w:r w:rsidRPr="00071F10">
        <w:t xml:space="preserve">Nakon završetka elektroničke javne dražbe Financijska agencija je, </w:t>
      </w:r>
      <w:r w:rsidR="00071F10" w:rsidRPr="00071F10">
        <w:t>25</w:t>
      </w:r>
      <w:r w:rsidRPr="00071F10">
        <w:t xml:space="preserve">. </w:t>
      </w:r>
      <w:r w:rsidR="00071F10" w:rsidRPr="00071F10">
        <w:t xml:space="preserve">siječnja </w:t>
      </w:r>
      <w:r w:rsidRPr="00071F10">
        <w:t>201</w:t>
      </w:r>
      <w:r w:rsidR="00071F10" w:rsidRPr="00071F10">
        <w:t>8</w:t>
      </w:r>
      <w:r w:rsidRPr="00071F10">
        <w:t xml:space="preserve">., </w:t>
      </w:r>
      <w:r w:rsidRPr="00D943D6">
        <w:t>dostavila sudu izvještaj o provedenoj elektroničkoj javnoj dražbi.</w:t>
      </w:r>
    </w:p>
    <w:p w:rsidRDefault="00251457" w:rsidP="00251457" w:rsidR="00251457" w:rsidRPr="00D943D6">
      <w:pPr>
        <w:ind w:firstLine="708"/>
        <w:jc w:val="both"/>
      </w:pPr>
    </w:p>
    <w:p w:rsidRDefault="00FD7227" w:rsidP="00FD5064" w:rsidR="00251457" w:rsidRPr="00D943D6">
      <w:pPr>
        <w:jc w:val="both"/>
        <w:rPr>
          <w:bCs w:val="false"/>
        </w:rPr>
      </w:pPr>
      <w:r w:rsidRPr="00D943D6">
        <w:tab/>
      </w:r>
      <w:r w:rsidR="00251457" w:rsidRPr="00D943D6">
        <w:t xml:space="preserve">Na temelju tog izvještaja sudac je utvrdio da je kupac </w:t>
      </w:r>
      <w:r w:rsidR="00CD5867" w:rsidRPr="00D943D6">
        <w:t>AUTO-HRVATSKA - STANICA</w:t>
      </w:r>
      <w:r w:rsidR="006D51A7">
        <w:t xml:space="preserve"> ZA TEHNIČKI PREGLED d.o.o., Os</w:t>
      </w:r>
      <w:r w:rsidR="00CD5867" w:rsidRPr="00D943D6">
        <w:t xml:space="preserve">ječka 50, Rijeka, OIB: 62750394385 </w:t>
      </w:r>
      <w:r w:rsidR="00251457" w:rsidRPr="00D943D6">
        <w:t>ponudi</w:t>
      </w:r>
      <w:r w:rsidR="00C30240" w:rsidRPr="00D943D6">
        <w:t>o</w:t>
      </w:r>
      <w:r w:rsidR="00251457" w:rsidRPr="00D943D6">
        <w:t xml:space="preserve"> najveću cijenu u iznosu od </w:t>
      </w:r>
      <w:r w:rsidR="00071F10" w:rsidRPr="00D943D6">
        <w:rPr>
          <w:bCs w:val="false"/>
        </w:rPr>
        <w:t>1.686.420,19</w:t>
      </w:r>
      <w:r w:rsidR="00FD5064" w:rsidRPr="00D943D6">
        <w:rPr>
          <w:bCs w:val="false"/>
        </w:rPr>
        <w:t xml:space="preserve"> </w:t>
      </w:r>
      <w:r w:rsidR="00251457" w:rsidRPr="00D943D6">
        <w:t>kun</w:t>
      </w:r>
      <w:r w:rsidR="00FD5064" w:rsidRPr="00D943D6">
        <w:t>a</w:t>
      </w:r>
      <w:r w:rsidR="00251457" w:rsidRPr="00D943D6">
        <w:t xml:space="preserve"> te da su ispunjene pretpostavke da mu se dosudi nekretnina (čl. 103. st. 3. Ovršnog zakona, dalje: OZ, vezano uz čl. 247. st. 1. SZ-a).</w:t>
      </w:r>
    </w:p>
    <w:p w:rsidRDefault="00251457" w:rsidP="00251457" w:rsidR="00251457" w:rsidRPr="00D943D6">
      <w:pPr>
        <w:ind w:firstLine="708"/>
        <w:jc w:val="both"/>
      </w:pPr>
    </w:p>
    <w:p w:rsidRDefault="00FD7227" w:rsidP="00FD5064" w:rsidR="00D366CF" w:rsidRPr="00D943D6">
      <w:pPr>
        <w:jc w:val="both"/>
        <w:rPr>
          <w:bCs w:val="false"/>
        </w:rPr>
      </w:pPr>
      <w:r w:rsidRPr="00D943D6">
        <w:tab/>
      </w:r>
      <w:r w:rsidR="00D366CF" w:rsidRPr="00D943D6">
        <w:t xml:space="preserve">Iz izvještaja Financijske agencije o provedenoj elektroničkoj javnoj dražbi od </w:t>
      </w:r>
      <w:r w:rsidR="00B64BBA" w:rsidRPr="00D943D6">
        <w:t xml:space="preserve">25. siječnja </w:t>
      </w:r>
      <w:r w:rsidR="00D366CF" w:rsidRPr="00D943D6">
        <w:t>201</w:t>
      </w:r>
      <w:r w:rsidR="00B64BBA" w:rsidRPr="00D943D6">
        <w:t>8</w:t>
      </w:r>
      <w:r w:rsidR="00D366CF" w:rsidRPr="00D943D6">
        <w:t xml:space="preserve">. proizlazi da je ponuditelj </w:t>
      </w:r>
      <w:r w:rsidR="00B64BBA" w:rsidRPr="00D943D6">
        <w:t>AUTO-HRVATSKA - STANICA ZA TEHNIČKI PREGLED d.o.o.,</w:t>
      </w:r>
      <w:r w:rsidR="006D51A7">
        <w:t xml:space="preserve"> Os</w:t>
      </w:r>
      <w:r w:rsidR="00B64BBA" w:rsidRPr="00D943D6">
        <w:t>ječka 50, Rijeka, OIB: 62750394385</w:t>
      </w:r>
      <w:r w:rsidR="00D366CF" w:rsidRPr="00D943D6">
        <w:t xml:space="preserve">, uplatio jamčevinu za sudjelovanje na predmetnoj javnoj dražbi u iznosu od </w:t>
      </w:r>
      <w:r w:rsidR="00D943D6" w:rsidRPr="00D943D6">
        <w:rPr>
          <w:bCs w:val="false"/>
        </w:rPr>
        <w:t xml:space="preserve">662.568,07 </w:t>
      </w:r>
      <w:r w:rsidR="00FD5064" w:rsidRPr="00D943D6">
        <w:rPr>
          <w:bCs w:val="false"/>
        </w:rPr>
        <w:t xml:space="preserve"> </w:t>
      </w:r>
      <w:r w:rsidR="00D366CF" w:rsidRPr="00D943D6">
        <w:t>kuna</w:t>
      </w:r>
      <w:r w:rsidR="00C32B58" w:rsidRPr="00D943D6">
        <w:t>, pa je</w:t>
      </w:r>
      <w:r w:rsidR="00F82927" w:rsidRPr="00D943D6">
        <w:t xml:space="preserve"> </w:t>
      </w:r>
      <w:r w:rsidR="00D366CF" w:rsidRPr="00D943D6">
        <w:t>duž</w:t>
      </w:r>
      <w:r w:rsidR="00F82927" w:rsidRPr="00D943D6">
        <w:t>a</w:t>
      </w:r>
      <w:r w:rsidR="00D366CF" w:rsidRPr="00D943D6">
        <w:t xml:space="preserve">n </w:t>
      </w:r>
      <w:r w:rsidR="00C32B58" w:rsidRPr="00D943D6">
        <w:t xml:space="preserve">je </w:t>
      </w:r>
      <w:r w:rsidR="00D366CF" w:rsidRPr="00D943D6">
        <w:t xml:space="preserve">uplatiti </w:t>
      </w:r>
      <w:r w:rsidR="00F82927" w:rsidRPr="00D943D6">
        <w:t xml:space="preserve">još </w:t>
      </w:r>
      <w:r w:rsidR="00D366CF" w:rsidRPr="00D943D6">
        <w:t xml:space="preserve">razliku kupovnine u iznosu od </w:t>
      </w:r>
      <w:r w:rsidR="00D943D6" w:rsidRPr="00D943D6">
        <w:rPr>
          <w:bCs w:val="false"/>
        </w:rPr>
        <w:t>1.023.852,12</w:t>
      </w:r>
      <w:r w:rsidR="008464B0">
        <w:rPr>
          <w:bCs w:val="false"/>
        </w:rPr>
        <w:t xml:space="preserve"> </w:t>
      </w:r>
      <w:r w:rsidR="00D366CF" w:rsidRPr="00D943D6">
        <w:t>kun</w:t>
      </w:r>
      <w:r w:rsidR="00FD5064" w:rsidRPr="00D943D6">
        <w:t>a</w:t>
      </w:r>
      <w:r w:rsidR="00D366CF" w:rsidRPr="00D943D6">
        <w:t>.</w:t>
      </w:r>
    </w:p>
    <w:p w:rsidRDefault="00D366CF" w:rsidP="00D366CF" w:rsidR="00D366CF" w:rsidRPr="00D943D6">
      <w:pPr>
        <w:ind w:firstLine="708"/>
        <w:jc w:val="both"/>
      </w:pPr>
    </w:p>
    <w:p w:rsidRDefault="00D366CF" w:rsidP="00D366CF" w:rsidR="00D366CF" w:rsidRPr="00DD0A6D">
      <w:pPr>
        <w:ind w:firstLine="708"/>
        <w:jc w:val="both"/>
      </w:pPr>
      <w:r w:rsidRPr="00DD0A6D">
        <w:t xml:space="preserve"> Slijedom svega navedenog, a temeljem čl. 103. st. 3., 4. i 5., čl. 106. </w:t>
      </w:r>
      <w:r w:rsidR="00F14C50" w:rsidRPr="00DD0A6D">
        <w:t xml:space="preserve">i čl. 108. </w:t>
      </w:r>
      <w:r w:rsidRPr="00DD0A6D">
        <w:t>OZ</w:t>
      </w:r>
      <w:r w:rsidR="00F14C50" w:rsidRPr="00DD0A6D">
        <w:t xml:space="preserve">-a </w:t>
      </w:r>
      <w:r w:rsidR="00FC5E6F" w:rsidRPr="00DD0A6D">
        <w:t xml:space="preserve">sve </w:t>
      </w:r>
      <w:r w:rsidR="00F14C50" w:rsidRPr="00DD0A6D">
        <w:t xml:space="preserve">vezano uz čl. 247. SZ-a, </w:t>
      </w:r>
      <w:r w:rsidRPr="00DD0A6D">
        <w:t>odluč</w:t>
      </w:r>
      <w:r w:rsidR="00F14C50" w:rsidRPr="00DD0A6D">
        <w:t xml:space="preserve">eno je </w:t>
      </w:r>
      <w:r w:rsidRPr="00DD0A6D">
        <w:t>kao u točkama I – IV izreke ovog rješenja.</w:t>
      </w:r>
    </w:p>
    <w:p w:rsidRDefault="000C5BB5" w:rsidP="00290EE4" w:rsidR="000C5BB5" w:rsidRPr="00DD0A6D">
      <w:pPr>
        <w:ind w:firstLine="708"/>
        <w:jc w:val="both"/>
      </w:pPr>
    </w:p>
    <w:p w:rsidRDefault="00290EE4" w:rsidP="00290EE4" w:rsidR="00290EE4" w:rsidRPr="00DD0A6D">
      <w:pPr>
        <w:ind w:firstLine="708"/>
        <w:jc w:val="both"/>
      </w:pPr>
      <w:r w:rsidRPr="00DD0A6D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D0A6D">
          <w:t>89. st</w:t>
        </w:r>
      </w:smartTag>
      <w:r w:rsidRPr="00DD0A6D">
        <w:t xml:space="preserve">. 1. </w:t>
      </w:r>
      <w:smartTag w:element="zakoni" w:uri="http://www.java.hr/xml/smarttags/zakoni">
        <w:r w:rsidRPr="00DD0A6D">
          <w:t>Zakona o zemljišnim knjigama</w:t>
        </w:r>
      </w:smartTag>
      <w:r w:rsidRPr="00DD0A6D">
        <w:t xml:space="preserve"> odlučeno je kao u točki V izreke ovog rješenja. </w:t>
      </w:r>
    </w:p>
    <w:p w:rsidRDefault="00972714" w:rsidP="004A68B4" w:rsidR="00972714" w:rsidRPr="00DD0A6D">
      <w:pPr>
        <w:jc w:val="both"/>
      </w:pPr>
    </w:p>
    <w:p w:rsidRDefault="00F14C50" w:rsidP="00F14C50" w:rsidR="00F14C50" w:rsidRPr="00DD0A6D">
      <w:pPr>
        <w:ind w:firstLine="708"/>
        <w:jc w:val="both"/>
      </w:pPr>
      <w:r w:rsidRPr="00DD0A6D">
        <w:t xml:space="preserve">Na temelju čl. 254. SZ-a odlučeno je kao u točki VI izreke ovog rješenja. </w:t>
      </w:r>
    </w:p>
    <w:p w:rsidRDefault="00F14C50" w:rsidP="004A68B4" w:rsidR="00F14C50" w:rsidRPr="00DD0A6D">
      <w:pPr>
        <w:jc w:val="both"/>
      </w:pPr>
    </w:p>
    <w:p w:rsidRDefault="00972714" w:rsidP="00972714" w:rsidR="00972714" w:rsidRPr="00DD0A6D">
      <w:pPr>
        <w:jc w:val="center"/>
      </w:pPr>
      <w:r w:rsidRPr="00DD0A6D">
        <w:t xml:space="preserve">U Pazinu, </w:t>
      </w:r>
      <w:r w:rsidR="00DD0A6D">
        <w:t>30</w:t>
      </w:r>
      <w:r w:rsidR="00F27508" w:rsidRPr="00DD0A6D">
        <w:t>.</w:t>
      </w:r>
      <w:r w:rsidRPr="00DD0A6D">
        <w:t xml:space="preserve"> </w:t>
      </w:r>
      <w:r w:rsidR="00DD0A6D">
        <w:t xml:space="preserve">siječnja </w:t>
      </w:r>
      <w:r w:rsidRPr="00DD0A6D">
        <w:t>201</w:t>
      </w:r>
      <w:r w:rsidR="00DD0A6D">
        <w:t>8</w:t>
      </w:r>
      <w:r w:rsidRPr="00DD0A6D">
        <w:t>.</w:t>
      </w:r>
    </w:p>
    <w:p w:rsidRDefault="00972714" w:rsidP="00972714" w:rsidR="00972714" w:rsidRPr="00DD0A6D"/>
    <w:p w:rsidRDefault="00972714" w:rsidP="00972714" w:rsidR="00972714" w:rsidRPr="00DD0A6D">
      <w:r w:rsidRPr="00DD0A6D">
        <w:t xml:space="preserve">                                                                                         </w:t>
      </w:r>
      <w:r w:rsidR="00F27508" w:rsidRPr="00DD0A6D">
        <w:t xml:space="preserve">             </w:t>
      </w:r>
      <w:r w:rsidRPr="00DD0A6D">
        <w:t>Stečajni sudac</w:t>
      </w:r>
    </w:p>
    <w:p w:rsidRDefault="00972714" w:rsidP="00972714" w:rsidR="00F27508" w:rsidRPr="00DD0A6D">
      <w:pPr>
        <w:ind w:firstLine="708"/>
      </w:pPr>
      <w:r w:rsidRPr="00DD0A6D">
        <w:tab/>
      </w:r>
      <w:r w:rsidRPr="00DD0A6D">
        <w:tab/>
      </w:r>
      <w:r w:rsidRPr="00DD0A6D">
        <w:tab/>
      </w:r>
      <w:r w:rsidRPr="00DD0A6D">
        <w:tab/>
      </w:r>
      <w:r w:rsidRPr="00DD0A6D">
        <w:tab/>
        <w:t xml:space="preserve">   </w:t>
      </w:r>
    </w:p>
    <w:p w:rsidRDefault="00972714" w:rsidP="00972714" w:rsidR="00972714" w:rsidRPr="00DD0A6D">
      <w:pPr>
        <w:ind w:firstLine="708"/>
      </w:pPr>
      <w:r w:rsidRPr="00DD0A6D">
        <w:t xml:space="preserve">                   </w:t>
      </w:r>
      <w:r w:rsidR="00F27508" w:rsidRPr="00DD0A6D">
        <w:tab/>
      </w:r>
      <w:r w:rsidR="00F27508" w:rsidRPr="00DD0A6D">
        <w:tab/>
      </w:r>
      <w:r w:rsidR="00F27508" w:rsidRPr="00DD0A6D">
        <w:tab/>
      </w:r>
      <w:r w:rsidR="00F27508" w:rsidRPr="00DD0A6D">
        <w:tab/>
      </w:r>
      <w:r w:rsidR="00F27508" w:rsidRPr="00DD0A6D">
        <w:tab/>
      </w:r>
      <w:r w:rsidR="00F27508" w:rsidRPr="00DD0A6D">
        <w:tab/>
      </w:r>
      <w:r w:rsidR="00D15799" w:rsidRPr="00DD0A6D">
        <w:t xml:space="preserve">       Damir Rabar</w:t>
      </w:r>
      <w:r w:rsidR="009E53C6">
        <w:t>, v.r.</w:t>
      </w:r>
    </w:p>
    <w:p w:rsidRDefault="00972714" w:rsidP="00972714" w:rsidR="00972714" w:rsidRPr="00DD0A6D">
      <w:pPr>
        <w:rPr>
          <w:color w:val="FF0000"/>
        </w:rPr>
      </w:pPr>
    </w:p>
    <w:p w:rsidRDefault="00972714" w:rsidP="00972714" w:rsidR="00972714" w:rsidRPr="00DD0A6D">
      <w:pPr>
        <w:rPr>
          <w:color w:val="FF0000"/>
        </w:rPr>
      </w:pPr>
    </w:p>
    <w:p w:rsidRDefault="00972714" w:rsidP="00972714" w:rsidR="00972714" w:rsidRPr="00DD0A6D">
      <w:r w:rsidRPr="00DD0A6D">
        <w:t>UPUTA O PRAVNOM LIJEKU</w:t>
      </w:r>
    </w:p>
    <w:p w:rsidRDefault="00972714" w:rsidP="00905566" w:rsidR="00972714" w:rsidRPr="00DD0A6D">
      <w:pPr>
        <w:jc w:val="both"/>
      </w:pPr>
      <w:r w:rsidRPr="00DD0A6D">
        <w:t xml:space="preserve">Protiv ovog rješenja </w:t>
      </w:r>
      <w:r w:rsidR="00905566" w:rsidRPr="00DD0A6D">
        <w:t xml:space="preserve">žalba </w:t>
      </w:r>
      <w:r w:rsidRPr="00DD0A6D">
        <w:t xml:space="preserve">može </w:t>
      </w:r>
      <w:r w:rsidR="000C5BB5" w:rsidRPr="00DD0A6D">
        <w:t xml:space="preserve">se </w:t>
      </w:r>
      <w:r w:rsidRPr="00DD0A6D">
        <w:t xml:space="preserve">podnijeti u roku od 8 dana </w:t>
      </w:r>
      <w:r w:rsidR="000C5BB5" w:rsidRPr="00DD0A6D">
        <w:t>od dana dostave, a dostava se smatra obavljenom istekom osmoga dana od dana objave pismena na mrežnoj stranici e-Oglasna ploča sudova (čl. 12. S</w:t>
      </w:r>
      <w:r w:rsidR="00812B0C" w:rsidRPr="00DD0A6D">
        <w:t>Z-a</w:t>
      </w:r>
      <w:r w:rsidR="000C5BB5" w:rsidRPr="00DD0A6D">
        <w:t xml:space="preserve">). </w:t>
      </w:r>
      <w:r w:rsidR="00905566" w:rsidRPr="00DD0A6D">
        <w:t>Protiv rješenja o dosudi nekretnina koje su prodane na dražbi, pravo na žalbu imaju i osobe koje su sudjelovale na dražbi kao ponuditelji (čl. 105. st. 2. OZ-a).</w:t>
      </w:r>
      <w:r w:rsidR="00296DCA" w:rsidRPr="00DD0A6D">
        <w:t xml:space="preserve"> </w:t>
      </w:r>
      <w:r w:rsidRPr="00DD0A6D">
        <w:t xml:space="preserve">Žalba se podnosi putem ovog suda u </w:t>
      </w:r>
      <w:r w:rsidR="000C5BB5" w:rsidRPr="00DD0A6D">
        <w:t>tri</w:t>
      </w:r>
      <w:r w:rsidRPr="00DD0A6D">
        <w:t xml:space="preserve"> istovjetna primjerka, a o žalbi odlučuje Visoki trgovački sud Republike Hrvatske.</w:t>
      </w:r>
    </w:p>
    <w:p w:rsidRDefault="00972714" w:rsidP="00972714" w:rsidR="00972714" w:rsidRPr="00DD0A6D">
      <w:pPr>
        <w:rPr>
          <w:color w:val="FF0000"/>
        </w:rPr>
      </w:pPr>
    </w:p>
    <w:p w:rsidRDefault="00972714" w:rsidP="00972714" w:rsidR="00972714" w:rsidRPr="00DD0A6D">
      <w:r w:rsidRPr="00DD0A6D">
        <w:t>DNA:</w:t>
      </w:r>
    </w:p>
    <w:p w:rsidRDefault="000C5BB5" w:rsidP="009E2BD1" w:rsidR="009E2BD1" w:rsidRPr="00DD0A6D">
      <w:r w:rsidRPr="00DD0A6D">
        <w:t>- oglasna ploča suda 8 dana</w:t>
      </w:r>
      <w:r w:rsidR="000302CC" w:rsidRPr="00DD0A6D">
        <w:t>,</w:t>
      </w:r>
    </w:p>
    <w:p w:rsidRDefault="004A68B4" w:rsidP="00972714" w:rsidR="002E46E0" w:rsidRPr="00DD0A6D">
      <w:r w:rsidRPr="00DD0A6D">
        <w:t xml:space="preserve">- </w:t>
      </w:r>
      <w:r w:rsidR="002E46E0" w:rsidRPr="00DD0A6D">
        <w:t>Financijskoj agenciji</w:t>
      </w:r>
      <w:r w:rsidR="00515AF2" w:rsidRPr="00DD0A6D">
        <w:t>,</w:t>
      </w:r>
      <w:r w:rsidR="002E46E0" w:rsidRPr="00DD0A6D">
        <w:t xml:space="preserve"> Rijeka, </w:t>
      </w:r>
      <w:r w:rsidR="00905566" w:rsidRPr="00DD0A6D">
        <w:t xml:space="preserve">F. Kurelca 8, </w:t>
      </w:r>
      <w:r w:rsidR="002E46E0" w:rsidRPr="00DD0A6D">
        <w:t>radi objave na mrežnim stranicama (čl. 103. st. 4. OZ-a)</w:t>
      </w:r>
    </w:p>
    <w:p w:rsidRDefault="00905566" w:rsidP="00905566" w:rsidR="00905566" w:rsidRPr="00DD0A6D">
      <w:r w:rsidRPr="00DD0A6D">
        <w:t xml:space="preserve">- </w:t>
      </w:r>
      <w:r w:rsidR="0027296A" w:rsidRPr="00DD0A6D">
        <w:t>AUTO-HRVATSKA - STANICA</w:t>
      </w:r>
      <w:r w:rsidR="006D51A7">
        <w:t xml:space="preserve"> ZA TEHNIČKI PREGLED d.o.o., Os</w:t>
      </w:r>
      <w:r w:rsidR="0027296A" w:rsidRPr="00DD0A6D">
        <w:t xml:space="preserve">ječka 50, Rijeka, </w:t>
      </w:r>
    </w:p>
    <w:p w:rsidRDefault="00905566" w:rsidP="004E7232" w:rsidR="00C32B58" w:rsidRPr="00DD0A6D">
      <w:r w:rsidRPr="00DD0A6D">
        <w:t xml:space="preserve">- stečajni upravitelj </w:t>
      </w:r>
      <w:r w:rsidR="000302CC" w:rsidRPr="00DD0A6D">
        <w:t>Nikola Kruljac, Našice, Bana Jelačića 48,</w:t>
      </w:r>
    </w:p>
    <w:p w:rsidRDefault="004E7232" w:rsidP="004E7232" w:rsidR="00905566" w:rsidRPr="00DD0A6D">
      <w:r w:rsidRPr="00DD0A6D">
        <w:t xml:space="preserve">- </w:t>
      </w:r>
      <w:r w:rsidR="00905566" w:rsidRPr="00DD0A6D">
        <w:t>Republika Hrvatska po ŽDO Pula</w:t>
      </w:r>
      <w:r w:rsidR="006D51A7">
        <w:t>, Rovinjska 2a,</w:t>
      </w:r>
    </w:p>
    <w:p w:rsidRDefault="002644C6" w:rsidP="009E2BD1" w:rsidR="009E2BD1" w:rsidRPr="00DD0A6D">
      <w:pPr>
        <w:pStyle w:val="Odlomakpopisa"/>
        <w:ind w:left="0"/>
        <w:jc w:val="both"/>
        <w:rPr>
          <w:rFonts w:hAnsi="Times New Roman" w:ascii="Times New Roman"/>
          <w:b w:val="false"/>
          <w:bCs/>
          <w:lang w:eastAsia="hr-HR"/>
        </w:rPr>
      </w:pPr>
      <w:r w:rsidRPr="00DD0A6D">
        <w:rPr>
          <w:rFonts w:hAnsi="Times New Roman" w:ascii="Times New Roman"/>
          <w:b w:val="false"/>
        </w:rPr>
        <w:t xml:space="preserve">- </w:t>
      </w:r>
      <w:r w:rsidR="009E2BD1" w:rsidRPr="00DD0A6D">
        <w:rPr>
          <w:rFonts w:hAnsi="Times New Roman" w:ascii="Times New Roman"/>
          <w:b w:val="false"/>
          <w:bCs/>
          <w:lang w:eastAsia="hr-HR"/>
        </w:rPr>
        <w:t>Raiffeisen - Bezirksbank Klagenfurt Registrierte Genossen</w:t>
      </w:r>
      <w:r w:rsidR="005C562A">
        <w:rPr>
          <w:rFonts w:hAnsi="Times New Roman" w:ascii="Times New Roman"/>
          <w:b w:val="false"/>
          <w:bCs/>
          <w:lang w:eastAsia="hr-HR"/>
        </w:rPr>
        <w:t>chaft Mit Beschränkter Haftung</w:t>
      </w:r>
      <w:r w:rsidR="009E2BD1" w:rsidRPr="00DD0A6D">
        <w:rPr>
          <w:rFonts w:hAnsi="Times New Roman" w:ascii="Times New Roman"/>
          <w:b w:val="false"/>
          <w:bCs/>
          <w:lang w:eastAsia="hr-HR"/>
        </w:rPr>
        <w:t>, R. Austrija</w:t>
      </w:r>
      <w:r w:rsidR="005C562A">
        <w:rPr>
          <w:rFonts w:hAnsi="Times New Roman" w:ascii="Times New Roman"/>
          <w:b w:val="false"/>
          <w:bCs/>
          <w:lang w:eastAsia="hr-HR"/>
        </w:rPr>
        <w:t>,</w:t>
      </w:r>
      <w:r w:rsidR="009E2BD1" w:rsidRPr="00DD0A6D">
        <w:rPr>
          <w:rFonts w:hAnsi="Times New Roman" w:ascii="Times New Roman"/>
          <w:b w:val="false"/>
          <w:bCs/>
          <w:lang w:eastAsia="hr-HR"/>
        </w:rPr>
        <w:t xml:space="preserve"> po pun.</w:t>
      </w:r>
      <w:r w:rsidR="006D51A7">
        <w:rPr>
          <w:rFonts w:hAnsi="Times New Roman" w:ascii="Times New Roman"/>
          <w:b w:val="false"/>
          <w:bCs/>
          <w:lang w:eastAsia="hr-HR"/>
        </w:rPr>
        <w:t xml:space="preserve"> OD Jagar &amp; </w:t>
      </w:r>
      <w:r w:rsidR="005C562A">
        <w:rPr>
          <w:rFonts w:hAnsi="Times New Roman" w:ascii="Times New Roman"/>
          <w:b w:val="false"/>
          <w:bCs/>
          <w:lang w:eastAsia="hr-HR"/>
        </w:rPr>
        <w:t>G</w:t>
      </w:r>
      <w:r w:rsidR="006D51A7">
        <w:rPr>
          <w:rFonts w:hAnsi="Times New Roman" w:ascii="Times New Roman"/>
          <w:b w:val="false"/>
          <w:bCs/>
          <w:lang w:eastAsia="hr-HR"/>
        </w:rPr>
        <w:t xml:space="preserve">rebenar, Zagreb, Masarykova 15, </w:t>
      </w:r>
    </w:p>
    <w:p w:rsidRDefault="00905566" w:rsidP="009E2BD1" w:rsidR="004E7232" w:rsidRPr="00DD0A6D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DD0A6D">
        <w:rPr>
          <w:rFonts w:hAnsi="Times New Roman" w:ascii="Times New Roman"/>
          <w:b w:val="false"/>
        </w:rPr>
        <w:t>-</w:t>
      </w:r>
      <w:r w:rsidR="005C6E5B" w:rsidRPr="00DD0A6D">
        <w:rPr>
          <w:rFonts w:hAnsi="Times New Roman" w:ascii="Times New Roman"/>
          <w:b w:val="false"/>
        </w:rPr>
        <w:t xml:space="preserve"> z.k. odjel Buje Općinskog suda u Puli-Pola</w:t>
      </w:r>
      <w:r w:rsidR="004E7232" w:rsidRPr="00DD0A6D">
        <w:rPr>
          <w:rFonts w:hAnsi="Times New Roman" w:ascii="Times New Roman"/>
          <w:b w:val="false"/>
        </w:rPr>
        <w:t xml:space="preserve">, radi provedbe točke V izreke ovog rješenja </w:t>
      </w:r>
    </w:p>
    <w:p w:rsidRDefault="004E7232" w:rsidP="004E7232" w:rsidR="004E7232" w:rsidRPr="00DD0A6D">
      <w:pPr>
        <w:rPr>
          <w:color w:val="FF0000"/>
        </w:rPr>
      </w:pPr>
    </w:p>
    <w:p w:rsidRDefault="004E7232" w:rsidP="00FA68E8" w:rsidR="004E7232" w:rsidRPr="00DD0A6D">
      <w:pPr>
        <w:jc w:val="both"/>
      </w:pPr>
      <w:r w:rsidRPr="00DD0A6D">
        <w:t xml:space="preserve">Po pravomoćnosti: </w:t>
      </w:r>
    </w:p>
    <w:p w:rsidRDefault="004E7232" w:rsidP="000C5BB5" w:rsidR="004E7232" w:rsidRPr="00DD0A6D">
      <w:pPr>
        <w:jc w:val="both"/>
      </w:pPr>
      <w:r w:rsidRPr="00DD0A6D">
        <w:t xml:space="preserve">- </w:t>
      </w:r>
      <w:r w:rsidR="005C6E5B" w:rsidRPr="00DD0A6D">
        <w:t>z.k. odjel Buje Općinskog suda u Puli-Pola</w:t>
      </w:r>
      <w:r w:rsidRPr="00DD0A6D">
        <w:t xml:space="preserve">, uz potvrdu o plaćenoj kupovnini, radi provedbe </w:t>
      </w:r>
      <w:r w:rsidR="0068094C" w:rsidRPr="00DD0A6D">
        <w:t>točke III izreke ovog rješenja</w:t>
      </w:r>
    </w:p>
    <w:p w:rsidRDefault="00905566" w:rsidP="00296DCA" w:rsidR="00905566" w:rsidRPr="00DD0A6D">
      <w:pPr>
        <w:jc w:val="both"/>
      </w:pPr>
      <w:r w:rsidRPr="00DD0A6D">
        <w:t>- Financijskoj agenciji</w:t>
      </w:r>
      <w:r w:rsidR="00515AF2" w:rsidRPr="00DD0A6D">
        <w:t>,</w:t>
      </w:r>
      <w:r w:rsidRPr="00DD0A6D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4E7232" w:rsidP="00296DCA" w:rsidR="004E7232" w:rsidRPr="00DD0A6D">
      <w:pPr>
        <w:jc w:val="both"/>
        <w:rPr>
          <w:color w:val="FF0000"/>
        </w:rPr>
      </w:pPr>
    </w:p>
    <w:sectPr w:rsidSect="005C562A" w:rsidR="004E7232" w:rsidRPr="00DD0A6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45A" w:rsidR="00B8545A">
      <w:r>
        <w:separator/>
      </w:r>
    </w:p>
  </w:endnote>
  <w:endnote w:id="0" w:type="continuationSeparator">
    <w:p w:rsidRDefault="00B8545A" w:rsidR="00B85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45A" w:rsidR="00B8545A">
      <w:r>
        <w:separator/>
      </w:r>
    </w:p>
  </w:footnote>
  <w:footnote w:id="0" w:type="continuationSeparator">
    <w:p w:rsidRDefault="00B8545A" w:rsidR="00B85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3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C43D64">
      <w:t>1 St-864/16-49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>
      <w:tab/>
      <w:t>1 St-</w:t>
    </w:r>
    <w:r w:rsidR="004D6FB2">
      <w:t>864</w:t>
    </w:r>
    <w:r>
      <w:t>/1</w:t>
    </w:r>
    <w:r w:rsidR="004D6FB2">
      <w:t>6</w:t>
    </w:r>
    <w:r>
      <w:t>-</w:t>
    </w:r>
    <w:r w:rsidR="00C43D64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2774B"/>
    <w:rsid w:val="000302CC"/>
    <w:rsid w:val="00035608"/>
    <w:rsid w:val="00052D3E"/>
    <w:rsid w:val="0006453B"/>
    <w:rsid w:val="00071F10"/>
    <w:rsid w:val="000C5BB5"/>
    <w:rsid w:val="000E2F5A"/>
    <w:rsid w:val="000E53E3"/>
    <w:rsid w:val="00136247"/>
    <w:rsid w:val="00147F0B"/>
    <w:rsid w:val="001529EB"/>
    <w:rsid w:val="00164A9E"/>
    <w:rsid w:val="00173BAE"/>
    <w:rsid w:val="001831A7"/>
    <w:rsid w:val="001946BE"/>
    <w:rsid w:val="001B5AA0"/>
    <w:rsid w:val="001C079E"/>
    <w:rsid w:val="001E02F0"/>
    <w:rsid w:val="001F1022"/>
    <w:rsid w:val="00233C97"/>
    <w:rsid w:val="0023585B"/>
    <w:rsid w:val="00242F8D"/>
    <w:rsid w:val="00251457"/>
    <w:rsid w:val="00256E04"/>
    <w:rsid w:val="002644C6"/>
    <w:rsid w:val="0027296A"/>
    <w:rsid w:val="00290EE4"/>
    <w:rsid w:val="00296DCA"/>
    <w:rsid w:val="002E46E0"/>
    <w:rsid w:val="002E5D7E"/>
    <w:rsid w:val="003111A7"/>
    <w:rsid w:val="00333737"/>
    <w:rsid w:val="00366257"/>
    <w:rsid w:val="003811B6"/>
    <w:rsid w:val="00385DCE"/>
    <w:rsid w:val="00425282"/>
    <w:rsid w:val="00430372"/>
    <w:rsid w:val="00446407"/>
    <w:rsid w:val="0046530C"/>
    <w:rsid w:val="00472107"/>
    <w:rsid w:val="004820E5"/>
    <w:rsid w:val="00487D32"/>
    <w:rsid w:val="00487D46"/>
    <w:rsid w:val="004A68B4"/>
    <w:rsid w:val="004D6FB2"/>
    <w:rsid w:val="004E7232"/>
    <w:rsid w:val="004F72FA"/>
    <w:rsid w:val="00515AF2"/>
    <w:rsid w:val="00527997"/>
    <w:rsid w:val="00554440"/>
    <w:rsid w:val="00567E89"/>
    <w:rsid w:val="00580CA1"/>
    <w:rsid w:val="005C562A"/>
    <w:rsid w:val="005C6E5B"/>
    <w:rsid w:val="005D73EA"/>
    <w:rsid w:val="006122DA"/>
    <w:rsid w:val="00676F34"/>
    <w:rsid w:val="0068094C"/>
    <w:rsid w:val="006937AA"/>
    <w:rsid w:val="006A21F9"/>
    <w:rsid w:val="006B6676"/>
    <w:rsid w:val="006C3461"/>
    <w:rsid w:val="006D51A7"/>
    <w:rsid w:val="007078C9"/>
    <w:rsid w:val="00793C76"/>
    <w:rsid w:val="00797751"/>
    <w:rsid w:val="007A572C"/>
    <w:rsid w:val="007A6FCF"/>
    <w:rsid w:val="007D642C"/>
    <w:rsid w:val="007F2888"/>
    <w:rsid w:val="007F339B"/>
    <w:rsid w:val="00812B0C"/>
    <w:rsid w:val="00817B30"/>
    <w:rsid w:val="008464B0"/>
    <w:rsid w:val="008A1D1A"/>
    <w:rsid w:val="008A43FD"/>
    <w:rsid w:val="00905566"/>
    <w:rsid w:val="00910CDD"/>
    <w:rsid w:val="00920717"/>
    <w:rsid w:val="0093293F"/>
    <w:rsid w:val="00936FE1"/>
    <w:rsid w:val="00972714"/>
    <w:rsid w:val="00996D94"/>
    <w:rsid w:val="009E2BD1"/>
    <w:rsid w:val="009E53C6"/>
    <w:rsid w:val="009F0593"/>
    <w:rsid w:val="009F7F4F"/>
    <w:rsid w:val="00AA014D"/>
    <w:rsid w:val="00AC11DC"/>
    <w:rsid w:val="00B257EB"/>
    <w:rsid w:val="00B64BBA"/>
    <w:rsid w:val="00B8262A"/>
    <w:rsid w:val="00B8545A"/>
    <w:rsid w:val="00BE7500"/>
    <w:rsid w:val="00BF2269"/>
    <w:rsid w:val="00C01FDE"/>
    <w:rsid w:val="00C30240"/>
    <w:rsid w:val="00C31B8B"/>
    <w:rsid w:val="00C32B58"/>
    <w:rsid w:val="00C43D64"/>
    <w:rsid w:val="00C769B5"/>
    <w:rsid w:val="00C836CB"/>
    <w:rsid w:val="00CD5867"/>
    <w:rsid w:val="00CF0016"/>
    <w:rsid w:val="00CF7D91"/>
    <w:rsid w:val="00D13195"/>
    <w:rsid w:val="00D15799"/>
    <w:rsid w:val="00D2379D"/>
    <w:rsid w:val="00D366CF"/>
    <w:rsid w:val="00D5716B"/>
    <w:rsid w:val="00D76B37"/>
    <w:rsid w:val="00D943D6"/>
    <w:rsid w:val="00DB6408"/>
    <w:rsid w:val="00DD0A6D"/>
    <w:rsid w:val="00E8437E"/>
    <w:rsid w:val="00E90900"/>
    <w:rsid w:val="00E90DA1"/>
    <w:rsid w:val="00E9372C"/>
    <w:rsid w:val="00E942DF"/>
    <w:rsid w:val="00E956C0"/>
    <w:rsid w:val="00EB1793"/>
    <w:rsid w:val="00ED5077"/>
    <w:rsid w:val="00F14C50"/>
    <w:rsid w:val="00F27508"/>
    <w:rsid w:val="00F34385"/>
    <w:rsid w:val="00F70566"/>
    <w:rsid w:val="00F82927"/>
    <w:rsid w:val="00F84A81"/>
    <w:rsid w:val="00FA68E8"/>
    <w:rsid w:val="00FC5E6F"/>
    <w:rsid w:val="00FD5064"/>
    <w:rsid w:val="00FD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67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67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67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67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67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67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67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67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17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1827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6480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1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63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0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0072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41464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42109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938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717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712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09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84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604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26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St-864/2016-49</izvorni_sadrzaj>
    <derivirana_varijabla naziv="DomainObject.Oznaka_1">St-864/2016-49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St-864/2016-49</izvorni_sadrzaj>
    <derivirana_varijabla naziv="DomainObject.PoslovniBrojDokumenta_1">St-864/2016-49</derivirana_varijabla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989</properties:Words>
  <properties:Characters>5322</properties:Characters>
  <properties:Lines>124</properties:Lines>
  <properties:Paragraphs>41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2018-01-30T08:42:00Z</dcterms:created>
  <dc:creator>korisnik</dc:creator>
  <cp:lastModifiedBy>Lorena Paris Aničić</cp:lastModifiedBy>
  <cp:lastPrinted>2017-03-07T09:42:00Z</cp:lastPrinted>
  <dcterms:modified xmlns:xsi="http://www.w3.org/2001/XMLSchema-instance" xsi:type="dcterms:W3CDTF">2018-01-30T09:48:00Z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St-864/2016-49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