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d788" w14:paraId="75cd788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F4441C">
        <w:t>116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</w:t>
      </w:r>
      <w:r w:rsidR="00104779">
        <w:t xml:space="preserve"> </w:t>
      </w:r>
      <w:r w:rsidR="00F4441C">
        <w:rPr>
          <w:b/>
        </w:rPr>
        <w:t>H.M. BAU j.d.o.o. Vinkovci, J. Lovretića 82, OIB: 74891166515, MBS: 030169300</w:t>
      </w:r>
      <w:r w:rsidR="0072710A">
        <w:t xml:space="preserve">, </w:t>
      </w:r>
      <w:r w:rsidR="003B4C28">
        <w:t xml:space="preserve">dana </w:t>
      </w:r>
      <w:r w:rsidR="00F4441C">
        <w:t>8.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F4441C">
        <w:t>Josip Hosel, Vinkovci, J. Lovretića 82, OIB: 79829556305</w:t>
      </w:r>
      <w:r w:rsidR="00DC051C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F4441C">
        <w:rPr>
          <w:b/>
        </w:rPr>
        <w:t>116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4441C">
        <w:rPr>
          <w:b/>
        </w:rPr>
        <w:t>H.M. BAU j.d.o.o. Vinkovci, J. Lovretića 82, OIB: 74891166515, MBS: 030169300</w:t>
      </w:r>
      <w:r w:rsidR="00F4441C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  <w:r w:rsidR="00DC051C">
        <w:rPr>
          <w:b/>
        </w:rPr>
        <w:t xml:space="preserve"> </w:t>
      </w:r>
      <w:r w:rsidR="00F4441C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4441C">
        <w:t xml:space="preserve">Josip Hosel, Vinkovci, J. Lovretića 82, OIB: 79829556305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F4441C">
        <w:t>Josip Hosel, Vinkovci, J. Lovretića 82, OIB: 79829556305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F4441C">
        <w:t xml:space="preserve">Josip Hosel, Vinkovci, J. Lovretića 82, OIB: 79829556305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F4441C" w:rsidP="00F4441C" w:rsidR="00F4441C">
      <w:pPr>
        <w:jc w:val="right"/>
      </w:pPr>
      <w:r>
        <w:t>6 Broj: St-116/18-3</w:t>
      </w:r>
    </w:p>
    <w:p w:rsidRDefault="00833ACB" w:rsidP="00A55821" w:rsidR="00833ACB">
      <w:pPr>
        <w:ind w:firstLine="720"/>
        <w:jc w:val="both"/>
      </w:pPr>
    </w:p>
    <w:p w:rsidRDefault="00F4441C" w:rsidP="00A55821" w:rsidR="00F4441C">
      <w:pPr>
        <w:ind w:firstLine="720"/>
        <w:jc w:val="both"/>
      </w:pPr>
    </w:p>
    <w:p w:rsidRDefault="00F4441C" w:rsidP="00A55821" w:rsidR="00F4441C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F4441C">
        <w:t>Josip Hosel, Vinkovci, J. Lovretića 82, OIB: 79829556305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4441C">
        <w:t>8. ožujka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4441C">
      <w:pPr>
        <w:numPr>
          <w:ilvl w:val="0"/>
          <w:numId w:val="6"/>
        </w:numPr>
        <w:jc w:val="both"/>
      </w:pPr>
      <w:r>
        <w:t xml:space="preserve">z.z. dužnika </w:t>
      </w:r>
      <w:r w:rsidR="00F4441C">
        <w:t>Josip Hosel, Vinkovci, J. Lovretića 82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F4441C">
        <w:t>19.4.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F6C" w:rsidR="006C3F6C">
      <w:r>
        <w:separator/>
      </w:r>
    </w:p>
  </w:endnote>
  <w:endnote w:id="0" w:type="continuationSeparator">
    <w:p w:rsidRDefault="006C3F6C" w:rsidR="006C3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F6C" w:rsidR="006C3F6C">
      <w:r>
        <w:separator/>
      </w:r>
    </w:p>
  </w:footnote>
  <w:footnote w:id="0" w:type="continuationSeparator">
    <w:p w:rsidRDefault="006C3F6C" w:rsidR="006C3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0E2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2408"/>
    <w:rsid w:val="006A56C2"/>
    <w:rsid w:val="006C3F6C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8D0E2E"/>
    <w:rsid w:val="009001D6"/>
    <w:rsid w:val="00900907"/>
    <w:rsid w:val="00910BDF"/>
    <w:rsid w:val="0093450C"/>
    <w:rsid w:val="00935547"/>
    <w:rsid w:val="00960C63"/>
    <w:rsid w:val="00961D63"/>
    <w:rsid w:val="00963406"/>
    <w:rsid w:val="009677D2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051C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41C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  <w:rsid w:val="00FE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0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0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 BAU j.d.o.o. za građevinarstvo i trgovinu</izvorni_sadrzaj>
    <derivirana_varijabla naziv="DomainObject.Predmet.ProtustrankaFormated_1">  H.M. BAU j.d.o.o. za građevinarstvo i trgovinu</derivirana_varijabla>
  </DomainObject.Predmet.ProtustrankaFormated>
  <DomainObject.Predmet.ProtustrankaFormatedOIB>
    <izvorni_sadrzaj>  H.M. BAU j.d.o.o. za građevinarstvo i trgovinu, OIB 74891166515</izvorni_sadrzaj>
    <derivirana_varijabla naziv="DomainObject.Predmet.ProtustrankaFormatedOIB_1">  H.M. BAU j.d.o.o. za građevinarstvo i trgovinu, OIB 74891166515</derivirana_varijabla>
  </DomainObject.Predmet.ProtustrankaFormatedOIB>
  <DomainObject.Predmet.ProtustrankaFormatedWithAdress>
    <izvorni_sadrzaj> H.M. BAU j.d.o.o. za građevinarstvo i trgovinu, Josipa Lovretića 82, 32100 Vinkovci</izvorni_sadrzaj>
    <derivirana_varijabla naziv="DomainObject.Predmet.ProtustrankaFormatedWithAdress_1"> H.M. BAU j.d.o.o. za građevinarstvo i trgovinu, Josipa Lovretića 82, 32100 Vinkovci</derivirana_varijabla>
  </DomainObject.Predmet.ProtustrankaFormatedWithAdress>
  <DomainObject.Predmet.ProtustrankaFormatedWithAdressOIB>
    <izvorni_sadrzaj> H.M. BAU j.d.o.o. za građevinarstvo i trgovinu, OIB 74891166515, Josipa Lovretića 82, 32100 Vinkovci</izvorni_sadrzaj>
    <derivirana_varijabla naziv="DomainObject.Predmet.ProtustrankaFormatedWithAdressOIB_1"> H.M. BAU j.d.o.o. za građevinarstvo i trgovinu, OIB 74891166515, Josipa Lovretića 82, 32100 Vinkovci</derivirana_varijabla>
  </DomainObject.Predmet.ProtustrankaFormatedWithAdressOIB>
  <DomainObject.Predmet.ProtustrankaWithAdress>
    <izvorni_sadrzaj>H.M. BAU j.d.o.o. za građevinarstvo i trgovinu Josipa Lovretića 82, 32100 Vinkovci</izvorni_sadrzaj>
    <derivirana_varijabla naziv="DomainObject.Predmet.ProtustrankaWithAdress_1">H.M. BAU j.d.o.o. za građevinarstvo i trgovinu Josipa Lovretića 82, 32100 Vinkovci</derivirana_varijabla>
  </DomainObject.Predmet.ProtustrankaWithAdress>
  <DomainObject.Predmet.ProtustrankaWithAdressOIB>
    <izvorni_sadrzaj>H.M. BAU j.d.o.o. za građevinarstvo i trgovinu, OIB 74891166515, Josipa Lovretića 82, 32100 Vinkovci</izvorni_sadrzaj>
    <derivirana_varijabla naziv="DomainObject.Predmet.ProtustrankaWithAdressOIB_1">H.M. BAU j.d.o.o. za građevinarstvo i trgovinu, OIB 74891166515, Josipa Lovretića 82, 32100 Vinkovci</derivirana_varijabla>
  </DomainObject.Predmet.ProtustrankaWithAdressOIB>
  <DomainObject.Predmet.ProtustrankaNazivFormated>
    <izvorni_sadrzaj>H.M. BAU j.d.o.o. za građevinarstvo i trgovinu</izvorni_sadrzaj>
    <derivirana_varijabla naziv="DomainObject.Predmet.ProtustrankaNazivFormated_1">H.M. BAU j.d.o.o. za građevinarstvo i trgovinu</derivirana_varijabla>
  </DomainObject.Predmet.ProtustrankaNazivFormated>
  <DomainObject.Predmet.ProtustrankaNazivFormatedOIB>
    <izvorni_sadrzaj>H.M. BAU j.d.o.o. za građevinarstvo i trgovinu, OIB 74891166515</izvorni_sadrzaj>
    <derivirana_varijabla naziv="DomainObject.Predmet.ProtustrankaNazivFormatedOIB_1">H.M. BAU j.d.o.o. za građevinarstvo i trgovinu, OIB 74891166515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H.M. BAU j.d.o.o. za građevinarstvo i trgovinu</item>
    </izvorni_sadrzaj>
    <derivirana_varijabla naziv="DomainObject.Predmet.ProtuStrankaListFormated_1">
      <item>H.M. BAU j.d.o.o. za građevinarstvo i trgovinu</item>
    </derivirana_varijabla>
  </DomainObject.Predmet.ProtuStrankaListFormated>
  <DomainObject.Predmet.ProtuStrankaListFormatedOIB>
    <izvorni_sadrzaj>
      <item>H.M. BAU j.d.o.o. za građevinarstvo i trgovinu, OIB 74891166515</item>
    </izvorni_sadrzaj>
    <derivirana_varijabla naziv="DomainObject.Predmet.ProtuStrankaListFormatedOIB_1">
      <item>H.M. BAU j.d.o.o. za građevinarstvo i trgovinu, OIB 74891166515</item>
    </derivirana_varijabla>
  </DomainObject.Predmet.ProtuStrankaListFormatedOIB>
  <DomainObject.Predmet.ProtuStrankaListFormatedWithAdress>
    <izvorni_sadrzaj>
      <item>H.M. BAU j.d.o.o. za građevinarstvo i trgovinu, Josipa Lovretića 82, 32100 Vinkovci</item>
    </izvorni_sadrzaj>
    <derivirana_varijabla naziv="DomainObject.Predmet.ProtuStrankaListFormatedWithAdress_1">
      <item>H.M. BAU j.d.o.o. za građevinarstvo i trgovinu, Josipa Lovretića 82, 32100 Vinkovci</item>
    </derivirana_varijabla>
  </DomainObject.Predmet.ProtuStrankaListFormatedWithAdress>
  <DomainObject.Predmet.ProtuStrankaListFormatedWithAdressOIB>
    <izvorni_sadrzaj>
      <item>H.M. BAU j.d.o.o. za građevinarstvo i trgovinu, OIB 74891166515, Josipa Lovretića 82, 32100 Vinkovci</item>
    </izvorni_sadrzaj>
    <derivirana_varijabla naziv="DomainObject.Predmet.ProtuStrankaListFormatedWithAdressOIB_1">
      <item>H.M. BAU j.d.o.o. za građevinarstvo i trgovinu, OIB 74891166515, Josipa Lovretića 82, 32100 Vinkovci</item>
    </derivirana_varijabla>
  </DomainObject.Predmet.ProtuStrankaListFormatedWithAdressOIB>
  <DomainObject.Predmet.ProtuStrankaListNazivFormated>
    <izvorni_sadrzaj>
      <item>H.M. BAU j.d.o.o. za građevinarstvo i trgovinu</item>
    </izvorni_sadrzaj>
    <derivirana_varijabla naziv="DomainObject.Predmet.ProtuStrankaListNazivFormated_1">
      <item>H.M. BAU j.d.o.o. za građevinarstvo i trgovinu</item>
    </derivirana_varijabla>
  </DomainObject.Predmet.ProtuStrankaListNazivFormated>
  <DomainObject.Predmet.ProtuStrankaListNazivFormatedOIB>
    <izvorni_sadrzaj>
      <item>H.M. BAU j.d.o.o. za građevinarstvo i trgovinu, OIB 74891166515</item>
    </izvorni_sadrzaj>
    <derivirana_varijabla naziv="DomainObject.Predmet.ProtuStrankaListNazivFormatedOIB_1">
      <item>H.M. BAU j.d.o.o. za građevinarstvo i trgovinu, OIB 74891166515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H.M. BAU j.d.o.o. za građevinarstvo i trgovinu</izvorni_sadrzaj>
    <derivirana_varijabla naziv="DomainObject.Predmet.ProtustrankaIDrugi_1">H.M. BAU j.d.o.o.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H.M. BAU j.d.o.o. za građevinarstvo i trgovinu, OIB 74891166515, Josipa Lovretića 82, 32100 Vinkovci</izvorni_sadrzaj>
    <derivirana_varijabla naziv="DomainObject.Predmet.ProtustrankaIDrugiAdressOIB_1">H.M. BAU j.d.o.o. za građevinarstvo i trgovinu, OIB 74891166515, Josipa Lovretića 82,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H.M. BAU j.d.o.o. za građevinarstvo i trgovinu</item>
    </izvorni_sadrzaj>
    <derivirana_varijabla naziv="DomainObject.Predmet.SudioniciListNaziv_1">
      <item>FINA RC OSIJEK</item>
      <item>H.M. BAU j.d.o.o. za građevinarstvo i trgovinu</item>
    </derivirana_varijabla>
  </DomainObject.Predmet.SudioniciListNaziv>
  <DomainObject.Predmet.SudioniciListAdressOIB>
    <izvorni_sadrzaj>
      <item>FINA RC OSIJEK, OIB 85821130368</item>
      <item>H.M. BAU j.d.o.o. za građevinarstvo i trgovinu, OIB 74891166515, Josipa Lovretića 82,32100 Vinkovci</item>
    </izvorni_sadrzaj>
    <derivirana_varijabla naziv="DomainObject.Predmet.SudioniciListAdressOIB_1">
      <item>FINA RC OSIJEK, OIB 85821130368</item>
      <item>H.M. BAU j.d.o.o. za građevinarstvo i trgovinu, OIB 74891166515, Josipa Lovretića 82,32100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74891166515</item>
    </izvorni_sadrzaj>
    <derivirana_varijabla naziv="DomainObject.Predmet.SudioniciListNazivOIB_1">
      <item>, OIB 85821130368</item>
      <item>, OIB 74891166515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376A0-BF82-43F8-8E4F-563436AC3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2385</properties:Characters>
  <properties:Lines>125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2018-03-08T09:19:00Z</cp:lastPrinted>
  <dcterms:modified xmlns:xsi="http://www.w3.org/2001/XMLSchema-instance" xsi:type="dcterms:W3CDTF">2018-03-08T09:20:00Z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 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