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2988" w14:paraId="5862988" w:rsidRDefault="004D2732" w:rsidP="005D4752" w:rsidR="000674B3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752" w:rsidP="005D4752" w:rsidR="005D4752" w:rsidRPr="000674B3">
      <w:pPr>
        <w:rPr>
          <w:b/>
          <w:sz w:val="22"/>
          <w:szCs w:val="22"/>
        </w:rPr>
      </w:pPr>
      <w:r w:rsidRPr="000674B3">
        <w:rPr>
          <w:b/>
          <w:sz w:val="22"/>
          <w:szCs w:val="22"/>
        </w:rPr>
        <w:t>REPUBLIKA HRVATSKA</w:t>
      </w:r>
    </w:p>
    <w:p w:rsidRDefault="005D4752" w:rsidP="005D4752" w:rsidR="000674B3" w:rsidRPr="000674B3">
      <w:pPr>
        <w:rPr>
          <w:b/>
          <w:sz w:val="22"/>
          <w:szCs w:val="22"/>
        </w:rPr>
      </w:pPr>
      <w:r w:rsidRPr="000674B3">
        <w:rPr>
          <w:b/>
          <w:sz w:val="22"/>
          <w:szCs w:val="22"/>
        </w:rPr>
        <w:t xml:space="preserve">TRGOVAČKI SUD U ZAGREBU </w:t>
      </w:r>
    </w:p>
    <w:p w:rsidRDefault="000674B3" w:rsidP="005D4752" w:rsidR="005D4752" w:rsidRPr="000674B3">
      <w:pPr>
        <w:rPr>
          <w:sz w:val="22"/>
          <w:szCs w:val="22"/>
        </w:rPr>
      </w:pPr>
      <w:r w:rsidRPr="000674B3">
        <w:rPr>
          <w:b/>
          <w:sz w:val="22"/>
          <w:szCs w:val="22"/>
        </w:rPr>
        <w:t>Zagreb, Amruševa 2/II</w:t>
      </w:r>
      <w:r w:rsidR="005D4752" w:rsidRPr="000674B3">
        <w:rPr>
          <w:b/>
          <w:sz w:val="22"/>
          <w:szCs w:val="22"/>
        </w:rPr>
        <w:t xml:space="preserve">                                                      </w:t>
      </w:r>
      <w:r w:rsidRPr="000674B3">
        <w:rPr>
          <w:b/>
          <w:sz w:val="22"/>
          <w:szCs w:val="22"/>
        </w:rPr>
        <w:tab/>
      </w:r>
      <w:r w:rsidRPr="000674B3">
        <w:rPr>
          <w:b/>
          <w:sz w:val="22"/>
          <w:szCs w:val="22"/>
        </w:rPr>
        <w:tab/>
      </w:r>
      <w:r w:rsidRPr="000674B3">
        <w:rPr>
          <w:b/>
          <w:sz w:val="22"/>
          <w:szCs w:val="22"/>
        </w:rPr>
        <w:tab/>
      </w:r>
      <w:r w:rsidR="005D4752" w:rsidRPr="000674B3">
        <w:rPr>
          <w:b/>
          <w:sz w:val="22"/>
          <w:szCs w:val="22"/>
        </w:rPr>
        <w:t xml:space="preserve">  12 St-1177/2013</w:t>
      </w:r>
    </w:p>
    <w:p w:rsidRDefault="005D4752" w:rsidP="005D4752" w:rsidR="005D4752" w:rsidRPr="000674B3">
      <w:pPr>
        <w:rPr>
          <w:sz w:val="22"/>
          <w:szCs w:val="22"/>
        </w:rPr>
      </w:pPr>
    </w:p>
    <w:p w:rsidRDefault="005D4752" w:rsidP="005D4752" w:rsidR="005D4752">
      <w:pPr>
        <w:jc w:val="center"/>
        <w:rPr>
          <w:b/>
        </w:rPr>
      </w:pPr>
    </w:p>
    <w:p w:rsidRDefault="005D4752" w:rsidP="005D4752" w:rsidR="005D475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5D4752" w:rsidP="005D4752" w:rsidR="005D4752">
      <w:pPr>
        <w:jc w:val="center"/>
        <w:rPr>
          <w:b/>
        </w:rPr>
      </w:pPr>
    </w:p>
    <w:p w:rsidRDefault="005D4752" w:rsidP="00B867CC" w:rsidR="003A512B">
      <w:pPr>
        <w:jc w:val="both"/>
      </w:pPr>
      <w:r w:rsidRPr="000E6E83">
        <w:rPr>
          <w:lang w:val="en-GB"/>
        </w:rPr>
        <w:t>TRGOVAČKI SUD U ZAGREBU po sucu Nini Radiću, kao stečajnom sucu u stečajnom postupku nad dužnikom GABREK – AUTO d.o.o.</w:t>
      </w:r>
      <w:r w:rsidR="00B867CC">
        <w:rPr>
          <w:lang w:val="en-GB"/>
        </w:rPr>
        <w:t xml:space="preserve"> u stečaju </w:t>
      </w:r>
      <w:r w:rsidRPr="000E6E83">
        <w:rPr>
          <w:lang w:val="en-GB"/>
        </w:rPr>
        <w:t xml:space="preserve"> Strmec Samoborski, Hrvatskih branitelja 56, MBS:080376614, OIB:86230919516</w:t>
      </w:r>
      <w:r>
        <w:t xml:space="preserve">, </w:t>
      </w:r>
      <w:r w:rsidR="00B867CC">
        <w:t>18</w:t>
      </w:r>
      <w:r>
        <w:t xml:space="preserve">. </w:t>
      </w:r>
      <w:r w:rsidR="00B867CC">
        <w:t>ožujka</w:t>
      </w:r>
      <w:r>
        <w:t xml:space="preserve"> 201</w:t>
      </w:r>
      <w:r w:rsidR="00B867CC">
        <w:t>6</w:t>
      </w:r>
      <w:r>
        <w:t xml:space="preserve">. </w:t>
      </w:r>
      <w:r w:rsidR="00B867CC">
        <w:t>G</w:t>
      </w:r>
      <w:r>
        <w:t>odine</w:t>
      </w:r>
      <w:r w:rsidR="00B867CC">
        <w:t>,</w:t>
      </w:r>
    </w:p>
    <w:p w:rsidRDefault="00B867CC" w:rsidP="00C52E4E" w:rsidR="00B867CC">
      <w:pPr>
        <w:jc w:val="center"/>
        <w:rPr>
          <w:b/>
        </w:rPr>
      </w:pPr>
    </w:p>
    <w:p w:rsidRDefault="000E7C9B" w:rsidP="00C52E4E" w:rsidR="003A512B">
      <w:pPr>
        <w:jc w:val="center"/>
        <w:rPr>
          <w:b/>
        </w:rPr>
      </w:pPr>
      <w:r w:rsidRPr="000E7C9B">
        <w:rPr>
          <w:b/>
        </w:rPr>
        <w:t xml:space="preserve">r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j</w:t>
      </w:r>
      <w:r w:rsidRPr="000E7C9B">
        <w:rPr>
          <w:b/>
        </w:rPr>
        <w:t xml:space="preserve">   </w:t>
      </w:r>
      <w:r w:rsidR="003A512B" w:rsidRPr="000E7C9B">
        <w:rPr>
          <w:b/>
        </w:rPr>
        <w:t>e</w:t>
      </w:r>
      <w:r w:rsidRPr="000E7C9B">
        <w:rPr>
          <w:b/>
        </w:rPr>
        <w:t xml:space="preserve">   </w:t>
      </w:r>
      <w:r w:rsidR="003A512B" w:rsidRPr="000E7C9B">
        <w:rPr>
          <w:b/>
        </w:rPr>
        <w:t>š</w:t>
      </w:r>
      <w:r w:rsidRPr="000E7C9B">
        <w:rPr>
          <w:b/>
        </w:rPr>
        <w:t xml:space="preserve">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o</w:t>
      </w:r>
      <w:r w:rsidRPr="000E7C9B">
        <w:rPr>
          <w:b/>
        </w:rPr>
        <w:t xml:space="preserve">   </w:t>
      </w:r>
      <w:r>
        <w:rPr>
          <w:b/>
        </w:rPr>
        <w:t xml:space="preserve">     </w:t>
      </w:r>
      <w:r w:rsidRPr="000E7C9B">
        <w:rPr>
          <w:b/>
        </w:rPr>
        <w:t xml:space="preserve">   </w:t>
      </w:r>
      <w:r w:rsidR="003A512B" w:rsidRPr="000E7C9B">
        <w:rPr>
          <w:b/>
        </w:rPr>
        <w:t xml:space="preserve"> j</w:t>
      </w:r>
      <w:r w:rsidRPr="000E7C9B">
        <w:rPr>
          <w:b/>
        </w:rPr>
        <w:t xml:space="preserve">  </w:t>
      </w:r>
      <w:r w:rsidR="003A512B" w:rsidRPr="000E7C9B">
        <w:rPr>
          <w:b/>
        </w:rPr>
        <w:t>e</w:t>
      </w:r>
    </w:p>
    <w:p w:rsidRDefault="00C52E4E" w:rsidP="00C52E4E" w:rsidR="00C52E4E" w:rsidRPr="00C52E4E">
      <w:pPr>
        <w:jc w:val="center"/>
        <w:rPr>
          <w:b/>
        </w:rPr>
      </w:pPr>
    </w:p>
    <w:p w:rsidRDefault="00B867CC" w:rsidP="00B867CC" w:rsidR="00B867CC" w:rsidRPr="00B867CC">
      <w:pPr>
        <w:jc w:val="both"/>
        <w:rPr>
          <w:b/>
          <w:sz w:val="22"/>
          <w:szCs w:val="22"/>
        </w:rPr>
      </w:pPr>
      <w:r w:rsidRPr="001C31CE">
        <w:rPr>
          <w:b/>
          <w:sz w:val="22"/>
          <w:szCs w:val="22"/>
        </w:rPr>
        <w:t>I        Sud određuje način unovčenja nekretnina, upisanih u zemljišne knjig</w:t>
      </w:r>
      <w:r w:rsidR="00C26D6E">
        <w:rPr>
          <w:b/>
          <w:sz w:val="22"/>
          <w:szCs w:val="22"/>
        </w:rPr>
        <w:t>e</w:t>
      </w:r>
      <w:r>
        <w:rPr>
          <w:b/>
          <w:sz w:val="22"/>
          <w:szCs w:val="22"/>
        </w:rPr>
        <w:t xml:space="preserve">, </w:t>
      </w:r>
      <w:r>
        <w:t>Općinskog građanskog suda u Zagrebu,K.O. VRAPČE NOVO</w:t>
      </w:r>
    </w:p>
    <w:p w:rsidRDefault="00B867CC" w:rsidP="00B867CC" w:rsidR="00B867CC">
      <w:r>
        <w:t xml:space="preserve">i to u </w:t>
      </w:r>
      <w:r w:rsidRPr="00F26862">
        <w:rPr>
          <w:b/>
        </w:rPr>
        <w:t>z.k.ul. 8285</w:t>
      </w:r>
      <w:r>
        <w:t xml:space="preserve"> </w:t>
      </w:r>
    </w:p>
    <w:p w:rsidRDefault="00B867CC" w:rsidP="00B867CC" w:rsidR="00B867CC">
      <w:pPr>
        <w:pStyle w:val="Odlomakpopisa"/>
        <w:numPr>
          <w:ilvl w:val="0"/>
          <w:numId w:val="6"/>
        </w:numPr>
        <w:jc w:val="both"/>
      </w:pPr>
      <w:r>
        <w:t xml:space="preserve"> poduložak 1, na listu A opisano kao STAMBENA ZGRADA BR. 8 (POVRŠINE 125 M2) I DVORIŠTE (POVRŠINE 219 M2 ) BOLNIČKA CESTA u površini 344 m2, sve na kat. čestici 1223/3, na listu B upisano kao 1. etaža 1654/10000 stan oznake S1 u podrumu koji se sastoji od : hodnik, dnevni boravak, kuhinja, kupaonica i soba, ukupne površine 46,75 m2, s pripatkom: parkirnim mjestom u dvorištu oznake PM1 površine 11,50 m2 u planu etažiranja označeno kare uzorkom crvene boje na kojoj nekretnini je na listu C upisano pravo pod Z-6749/10 , Z-29554/07,  u korist ERSTE&amp;STEIERMARKISCHE BANK d.d. Rijeka</w:t>
      </w:r>
    </w:p>
    <w:p w:rsidRDefault="00B867CC" w:rsidP="00B867CC" w:rsidR="00B867CC">
      <w:pPr>
        <w:pStyle w:val="Odlomakpopisa"/>
        <w:numPr>
          <w:ilvl w:val="0"/>
          <w:numId w:val="6"/>
        </w:numPr>
        <w:jc w:val="both"/>
      </w:pPr>
      <w:r>
        <w:t>poduložak 2, na listu A opisano kao STAMBENA ZGRADA BR. 8 (POVRŠINE 125 M2) I DVORIŠTE (POVRŠINE 219 M2 ) BOLNIČKA CESTA u površini 344 m2, sve na kat. čestici 1223/3, na listu B upisano kao 2. etaža  1693/10000 stan oznake S2 u prizemlju, koji se sastoji od:hodnik, dnevni boravak, kuhinja, kupaonica i soba, ukupne površine 45,53 m2, s pripatcima, lođa u prizemlju površine 3,20 m2 i parkirno mjesto u dvorištu oznake PM3 površine 11,50 m2 u planu etažiranja označeno kosim crtama plave boje na kojoj nekretnini je na listu C upisano pravo pod Z-6749/10 , Z-29554/07,  u korist ERSTE&amp;STEIERMARKISCHE BANK d.d. Rijeka</w:t>
      </w:r>
    </w:p>
    <w:p w:rsidRDefault="00B867CC" w:rsidP="00B867CC" w:rsidR="00B867CC">
      <w:pPr>
        <w:pStyle w:val="Odlomakpopisa"/>
        <w:numPr>
          <w:ilvl w:val="0"/>
          <w:numId w:val="6"/>
        </w:numPr>
        <w:jc w:val="both"/>
      </w:pPr>
      <w:r>
        <w:t>poduložak 3, na listu A opisano kao STAMBENA ZGRADA BR. 8 (POVRŠINE 125 M2) I DVORIŠTE (POVRŠINE 219 M2 ) BOLNIČKA CESTA u površini 344 m2, sve na kat. čestici 1223/3, na listu B upisano kao 3. etaža  1797/10000 stan S3 na katu, koji se sastoji od: hodnik, dnevni boravak, kuhinja, kupaonica i soba, ukupne površine 44,78, s pripatcima:lođa na katu površine 3,20 m2 i garažno mjesto u prizemlju oznake GM2 površine 13,50 m2 u planu etažiranja označeno opekarskim uzorkom zelene boje na kojoj nekretnini je na listu C upisano pravo pod Z-6749/10 , Z-29554/07,  u korist ERSTE&amp;STEIERMARKISCHE BANK d.d. Rijeka</w:t>
      </w:r>
    </w:p>
    <w:p w:rsidRDefault="00B867CC" w:rsidP="00B867CC" w:rsidR="00B867CC">
      <w:pPr>
        <w:pStyle w:val="Odlomakpopisa"/>
        <w:numPr>
          <w:ilvl w:val="0"/>
          <w:numId w:val="6"/>
        </w:numPr>
        <w:jc w:val="both"/>
      </w:pPr>
      <w:r>
        <w:t xml:space="preserve">poduložak 5, na listu A opisano kao STAMBENA ZGRADA BR. 8 (POVRŠINE 125 M2) I DVORIŠTE (POVRŠINE 219 M2 ) BOLNIČKA CESTA u površini 344 m2, sve na kat. čestici 1223/3, na listu B upisano kao 5. etaža 1103/10000 stan S5 u potkrovlju, koji se sastoji od :hodnik, dnevni boravak, kuhinja i kupaonica, ukupne površine 24,14 m2, s pripatcima: terasa u potkrovlju površine 22,33 m2 i parkirno </w:t>
      </w:r>
      <w:r>
        <w:lastRenderedPageBreak/>
        <w:t>mjesto u dvorištu oznake PM2, površine 13,50 m2 u planu etažiranja označeno cik-cak uzorkom lila boje na kojoj nekretnini je na listu C upisano pravo pod Z-6749/10 , Z-29554/07,  u korist ERSTE&amp;STEIERMARKISCHE BANK d.d. Rijeka</w:t>
      </w:r>
    </w:p>
    <w:p w:rsidRDefault="00B867CC" w:rsidP="00B867CC" w:rsidR="00B867CC">
      <w:pPr>
        <w:pStyle w:val="Odlomakpopisa"/>
        <w:numPr>
          <w:ilvl w:val="0"/>
          <w:numId w:val="6"/>
        </w:numPr>
        <w:jc w:val="both"/>
      </w:pPr>
      <w:r>
        <w:t>poduložak 6, na listu A opisano kao STAMBENA ZGRADA BR. 8 (POVRŠINE 125 M2) I DVORIŠTE (POVRŠINE 219 M2 ) BOLNIČKA CESTA u površini 344 m2, sve na kat. čestici 1223/3, na listu B upisano kao 6. etaža 1737/10000 stan oznake S6 u potkorvlju, koji se sastoji od : hodnik, dnevni boravak, kuhinja, kupaonica i soba, ukupne površine 42,62 m2 s pripatcima:terasa u potkrovlju površine 10,70 m2 i garažno mjesto u prizemlju oznake GM 3 površine 13,66 m2, u planu etažiranja označeno heksagonima crne boje na kojoj nekretnini je na listu C upisano pravo pod Z-6749/10 , Z-29554/07,  u korist ERSTE&amp;STEIERMARKISCHE BANK d.d. Rijeka</w:t>
      </w:r>
    </w:p>
    <w:p w:rsidRDefault="00B867CC" w:rsidP="00B867CC" w:rsidR="00B867CC">
      <w:pPr>
        <w:pStyle w:val="Odlomakpopisa"/>
        <w:numPr>
          <w:ilvl w:val="0"/>
          <w:numId w:val="6"/>
        </w:numPr>
        <w:jc w:val="both"/>
      </w:pPr>
      <w:r w:rsidRPr="00F26862">
        <w:rPr>
          <w:b/>
        </w:rPr>
        <w:t>z.k.ul 8284</w:t>
      </w:r>
      <w:r>
        <w:t xml:space="preserve">, </w:t>
      </w:r>
    </w:p>
    <w:p w:rsidRDefault="00B867CC" w:rsidP="00B867CC" w:rsidR="00B867CC">
      <w:pPr>
        <w:pStyle w:val="Odlomakpopisa"/>
        <w:numPr>
          <w:ilvl w:val="0"/>
          <w:numId w:val="6"/>
        </w:numPr>
        <w:jc w:val="both"/>
      </w:pPr>
      <w:r>
        <w:t>poduložak 1, na listu A opisano kao STAMBENA ZGRADA BROJ 8A ( POVRŠINE 125 M2) I DVORIŠTE ( POVRŠINE 233 M2) , BOLNIČKA CESTA u površini 358 m2 sve na kat. čestici 1223/2, na listu B opisano kao 1. etaža 1676/10000 stan S1 u podrumu građevine, koji se sastoji od:hodnik, dnevni boravak, kuhinja, kupaonica i soba, ukupne površine 46,65 m2, s pripatkom: parkirnim mejstom u dvorištu, oznake PM 1, površine 12,50 m2 u planu etažiranja označeno uzorkom crvene boje na kojoj nekretnini je na listu C upisno pravo pod Z-23505/11, Z-6749/10, Z-29554/07, Z-12015/08, Z-8011/09 u korist ERSTE&amp;STEIERMARKISCHE BANK d.d. Rijeka i Z-36881/12 u korist Republike Hrvatske</w:t>
      </w:r>
    </w:p>
    <w:p w:rsidRDefault="00B867CC" w:rsidP="00B867CC" w:rsidR="00B867CC">
      <w:pPr>
        <w:pStyle w:val="Odlomakpopisa"/>
        <w:numPr>
          <w:ilvl w:val="0"/>
          <w:numId w:val="6"/>
        </w:numPr>
        <w:jc w:val="both"/>
      </w:pPr>
      <w:r>
        <w:t>poduložak 2, na listu A opisano kao STAMBENA ZGRADA BROJ 8A ( POVRŠINE 125 M2) I DVORIŠTE ( POVRŠINE 233 M2) , BOLNIČKA CESTA u površini 358 m2 sve na kat. čestici 1223/2, na listu B opisano kao 2. etaža 1716/10000 stan S2 u prizemlju građevine, koji se sastoji od:hodnik, dnevni boravak, kuhinja, kupaonica i soba, ukupne površine 45,64 m2 s pripatcima:lođa u prizemlju površine 3,20 m2 i parkirno mjesto u dvorištu oznake PM2 površine 12,50 m2 u planu etažiranja označeno kosim crtama plave boje</w:t>
      </w:r>
      <w:r w:rsidRPr="00B74620">
        <w:t xml:space="preserve"> </w:t>
      </w:r>
      <w:r>
        <w:t>na kojoj nekretnini je na listu C upisno pravo pod Z-23505/11, Z-6749/10, Z-29554/07, Z-12015/08, Z-8011/09 u korist ERSTE&amp;STEIERMARKISCHE BANK d.d. Rijeka i Z-36881/12 u korist Republike Hrvatske</w:t>
      </w:r>
    </w:p>
    <w:p w:rsidRDefault="00B867CC" w:rsidP="00B867CC" w:rsidR="00B867CC">
      <w:pPr>
        <w:pStyle w:val="Odlomakpopisa"/>
        <w:numPr>
          <w:ilvl w:val="0"/>
          <w:numId w:val="6"/>
        </w:numPr>
        <w:jc w:val="both"/>
      </w:pPr>
      <w:r>
        <w:t>poduložak 3, na listu A opisano kao STAMBENA ZGRADA BROJ 8A ( POVRŠINE 125 M2) I DVORIŠTE ( POVRŠINE 233 M2) , BOLNIČKA CESTA u površini 358 m2 sve na kat. čestici 1223/2, na listu B opisano kao 3. etaža 1807/10000 stan S3 na katu, koji se sastoji od:hodnik, dnevni boravak, kuhinja, kupaonica i soba, ukupne površine 44,67 m2, s pripatcima:lođa u katu površine 3,20 m2 i garažno mjesto u prizemlju građevine oznake GM 3 površine 13,60 m2 u planu etažiranja označeno opekarskim uzorkom zelene boje boje</w:t>
      </w:r>
      <w:r w:rsidRPr="00B74620">
        <w:t xml:space="preserve"> </w:t>
      </w:r>
      <w:r>
        <w:t>na kojoj nekretnini je na listu C upisno pravo pod Z-23505/11, Z-6749/10, Z-29554/07, Z-12015/08, Z-8011/09 u korist ERSTE&amp;STEIERMARKISCHE BANK d.d. Rijeka i Z-36881/12 u korist Republike Hrvatske</w:t>
      </w:r>
    </w:p>
    <w:p w:rsidRDefault="00B867CC" w:rsidP="00B867CC" w:rsidR="00B867CC">
      <w:pPr>
        <w:pStyle w:val="Odlomakpopisa"/>
        <w:numPr>
          <w:ilvl w:val="0"/>
          <w:numId w:val="6"/>
        </w:numPr>
        <w:jc w:val="both"/>
      </w:pPr>
      <w:r>
        <w:t xml:space="preserve">poduložak 4, na listu A opisano kao STAMBENA ZGRADA BROJ 8A ( POVRŠINE 125 M2) I DVORIŠTE ( POVRŠINE 233 M2) , BOLNIČKA CESTA u površini 358 m2 sve na kat. čestici 1223/2, na listu B opisano kao 4. etaža 2040/10000 stan S4 na katu, koji se sastoji od:hodnik, dnevni boravak, kuhinja, kupaonica i dvije sobe, ukupne površine 51,62 m2, s pripatcima: lođa na katu površine 3.20 m2 i garažno mjesto u prizemlju građevine oznake GM 1 površine 13,60 m2 u planu etažiranja označeno sačastim uzorkom tirkizne boje na kojoj nekretnini je na listu C upisno pravo pod Z-23505/11, Z-6749/10, Z-29554/07, Z-12015/08, Z-8011/09 u korist </w:t>
      </w:r>
      <w:r>
        <w:lastRenderedPageBreak/>
        <w:t>ERSTE&amp;STEIERMARKISCHE BANK d.d. Rijeka i Z-36881/12 u korist Republike Hrvatske</w:t>
      </w:r>
      <w:r w:rsidR="008C108A">
        <w:t>.</w:t>
      </w:r>
    </w:p>
    <w:p w:rsidRDefault="00A65D34" w:rsidP="00B867CC" w:rsidR="00C26D6E">
      <w:pPr>
        <w:pStyle w:val="Odlomakpopisa"/>
        <w:numPr>
          <w:ilvl w:val="0"/>
          <w:numId w:val="6"/>
        </w:numPr>
        <w:jc w:val="both"/>
      </w:pPr>
      <w:r>
        <w:t>z</w:t>
      </w:r>
      <w:r w:rsidR="00C26D6E">
        <w:t>k. ul.3119  na listu A opisano kao  DVORIŠTE</w:t>
      </w:r>
      <w:r>
        <w:t>,</w:t>
      </w:r>
      <w:r w:rsidR="00C26D6E">
        <w:t xml:space="preserve"> BOLNIČKA CESTA u površini 19m2 , kat. </w:t>
      </w:r>
      <w:r>
        <w:t>č</w:t>
      </w:r>
      <w:r w:rsidR="00C26D6E">
        <w:t>estica 1223/4 za koju nekretninu  je upisano pravo  pod Z-29554/07,  Z-12015/08, Z-8011/09.  u korist ERSTE&amp;STEIERMARKISCHE BANK d.d. Rijeka.</w:t>
      </w:r>
    </w:p>
    <w:p w:rsidRDefault="00B867CC" w:rsidP="00B867CC" w:rsidR="00B867CC">
      <w:pPr>
        <w:jc w:val="both"/>
        <w:rPr>
          <w:b/>
          <w:sz w:val="22"/>
          <w:szCs w:val="22"/>
        </w:rPr>
      </w:pPr>
    </w:p>
    <w:p w:rsidRDefault="00B867CC" w:rsidP="00B867CC" w:rsidR="00B867CC">
      <w:pPr>
        <w:numPr>
          <w:ilvl w:val="0"/>
          <w:numId w:val="4"/>
        </w:numPr>
        <w:jc w:val="both"/>
        <w:rPr>
          <w:b/>
          <w:sz w:val="22"/>
          <w:szCs w:val="22"/>
        </w:rPr>
      </w:pPr>
      <w:r w:rsidRPr="001C31CE">
        <w:rPr>
          <w:b/>
          <w:sz w:val="22"/>
          <w:szCs w:val="22"/>
        </w:rPr>
        <w:t>prodajom u ovom stečajnom postupku uz odgovarajuću primjenu pravila o ovrsi na nekretnini.</w:t>
      </w:r>
    </w:p>
    <w:p w:rsidRDefault="008C108A" w:rsidP="008C108A" w:rsidR="008C108A" w:rsidRPr="001C31CE">
      <w:pPr>
        <w:ind w:left="720"/>
        <w:jc w:val="both"/>
        <w:rPr>
          <w:b/>
          <w:sz w:val="22"/>
          <w:szCs w:val="22"/>
        </w:rPr>
      </w:pPr>
    </w:p>
    <w:p w:rsidRDefault="00B867CC" w:rsidP="00B867CC" w:rsidR="00B867CC">
      <w:pPr>
        <w:jc w:val="both"/>
        <w:rPr>
          <w:b/>
          <w:sz w:val="22"/>
          <w:szCs w:val="22"/>
        </w:rPr>
      </w:pPr>
      <w:r w:rsidRPr="001C31CE">
        <w:rPr>
          <w:b/>
          <w:sz w:val="22"/>
          <w:szCs w:val="22"/>
        </w:rPr>
        <w:t xml:space="preserve">II         U zemljišnoj knjizi Općinskog  </w:t>
      </w:r>
      <w:r>
        <w:rPr>
          <w:b/>
          <w:sz w:val="22"/>
          <w:szCs w:val="22"/>
        </w:rPr>
        <w:t xml:space="preserve">građanskog </w:t>
      </w:r>
      <w:r w:rsidRPr="001C31CE">
        <w:rPr>
          <w:b/>
          <w:sz w:val="22"/>
          <w:szCs w:val="22"/>
        </w:rPr>
        <w:t xml:space="preserve">suda u </w:t>
      </w:r>
      <w:r>
        <w:rPr>
          <w:b/>
          <w:sz w:val="22"/>
          <w:szCs w:val="22"/>
        </w:rPr>
        <w:t>Zagrebu</w:t>
      </w:r>
      <w:r w:rsidRPr="001C31CE">
        <w:rPr>
          <w:b/>
          <w:sz w:val="22"/>
          <w:szCs w:val="22"/>
        </w:rPr>
        <w:t xml:space="preserve"> će se upisati zabilježba rješenja o prodaji nekretnine pod I</w:t>
      </w:r>
      <w:r w:rsidR="008C108A">
        <w:rPr>
          <w:b/>
          <w:sz w:val="22"/>
          <w:szCs w:val="22"/>
        </w:rPr>
        <w:t>.</w:t>
      </w:r>
      <w:r w:rsidRPr="001C31CE">
        <w:rPr>
          <w:b/>
          <w:sz w:val="22"/>
          <w:szCs w:val="22"/>
        </w:rPr>
        <w:t xml:space="preserve"> </w:t>
      </w:r>
    </w:p>
    <w:p w:rsidRDefault="008C108A" w:rsidP="00B867CC" w:rsidR="008C108A" w:rsidRPr="001C31CE">
      <w:pPr>
        <w:jc w:val="both"/>
        <w:rPr>
          <w:b/>
          <w:sz w:val="22"/>
          <w:szCs w:val="22"/>
        </w:rPr>
      </w:pPr>
    </w:p>
    <w:p w:rsidRDefault="00B867CC" w:rsidP="00B867CC" w:rsidR="00B867CC" w:rsidRPr="001C31CE">
      <w:pPr>
        <w:jc w:val="both"/>
        <w:rPr>
          <w:b/>
          <w:sz w:val="22"/>
          <w:szCs w:val="22"/>
        </w:rPr>
      </w:pPr>
      <w:r w:rsidRPr="001C31CE">
        <w:rPr>
          <w:b/>
          <w:sz w:val="22"/>
          <w:szCs w:val="22"/>
        </w:rPr>
        <w:t xml:space="preserve">III  </w:t>
      </w:r>
      <w:r w:rsidR="008C108A">
        <w:rPr>
          <w:b/>
          <w:sz w:val="22"/>
          <w:szCs w:val="22"/>
        </w:rPr>
        <w:t xml:space="preserve">  </w:t>
      </w:r>
      <w:r w:rsidRPr="001C31CE">
        <w:rPr>
          <w:b/>
          <w:sz w:val="22"/>
          <w:szCs w:val="22"/>
        </w:rPr>
        <w:t xml:space="preserve"> Stečajni sudac će zaključkom o prodaji utvrditi vrijednost nekretnine, način prodaje i uvjete prodaje.</w:t>
      </w:r>
    </w:p>
    <w:p w:rsidRDefault="008C108A" w:rsidP="00B867CC" w:rsidR="008C108A">
      <w:pPr>
        <w:jc w:val="center"/>
        <w:rPr>
          <w:b/>
          <w:bCs/>
          <w:sz w:val="22"/>
          <w:szCs w:val="22"/>
        </w:rPr>
      </w:pPr>
    </w:p>
    <w:p w:rsidRDefault="008C108A" w:rsidP="00B867CC" w:rsidR="008C108A">
      <w:pPr>
        <w:jc w:val="center"/>
        <w:rPr>
          <w:b/>
          <w:bCs/>
          <w:sz w:val="22"/>
          <w:szCs w:val="22"/>
        </w:rPr>
      </w:pPr>
    </w:p>
    <w:p w:rsidRDefault="00B867CC" w:rsidP="00B867CC" w:rsidR="00B867CC" w:rsidRPr="001C31CE">
      <w:pPr>
        <w:jc w:val="center"/>
        <w:rPr>
          <w:b/>
          <w:bCs/>
          <w:sz w:val="22"/>
          <w:szCs w:val="22"/>
        </w:rPr>
      </w:pPr>
      <w:r w:rsidRPr="001C31CE">
        <w:rPr>
          <w:b/>
          <w:bCs/>
          <w:sz w:val="22"/>
          <w:szCs w:val="22"/>
        </w:rPr>
        <w:t>O    b     r    a    z    l    o    ž    e    n  j    e</w:t>
      </w:r>
    </w:p>
    <w:p w:rsidRDefault="00B867CC" w:rsidP="00B867CC" w:rsidR="00B867CC" w:rsidRPr="001C31CE">
      <w:pPr>
        <w:jc w:val="center"/>
        <w:rPr>
          <w:b/>
          <w:bCs/>
          <w:sz w:val="22"/>
          <w:szCs w:val="22"/>
        </w:rPr>
      </w:pPr>
    </w:p>
    <w:p w:rsidRDefault="00B867CC" w:rsidP="008C108A" w:rsidR="00B867CC" w:rsidRPr="001C31CE">
      <w:pPr>
        <w:rPr>
          <w:sz w:val="22"/>
          <w:szCs w:val="22"/>
        </w:rPr>
      </w:pPr>
      <w:r w:rsidRPr="001C31CE">
        <w:rPr>
          <w:sz w:val="22"/>
          <w:szCs w:val="22"/>
        </w:rPr>
        <w:t xml:space="preserve">Sukladno prijedlogu stečajnog upravitelja u skladu s člankom 164. Stečajnog zakona riješeno je kao u izreci.  Po pravomoćnosti ovog rješenja sud će  oglasiti prodaju o kojoj će biti obaviješteni svi </w:t>
      </w:r>
    </w:p>
    <w:p w:rsidRDefault="00B867CC" w:rsidP="00B867CC" w:rsidR="00B867CC" w:rsidRPr="001C31CE">
      <w:pPr>
        <w:jc w:val="both"/>
        <w:rPr>
          <w:sz w:val="22"/>
          <w:szCs w:val="22"/>
        </w:rPr>
      </w:pPr>
      <w:r w:rsidRPr="001C31CE">
        <w:rPr>
          <w:sz w:val="22"/>
          <w:szCs w:val="22"/>
        </w:rPr>
        <w:t>zainteresirani putem javne objave. Razlučni vjerovni</w:t>
      </w:r>
      <w:r>
        <w:rPr>
          <w:sz w:val="22"/>
          <w:szCs w:val="22"/>
        </w:rPr>
        <w:t>ci</w:t>
      </w:r>
      <w:r w:rsidRPr="001C31CE">
        <w:rPr>
          <w:sz w:val="22"/>
          <w:szCs w:val="22"/>
        </w:rPr>
        <w:t xml:space="preserve"> mo</w:t>
      </w:r>
      <w:r>
        <w:rPr>
          <w:sz w:val="22"/>
          <w:szCs w:val="22"/>
        </w:rPr>
        <w:t>gu</w:t>
      </w:r>
      <w:r w:rsidRPr="001C31CE">
        <w:rPr>
          <w:sz w:val="22"/>
          <w:szCs w:val="22"/>
        </w:rPr>
        <w:t xml:space="preserve"> sudu priložiti prijedlog procjene nekretnina </w:t>
      </w:r>
      <w:r>
        <w:rPr>
          <w:sz w:val="22"/>
          <w:szCs w:val="22"/>
        </w:rPr>
        <w:t xml:space="preserve">radi određivanja početne cijene uz dužnost podmirenja troškova nove procjene. </w:t>
      </w:r>
      <w:r w:rsidRPr="001C31CE">
        <w:rPr>
          <w:sz w:val="22"/>
          <w:szCs w:val="22"/>
        </w:rPr>
        <w:t xml:space="preserve"> Temeljem stanja spisa i prijedloga stečajnog upravitelja sud će odrediti početnu cijenu u visini </w:t>
      </w:r>
      <w:r>
        <w:rPr>
          <w:sz w:val="22"/>
          <w:szCs w:val="22"/>
        </w:rPr>
        <w:t xml:space="preserve">izvršene procjene po ovlaštenom sudskom vještaku koja je priložena u sudski spis </w:t>
      </w:r>
      <w:r w:rsidRPr="001C31CE">
        <w:rPr>
          <w:sz w:val="22"/>
          <w:szCs w:val="22"/>
        </w:rPr>
        <w:t>.</w:t>
      </w:r>
      <w:r>
        <w:rPr>
          <w:sz w:val="22"/>
          <w:szCs w:val="22"/>
        </w:rPr>
        <w:t xml:space="preserve"> Sudskom spisu je priložena procjena po ovlaštenom sudskom vještaku</w:t>
      </w:r>
      <w:r w:rsidR="004F0FC3">
        <w:rPr>
          <w:sz w:val="22"/>
          <w:szCs w:val="22"/>
        </w:rPr>
        <w:t xml:space="preserve"> Eli Mihovilović Brkić</w:t>
      </w:r>
      <w:r>
        <w:rPr>
          <w:sz w:val="22"/>
          <w:szCs w:val="22"/>
        </w:rPr>
        <w:t xml:space="preserve">, koju procjenu sud smatra osnovanom u dijelu utvrđivanja početne vrijednosti za prodaju.  </w:t>
      </w:r>
    </w:p>
    <w:p w:rsidRDefault="00B867CC" w:rsidP="00B867CC" w:rsidR="00B867CC" w:rsidRPr="001C31CE">
      <w:pPr>
        <w:jc w:val="both"/>
        <w:rPr>
          <w:sz w:val="22"/>
          <w:szCs w:val="22"/>
        </w:rPr>
      </w:pPr>
    </w:p>
    <w:p w:rsidRDefault="00B867CC" w:rsidP="00B867CC" w:rsidR="00B867CC">
      <w:pPr>
        <w:jc w:val="center"/>
      </w:pPr>
      <w:r w:rsidRPr="001C31CE">
        <w:rPr>
          <w:sz w:val="22"/>
          <w:szCs w:val="22"/>
        </w:rPr>
        <w:t>U Zagrebu, 1</w:t>
      </w:r>
      <w:r>
        <w:rPr>
          <w:sz w:val="22"/>
          <w:szCs w:val="22"/>
        </w:rPr>
        <w:t>8</w:t>
      </w:r>
      <w:r w:rsidRPr="001C31CE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1C31CE">
        <w:rPr>
          <w:sz w:val="22"/>
          <w:szCs w:val="22"/>
        </w:rPr>
        <w:t xml:space="preserve">  201</w:t>
      </w:r>
      <w:r>
        <w:rPr>
          <w:sz w:val="22"/>
          <w:szCs w:val="22"/>
        </w:rPr>
        <w:t>6</w:t>
      </w:r>
      <w:r w:rsidRPr="001C31CE">
        <w:rPr>
          <w:sz w:val="22"/>
          <w:szCs w:val="22"/>
        </w:rPr>
        <w:t>. godine</w:t>
      </w:r>
      <w:r>
        <w:t xml:space="preserve">                                                                                       </w:t>
      </w:r>
    </w:p>
    <w:p w:rsidRDefault="00B867CC" w:rsidP="00B867CC" w:rsidR="00B867CC">
      <w:pPr>
        <w:tabs>
          <w:tab w:pos="8016" w:val="left"/>
        </w:tabs>
        <w:ind w:firstLine="708" w:left="4956"/>
      </w:pPr>
      <w:r>
        <w:t xml:space="preserve">         </w:t>
      </w:r>
      <w:r>
        <w:tab/>
      </w:r>
    </w:p>
    <w:p w:rsidRDefault="00B867CC" w:rsidP="00B867CC" w:rsidR="00B867CC" w:rsidRPr="001C31CE">
      <w:pPr>
        <w:ind w:firstLine="708" w:left="4956"/>
        <w:rPr>
          <w:sz w:val="22"/>
          <w:szCs w:val="22"/>
        </w:rPr>
      </w:pPr>
      <w:r w:rsidRPr="001C31CE">
        <w:rPr>
          <w:sz w:val="22"/>
          <w:szCs w:val="22"/>
        </w:rPr>
        <w:t>STEČAJNI SUDAC:</w:t>
      </w:r>
    </w:p>
    <w:p w:rsidRDefault="00B867CC" w:rsidP="00B867CC" w:rsidR="00B867CC" w:rsidRPr="001C31CE">
      <w:pPr>
        <w:rPr>
          <w:sz w:val="22"/>
          <w:szCs w:val="22"/>
        </w:rPr>
      </w:pPr>
      <w:r w:rsidRPr="001C31CE">
        <w:rPr>
          <w:sz w:val="22"/>
          <w:szCs w:val="22"/>
        </w:rPr>
        <w:t xml:space="preserve">                                                                                           </w:t>
      </w:r>
      <w:r>
        <w:rPr>
          <w:sz w:val="22"/>
          <w:szCs w:val="22"/>
        </w:rPr>
        <w:t xml:space="preserve">        </w:t>
      </w:r>
      <w:r w:rsidRPr="001C31CE">
        <w:rPr>
          <w:sz w:val="22"/>
          <w:szCs w:val="22"/>
        </w:rPr>
        <w:t xml:space="preserve">   NINO RADIĆ  v.r. </w:t>
      </w:r>
    </w:p>
    <w:p w:rsidRDefault="008C108A" w:rsidP="00B867CC" w:rsidR="008C108A">
      <w:pPr>
        <w:rPr>
          <w:sz w:val="22"/>
          <w:szCs w:val="22"/>
        </w:rPr>
      </w:pPr>
    </w:p>
    <w:p w:rsidRDefault="00B867CC" w:rsidP="00B867CC" w:rsidR="00B867CC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B867CC" w:rsidP="00B867CC" w:rsidR="008C108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C26D6E" w:rsidP="00B867CC" w:rsidR="00C26D6E">
      <w:pPr>
        <w:jc w:val="both"/>
      </w:pPr>
    </w:p>
    <w:p w:rsidRDefault="00C26D6E" w:rsidP="00C37DEC" w:rsidR="00C37DEC">
      <w:pPr>
        <w:ind w:left="5664"/>
      </w:pPr>
      <w:r>
        <w:t xml:space="preserve">   </w:t>
      </w:r>
      <w:r w:rsidR="00B867CC">
        <w:t xml:space="preserve">  </w:t>
      </w:r>
      <w:r w:rsidR="00B867CC">
        <w:tab/>
      </w:r>
      <w:r w:rsidR="00B867CC"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7DEC">
        <w:t xml:space="preserve">     Za točnost otpravka: </w:t>
      </w:r>
    </w:p>
    <w:p w:rsidRDefault="00C37DEC" w:rsidR="00C37DE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B867CC" w:rsidP="004D2732" w:rsidR="00B867CC"/>
    <w:sectPr w:rsidR="00B867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E7767"/>
    <w:multiLevelType w:val="hybridMultilevel"/>
    <w:tmpl w:val="B5C60838"/>
    <w:lvl w:tplc="937C8DAE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674B3"/>
    <w:rsid w:val="00067A70"/>
    <w:rsid w:val="00071632"/>
    <w:rsid w:val="00071DF9"/>
    <w:rsid w:val="00073145"/>
    <w:rsid w:val="0007498A"/>
    <w:rsid w:val="00075278"/>
    <w:rsid w:val="000773A4"/>
    <w:rsid w:val="0008028C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C4996"/>
    <w:rsid w:val="000C5332"/>
    <w:rsid w:val="000C5CA5"/>
    <w:rsid w:val="000C6141"/>
    <w:rsid w:val="000C751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274C9"/>
    <w:rsid w:val="0013051E"/>
    <w:rsid w:val="00130EE2"/>
    <w:rsid w:val="001333C0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20DF6"/>
    <w:rsid w:val="00220F12"/>
    <w:rsid w:val="0022146A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2732"/>
    <w:rsid w:val="004D3ED0"/>
    <w:rsid w:val="004D4CE5"/>
    <w:rsid w:val="004D5026"/>
    <w:rsid w:val="004D5A85"/>
    <w:rsid w:val="004D62A9"/>
    <w:rsid w:val="004D76A8"/>
    <w:rsid w:val="004E17ED"/>
    <w:rsid w:val="004E5DAA"/>
    <w:rsid w:val="004E625B"/>
    <w:rsid w:val="004E65A4"/>
    <w:rsid w:val="004F0FC3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550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ED6"/>
    <w:rsid w:val="00590FF5"/>
    <w:rsid w:val="00594568"/>
    <w:rsid w:val="00594D44"/>
    <w:rsid w:val="00595A31"/>
    <w:rsid w:val="005964C6"/>
    <w:rsid w:val="00596B98"/>
    <w:rsid w:val="0059728A"/>
    <w:rsid w:val="005A2C1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4752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6E9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C31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B99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0D5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CDF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108A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4390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59F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5D3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7CC"/>
    <w:rsid w:val="00B86A08"/>
    <w:rsid w:val="00B91AB7"/>
    <w:rsid w:val="00B92618"/>
    <w:rsid w:val="00B96A30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6D6E"/>
    <w:rsid w:val="00C278C4"/>
    <w:rsid w:val="00C27C03"/>
    <w:rsid w:val="00C3070C"/>
    <w:rsid w:val="00C32190"/>
    <w:rsid w:val="00C33D2C"/>
    <w:rsid w:val="00C37DEC"/>
    <w:rsid w:val="00C37FF2"/>
    <w:rsid w:val="00C401FE"/>
    <w:rsid w:val="00C40384"/>
    <w:rsid w:val="00C41134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0FBC"/>
    <w:rsid w:val="00C81363"/>
    <w:rsid w:val="00C8348B"/>
    <w:rsid w:val="00C84497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C6CF1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373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232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0C50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0564"/>
    <w:rsid w:val="00F51B87"/>
    <w:rsid w:val="00F529C9"/>
    <w:rsid w:val="00F55233"/>
    <w:rsid w:val="00F55DE3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B867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3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3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3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3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B867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3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3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3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3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prodaja</izvorni_sadrzaj>
    <derivirana_varijabla naziv="DomainObject.Primjedba_1">prodaja</derivirana_varijabla>
  </DomainObject.Primjedba>
  <DomainObject.Oznaka>
    <izvorni_sadrzaj>St-1177/2013-58</izvorni_sadrzaj>
    <derivirana_varijabla naziv="DomainObject.Oznaka_1">St-1177/2013-58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St-1177/2013</izvorni_sadrzaj>
    <derivirana_varijabla naziv="DomainObject.Predmet.OznakaBroj_1">St-1177/2013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GABREK-AUTO d.o.o. za trgovinu i usluge</izvorni_sadrzaj>
    <derivirana_varijabla naziv="DomainObject.Predmet.ProtustrankaFormated_1">  GABREK-AUTO d.o.o. za trgovinu i usluge</derivirana_varijabla>
  </DomainObject.Predmet.ProtustrankaFormated>
  <DomainObject.Predmet.ProtustrankaFormatedOIB>
    <izvorni_sadrzaj>  GABREK-AUTO d.o.o. za trgovinu i usluge, OIB 86230919516</izvorni_sadrzaj>
    <derivirana_varijabla naziv="DomainObject.Predmet.ProtustrankaFormatedOIB_1">  GABREK-AUTO d.o.o. za trgovinu i usluge, OIB 86230919516</derivirana_varijabla>
  </DomainObject.Predmet.ProtustrankaFormatedOIB>
  <DomainObject.Predmet.ProtustrankaFormatedWithAdress>
    <izvorni_sadrzaj> GABREK-AUTO d.o.o. za trgovinu i usluge, Hrv.branitelja 56, 10434 Strmec Samoborski</izvorni_sadrzaj>
    <derivirana_varijabla naziv="DomainObject.Predmet.ProtustrankaFormatedWithAdress_1"> GABREK-AUTO d.o.o. za trgovinu i usluge, Hrv.branitelja 56, 10434 Strmec Samoborski</derivirana_varijabla>
  </DomainObject.Predmet.ProtustrankaFormatedWithAdress>
  <DomainObject.Predmet.ProtustrankaFormatedWithAdressOIB>
    <izvorni_sadrzaj> GABREK-AUTO d.o.o. za trgovinu i usluge, OIB 86230919516, Hrv.branitelja 56, 10434 Strmec Samoborski</izvorni_sadrzaj>
    <derivirana_varijabla naziv="DomainObject.Predmet.ProtustrankaFormatedWithAdressOIB_1"> GABREK-AUTO d.o.o. za trgovinu i usluge, OIB 86230919516, Hrv.branitelja 56, 10434 Strmec Samoborski</derivirana_varijabla>
  </DomainObject.Predmet.ProtustrankaFormatedWithAdressOIB>
  <DomainObject.Predmet.ProtustrankaWithAdress>
    <izvorni_sadrzaj>GABREK-AUTO d.o.o. za trgovinu i usluge Hrv.branitelja 56, 10434 Strmec Samoborski</izvorni_sadrzaj>
    <derivirana_varijabla naziv="DomainObject.Predmet.ProtustrankaWithAdress_1">GABREK-AUTO d.o.o. za trgovinu i usluge Hrv.branitelja 56, 10434 Strmec Samoborski</derivirana_varijabla>
  </DomainObject.Predmet.ProtustrankaWithAdress>
  <DomainObject.Predmet.ProtustrankaWithAdressOIB>
    <izvorni_sadrzaj>GABREK-AUTO d.o.o. za trgovinu i usluge, OIB 86230919516, Hrv.branitelja 56, 10434 Strmec Samoborski</izvorni_sadrzaj>
    <derivirana_varijabla naziv="DomainObject.Predmet.ProtustrankaWithAdressOIB_1">GABREK-AUTO d.o.o. za trgovinu i usluge, OIB 86230919516, Hrv.branitelja 56, 10434 Strmec Samoborski</derivirana_varijabla>
  </DomainObject.Predmet.ProtustrankaWithAdressOIB>
  <DomainObject.Predmet.ProtustrankaNazivFormated>
    <izvorni_sadrzaj>GABREK-AUTO d.o.o. za trgovinu i usluge</izvorni_sadrzaj>
    <derivirana_varijabla naziv="DomainObject.Predmet.ProtustrankaNazivFormated_1">GABREK-AUTO d.o.o. za trgovinu i usluge</derivirana_varijabla>
  </DomainObject.Predmet.ProtustrankaNazivFormated>
  <DomainObject.Predmet.ProtustrankaNazivFormatedOIB>
    <izvorni_sadrzaj>GABREK-AUTO d.o.o. za trgovinu i usluge, OIB 86230919516</izvorni_sadrzaj>
    <derivirana_varijabla naziv="DomainObject.Predmet.ProtustrankaNazivFormatedOIB_1">GABREK-AUTO d.o.o. za trgovinu i usluge, OIB 86230919516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MST d.o.o. za trgovinu i poslovne usluge; VODOOPSKRBA I ODVODNJA, društvo s ograničenom odgovornošću</izvorni_sadrzaj>
    <derivirana_varijabla naziv="DomainObject.Predmet.StrankaFormated_1">  FINA ZAGREB; MST d.o.o. za trgovinu i poslovne usluge; VODOOPSKRBA I ODVODNJA, društvo s ograničenom odgovornošću</derivirana_varijabla>
  </DomainObject.Predmet.StrankaFormated>
  <DomainObject.Predmet.StrankaFormatedOIB>
    <izvorni_sadrzaj>  FINA ZAGREB, OIB 85821130368; MST d.o.o. za trgovinu i poslovne usluge, OIB 71404234047; VODOOPSKRBA I ODVODNJA, društvo s ograničenom odgovornošću</izvorni_sadrzaj>
    <derivirana_varijabla naziv="DomainObject.Predmet.StrankaFormatedOIB_1">  FINA ZAGREB, OIB 85821130368; MST d.o.o. za trgovinu i poslovne usluge, OIB 71404234047; VODOOPSKRBA I ODVODNJA, društvo s ograničenom odgovornošću</derivirana_varijabla>
  </DomainObject.Predmet.StrankaFormatedOIB>
  <DomainObject.Predmet.StrankaFormatedWithAdress>
    <izvorni_sadrzaj> FINA ZAGREB, Albrechtova 42, 10000 Zagreb; MST d.o.o. za trgovinu i poslovne usluge, Braće Radića 11, 10450 Donja Zdenčina; VODOOPSKRBA I ODVODNJA, društvo s ograničenom odgovornošću, Folnegovićeva 1, Zagreb</izvorni_sadrzaj>
    <derivirana_varijabla naziv="DomainObject.Predmet.StrankaFormatedWithAdress_1"> FINA ZAGREB, Albrechtova 42, 10000 Zagreb; MST d.o.o. za trgovinu i poslovne usluge, Braće Radića 11, 10450 Donja Zdenčina; VODOOPSKRBA I ODVODNJA, društvo s ograničenom odgovornošću, Folnegovićeva 1, Zagreb</derivirana_varijabla>
  </DomainObject.Predmet.StrankaFormatedWithAdress>
  <DomainObject.Predmet.StrankaFormatedWithAdressOIB>
    <izvorni_sadrzaj> FINA ZAGREB, OIB 85821130368, Albrechtova 42, 10000 Zagreb; MST d.o.o. za trgovinu i poslovne usluge, OIB 71404234047, Braće Radića 11, 10450 Donja Zdenčina; VODOOPSKRBA I ODVODNJA, društvo s ograničenom odgovornošću, Folnegovićeva 1, Zagreb</izvorni_sadrzaj>
    <derivirana_varijabla naziv="DomainObject.Predmet.StrankaFormatedWithAdressOIB_1"> FINA ZAGREB, OIB 85821130368, Albrechtova 42, 10000 Zagreb; MST d.o.o. za trgovinu i poslovne usluge, OIB 71404234047, Braće Radića 11, 10450 Donja Zdenčina; VODOOPSKRBA I ODVODNJA, društvo s ograničenom odgovornošću, Folnegovićeva 1, Zagreb</derivirana_varijabla>
  </DomainObject.Predmet.StrankaFormatedWithAdressOIB>
  <DomainObject.Predmet.StrankaWithAdress>
    <izvorni_sadrzaj>FINA ZAGREB Albrechtova 42,10000 Zagreb,MST d.o.o. za trgovinu i poslovne usluge Braće Radića 11,10450 Donja Zdenčina,VODOOPSKRBA I ODVODNJA, društvo s ograničenom odgovornošću Folnegovićeva 1,Zagreb</izvorni_sadrzaj>
    <derivirana_varijabla naziv="DomainObject.Predmet.StrankaWithAdress_1">FINA ZAGREB Albrechtova 42,10000 Zagreb,MST d.o.o. za trgovinu i poslovne usluge Braće Radića 11,10450 Donja Zdenčina,VODOOPSKRBA I ODVODNJA, društvo s ograničenom odgovornošću Folnegovićeva 1,Zagreb</derivirana_varijabla>
  </DomainObject.Predmet.StrankaWithAdress>
  <DomainObject.Predmet.StrankaWithAdressOIB>
    <izvorni_sadrzaj>FINA ZAGREB, OIB 85821130368, Albrechtova 42,10000 Zagreb,MST d.o.o. za trgovinu i poslovne usluge, OIB 71404234047, Braće Radića 11,10450 Donja Zdenčina,VODOOPSKRBA I ODVODNJA, društvo s ograničenom odgovornošću, Folnegovićeva 1,Zagreb</izvorni_sadrzaj>
    <derivirana_varijabla naziv="DomainObject.Predmet.StrankaWithAdressOIB_1">FINA ZAGREB, OIB 85821130368, Albrechtova 42,10000 Zagreb,MST d.o.o. za trgovinu i poslovne usluge, OIB 71404234047, Braće Radića 11,10450 Donja Zdenčina,VODOOPSKRBA I ODVODNJA, društvo s ograničenom odgovornošću, Folnegovićeva 1,Zagreb</derivirana_varijabla>
  </DomainObject.Predmet.StrankaWithAdressOIB>
  <DomainObject.Predmet.StrankaNazivFormated>
    <izvorni_sadrzaj>FINA ZAGREB,MST d.o.o. za trgovinu i poslovne usluge,VODOOPSKRBA I ODVODNJA, društvo s ograničenom odgovornošću</izvorni_sadrzaj>
    <derivirana_varijabla naziv="DomainObject.Predmet.StrankaNazivFormated_1">FINA ZAGREB,MST d.o.o. za trgovinu i poslovne usluge,VODOOPSKRBA I ODVODNJA, društvo s ograničenom odgovornošću</derivirana_varijabla>
  </DomainObject.Predmet.StrankaNazivFormated>
  <DomainObject.Predmet.StrankaNazivFormatedOIB>
    <izvorni_sadrzaj>FINA ZAGREB, OIB 85821130368,MST d.o.o. za trgovinu i poslovne usluge, OIB 71404234047,VODOOPSKRBA I ODVODNJA, društvo s ograničenom odgovornošću</izvorni_sadrzaj>
    <derivirana_varijabla naziv="DomainObject.Predmet.StrankaNazivFormatedOIB_1">FINA ZAGREB, OIB 85821130368,MST d.o.o. za trgovinu i poslovne usluge, OIB 71404234047,VODOOPSKRBA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  <item>MST d.o.o. za trgovinu i poslovne usluge</item>
      <item>VODOOPSKRBA I ODVODNJA, društvo s ograničenom odgovornošću</item>
    </izvorni_sadrzaj>
    <derivirana_varijabla naziv="DomainObject.Predmet.StrankaListFormated_1">
      <item>FINA ZAGREB</item>
      <item>MST d.o.o. za trgovinu i poslovne usluge</item>
      <item>VODOOPSKRBA I ODVODNJA, društvo s ograničenom odgovornošću</item>
    </derivirana_varijabla>
  </DomainObject.Predmet.StrankaListFormated>
  <DomainObject.Predmet.StrankaListFormatedOIB>
    <izvorni_sadrzaj>
      <item>FINA ZAGREB, OIB 85821130368</item>
      <item>MST d.o.o. za trgovinu i poslovne usluge, OIB 71404234047</item>
      <item>VODOOPSKRBA I ODVODNJA, društvo s ograničenom odgovornošću</item>
    </izvorni_sadrzaj>
    <derivirana_varijabla naziv="DomainObject.Predmet.StrankaListFormatedOIB_1">
      <item>FINA ZAGREB, OIB 85821130368</item>
      <item>MST d.o.o. za trgovinu i poslovne usluge, OIB 71404234047</item>
      <item>VODOOPSKRBA I ODVODNJA, društvo s ograničenom odgovornošću</item>
    </derivirana_varijabla>
  </DomainObject.Predmet.StrankaListFormatedOIB>
  <DomainObject.Predmet.StrankaListFormatedWithAdress>
    <izvorni_sadrzaj>
      <item>FINA ZAGREB, Albrechtova 42, 10000 Zagreb</item>
      <item>MST d.o.o. za trgovinu i poslovne usluge, Braće Radića 11, 10450 Donja Zdenčina</item>
      <item>VODOOPSKRBA I ODVODNJA, društvo s ograničenom odgovornošću, Folnegovićeva 1, Zagreb</item>
    </izvorni_sadrzaj>
    <derivirana_varijabla naziv="DomainObject.Predmet.StrankaListFormatedWithAdress_1">
      <item>FINA ZAGREB, Albrechtova 42, 10000 Zagreb</item>
      <item>MST d.o.o. za trgovinu i poslovne usluge, Braće Radića 11, 10450 Donja Zdenčina</item>
      <item>VODOOPSKRBA I ODVODNJA, društvo s ograničenom odgovornošću, Folnegovićeva 1, Zagreb</item>
    </derivirana_varijabla>
  </DomainObject.Predmet.StrankaListFormatedWithAdress>
  <DomainObject.Predmet.StrankaListFormatedWithAdressOIB>
    <izvorni_sadrzaj>
      <item>FINA ZAGREB, OIB 85821130368, Albrechtova 42, 10000 Zagreb</item>
      <item>MST d.o.o. za trgovinu i poslovne usluge, OIB 71404234047, Braće Radića 11, 10450 Donja Zdenčina</item>
      <item>VODOOPSKRBA I ODVODNJA, društvo s ograničenom odgovornošću, Folnegovićeva 1, Zagreb</item>
    </izvorni_sadrzaj>
    <derivirana_varijabla naziv="DomainObject.Predmet.StrankaListFormatedWithAdressOIB_1">
      <item>FINA ZAGREB, OIB 85821130368, Albrechtova 42, 10000 Zagreb</item>
      <item>MST d.o.o. za trgovinu i poslovne usluge, OIB 71404234047, Braće Radića 11, 10450 Donja Zdenčina</item>
      <item>VODOOPSKRBA I ODVODNJA, društvo s ograničenom odgovornošću, Folnegovićeva 1, Zagreb</item>
    </derivirana_varijabla>
  </DomainObject.Predmet.StrankaListFormatedWithAdressOIB>
  <DomainObject.Predmet.StrankaListNazivFormated>
    <izvorni_sadrzaj>
      <item>FINA ZAGREB</item>
      <item>MST d.o.o. za trgovinu i poslovne usluge</item>
      <item>VODOOPSKRBA I ODVODNJA, društvo s ograničenom odgovornošću</item>
    </izvorni_sadrzaj>
    <derivirana_varijabla naziv="DomainObject.Predmet.StrankaListNazivFormated_1">
      <item>FINA ZAGREB</item>
      <item>MST d.o.o. za trgovinu i poslovne usluge</item>
      <item>VODOOPSKRBA I ODVODNJA, društvo s ograničenom odgovornošću</item>
    </derivirana_varijabla>
  </DomainObject.Predmet.StrankaListNazivFormated>
  <DomainObject.Predmet.StrankaListNazivFormatedOIB>
    <izvorni_sadrzaj>
      <item>FINA ZAGREB, OIB 85821130368</item>
      <item>MST d.o.o. za trgovinu i poslovne usluge, OIB 71404234047</item>
      <item>VODOOPSKRBA I ODVODNJA, društvo s ograničenom odgovornošću</item>
    </izvorni_sadrzaj>
    <derivirana_varijabla naziv="DomainObject.Predmet.StrankaListNazivFormatedOIB_1">
      <item>FINA ZAGREB, OIB 85821130368</item>
      <item>MST d.o.o. za trgovinu i poslovne usluge, OIB 71404234047</item>
      <item>VODOOPSKRBA I ODVODNJA, društvo s ograničenom odgovornošću</item>
    </derivirana_varijabla>
  </DomainObject.Predmet.StrankaListNazivFormatedOIB>
  <DomainObject.Predmet.ProtuStrankaListFormated>
    <izvorni_sadrzaj>
      <item>GABREK-AUTO d.o.o. za trgovinu i usluge</item>
    </izvorni_sadrzaj>
    <derivirana_varijabla naziv="DomainObject.Predmet.ProtuStrankaListFormated_1">
      <item>GABREK-AUTO d.o.o. za trgovinu i usluge</item>
    </derivirana_varijabla>
  </DomainObject.Predmet.ProtuStrankaListFormated>
  <DomainObject.Predmet.ProtuStrankaListFormatedOIB>
    <izvorni_sadrzaj>
      <item>GABREK-AUTO d.o.o. za trgovinu i usluge, OIB 86230919516</item>
    </izvorni_sadrzaj>
    <derivirana_varijabla naziv="DomainObject.Predmet.ProtuStrankaListFormatedOIB_1">
      <item>GABREK-AUTO d.o.o. za trgovinu i usluge, OIB 86230919516</item>
    </derivirana_varijabla>
  </DomainObject.Predmet.ProtuStrankaListFormatedOIB>
  <DomainObject.Predmet.ProtuStrankaListFormatedWithAdress>
    <izvorni_sadrzaj>
      <item>GABREK-AUTO d.o.o. za trgovinu i usluge, Hrv.branitelja 56, 10434 Strmec Samoborski</item>
    </izvorni_sadrzaj>
    <derivirana_varijabla naziv="DomainObject.Predmet.ProtuStrankaListFormatedWithAdress_1">
      <item>GABREK-AUTO d.o.o. za trgovinu i usluge, Hrv.branitelja 56, 10434 Strmec Samoborski</item>
    </derivirana_varijabla>
  </DomainObject.Predmet.ProtuStrankaListFormatedWithAdress>
  <DomainObject.Predmet.ProtuStrankaListFormatedWithAdressOIB>
    <izvorni_sadrzaj>
      <item>GABREK-AUTO d.o.o. za trgovinu i usluge, OIB 86230919516, Hrv.branitelja 56, 10434 Strmec Samoborski</item>
    </izvorni_sadrzaj>
    <derivirana_varijabla naziv="DomainObject.Predmet.ProtuStrankaListFormatedWithAdressOIB_1">
      <item>GABREK-AUTO d.o.o. za trgovinu i usluge, OIB 86230919516, Hrv.branitelja 56, 10434 Strmec Samoborski</item>
    </derivirana_varijabla>
  </DomainObject.Predmet.ProtuStrankaListFormatedWithAdressOIB>
  <DomainObject.Predmet.ProtuStrankaListNazivFormated>
    <izvorni_sadrzaj>
      <item>GABREK-AUTO d.o.o. za trgovinu i usluge</item>
    </izvorni_sadrzaj>
    <derivirana_varijabla naziv="DomainObject.Predmet.ProtuStrankaListNazivFormated_1">
      <item>GABREK-AUTO d.o.o. za trgovinu i usluge</item>
    </derivirana_varijabla>
  </DomainObject.Predmet.ProtuStrankaListNazivFormated>
  <DomainObject.Predmet.ProtuStrankaListNazivFormatedOIB>
    <izvorni_sadrzaj>
      <item>GABREK-AUTO d.o.o. za trgovinu i usluge, OIB 86230919516</item>
    </izvorni_sadrzaj>
    <derivirana_varijabla naziv="DomainObject.Predmet.ProtuStrankaListNazivFormatedOIB_1">
      <item>GABREK-AUTO d.o.o. za trgovinu i usluge, OIB 86230919516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St-1177/2013-58</izvorni_sadrzaj>
    <derivirana_varijabla naziv="DomainObject.PoslovniBrojDokumenta_1">St-1177/2013-58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GABREK-AUTO d.o.o. za trgovinu i usluge</izvorni_sadrzaj>
    <derivirana_varijabla naziv="DomainObject.Predmet.ProtustrankaIDrugi_1">GABREK-AUTO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GABREK-AUTO d.o.o. za trgovinu i usluge, OIB 86230919516, Hrv.branitelja 56, 10434 Strmec Samoborski</izvorni_sadrzaj>
    <derivirana_varijabla naziv="DomainObject.Predmet.ProtustrankaIDrugiAdressOIB_1">GABREK-AUTO d.o.o. za trgovinu i usluge, OIB 86230919516, Hrv.branitelja 56, 10434 Strmec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GABREK-AUTO d.o.o. za trgovinu i usluge</item>
      <item>Mirjana Zuzija</item>
      <item>MST d.o.o. za trgovinu i poslovne usluge</item>
      <item>VODOOPSKRBA I ODVODNJA, društvo s ograničenom odgovornošću</item>
    </izvorni_sadrzaj>
    <derivirana_varijabla naziv="DomainObject.Predmet.SudioniciListNaziv_1">
      <item>FINA ZAGREB</item>
      <item>GABREK-AUTO d.o.o. za trgovinu i usluge</item>
      <item>Mirjana Zuzija</item>
      <item>MST d.o.o. za trgovinu i poslovne usluge</item>
      <item>VODOOPSKRBA I ODVODNJA, društvo s ograničenom odgovornošću</item>
    </derivirana_varijabla>
  </DomainObject.Predmet.SudioniciListNaziv>
  <DomainObject.Predmet.SudioniciListAdressOIB>
    <izvorni_sadrzaj>
      <item>FINA ZAGREB, OIB 85821130368, Albrechtova 42,10000 Zagreb</item>
      <item>GABREK-AUTO d.o.o. za trgovinu i usluge, OIB 86230919516, Hrv.branitelja 56,10434 Strmec Samoborski</item>
      <item>Mirjana Zuzija, OIB 26497768352, Slavka Kolara 25,10410 Velika Gorica</item>
      <item>MST d.o.o. za trgovinu i poslovne usluge, OIB 71404234047, Braće Radića 11,10450 Donja Zdenčina</item>
      <item>VODOOPSKRBA I ODVODNJA, društvo s ograničenom odgovornošću, Folnegovićeva 1,Zagreb</item>
    </izvorni_sadrzaj>
    <derivirana_varijabla naziv="DomainObject.Predmet.SudioniciListAdressOIB_1">
      <item>FINA ZAGREB, OIB 85821130368, Albrechtova 42,10000 Zagreb</item>
      <item>GABREK-AUTO d.o.o. za trgovinu i usluge, OIB 86230919516, Hrv.branitelja 56,10434 Strmec Samoborski</item>
      <item>Mirjana Zuzija, OIB 26497768352, Slavka Kolara 25,10410 Velika Gorica</item>
      <item>MST d.o.o. za trgovinu i poslovne usluge, OIB 71404234047, Braće Radića 11,10450 Donja Zdenčina</item>
      <item>VODOOPSKRBA I ODVODNJA, društvo s ograničenom odgovornošću, Folnegovićeva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86230919516</item>
      <item>, OIB 26497768352</item>
      <item>, OIB 71404234047</item>
      <item>, OIB null</item>
    </izvorni_sadrzaj>
    <derivirana_varijabla naziv="DomainObject.Predmet.SudioniciListNazivOIB_1">
      <item>, OIB 85821130368</item>
      <item>, OIB 86230919516</item>
      <item>, OIB 26497768352</item>
      <item>, OIB 71404234047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66785-433D-4F69-B33B-BE6FF82151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1304</properties:Words>
  <properties:Characters>6665</properties:Characters>
  <properties:Lines>135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8855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2016-03-18T13:07:00Z</dcterms:created>
  <dc:creator>radicn</dc:creator>
  <cp:lastModifiedBy>Tatjana Slaviček</cp:lastModifiedBy>
  <cp:lastPrinted>2016-03-18T08:33:00Z</cp:lastPrinted>
  <dcterms:modified xmlns:xsi="http://www.w3.org/2001/XMLSchema-instance" xsi:type="dcterms:W3CDTF">2016-03-18T13:36:00Z</dcterms:modified>
  <cp:revision>4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St-1177/2013-58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