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08cc" w14:paraId="6c108cc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379E">
        <w:t>9</w:t>
      </w:r>
      <w:r w:rsidR="00C05653">
        <w:t>2</w:t>
      </w:r>
      <w:r w:rsidR="00CE3DF0">
        <w:t>5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E3DF0">
        <w:t>BRANA GRADITELJSTVO, Zagreb, Gračanska cesta 145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CE3DF0">
        <w:t>080654417</w:t>
      </w:r>
      <w:r w:rsidR="001C0917">
        <w:t xml:space="preserve">, OIB: </w:t>
      </w:r>
      <w:r w:rsidR="00CE3DF0">
        <w:t>93769379192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379E">
        <w:t>9</w:t>
      </w:r>
      <w:r w:rsidR="00C05653">
        <w:t>2</w:t>
      </w:r>
      <w:r w:rsidR="00CE3DF0">
        <w:t>5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C05653">
        <w:t>1</w:t>
      </w:r>
      <w:r w:rsidRPr="00257DF6">
        <w:t xml:space="preserve">. </w:t>
      </w:r>
      <w:r w:rsidR="00C05653">
        <w:t>rujna</w:t>
      </w:r>
      <w:r w:rsidRPr="00257DF6">
        <w:t xml:space="preserve"> 201</w:t>
      </w:r>
      <w:r w:rsidR="00C05653">
        <w:t>5</w:t>
      </w:r>
      <w:r w:rsidRPr="00257DF6">
        <w:t xml:space="preserve">. godine dužnik u Očevidniku redoslijeda osnova za plaćanje ima evidentirane neizvršene osnove za plaćanje u ukupnom iznosu od </w:t>
      </w:r>
      <w:r w:rsidR="00CE3DF0">
        <w:t>646.357,20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E3DF0">
        <w:t>Velimir Okulić, Šeovica, Lipička 10</w:t>
      </w:r>
      <w:r w:rsidR="00B51D17">
        <w:t>, OIB</w:t>
      </w:r>
      <w:r w:rsidR="00185F6C">
        <w:t>:</w:t>
      </w:r>
      <w:r w:rsidR="00B51D17">
        <w:t xml:space="preserve"> </w:t>
      </w:r>
      <w:r w:rsidR="00CE3DF0">
        <w:t>66416081552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</w:t>
      </w:r>
      <w:r w:rsidR="00B907C2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B907C2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685" w:rsidR="00030685">
      <w:r>
        <w:separator/>
      </w:r>
    </w:p>
  </w:endnote>
  <w:endnote w:id="0" w:type="continuationSeparator">
    <w:p w:rsidRDefault="00030685" w:rsidR="00030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685" w:rsidR="00030685">
      <w:r>
        <w:separator/>
      </w:r>
    </w:p>
  </w:footnote>
  <w:footnote w:id="0" w:type="continuationSeparator">
    <w:p w:rsidRDefault="00030685" w:rsidR="00030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5E3A"/>
    <w:rsid w:val="00017E33"/>
    <w:rsid w:val="00030685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C379E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448EE"/>
    <w:rsid w:val="00593EA3"/>
    <w:rsid w:val="005C668C"/>
    <w:rsid w:val="00606F08"/>
    <w:rsid w:val="00686CD9"/>
    <w:rsid w:val="006B1B90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751CA"/>
    <w:rsid w:val="009B3BD7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907C2"/>
    <w:rsid w:val="00BA56A1"/>
    <w:rsid w:val="00BC2963"/>
    <w:rsid w:val="00C009E7"/>
    <w:rsid w:val="00C05653"/>
    <w:rsid w:val="00C171B8"/>
    <w:rsid w:val="00C31D03"/>
    <w:rsid w:val="00CA10E9"/>
    <w:rsid w:val="00CE3DF0"/>
    <w:rsid w:val="00CE507E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6B1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90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90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90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6B1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B90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90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90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BRANA GRADITELJSTVO d.o.o. zastupanog po punomoćniku Velimir Okulić</izvorni_sadrzaj>
    <derivirana_varijabla naziv="DomainObject.Predmet.ProtustrankaFormated_1">  BRANA GRADITELJSTVO d.o.o. zastupanog po punomoćniku Velimir Okulić</derivirana_varijabla>
  </DomainObject.Predmet.ProtustrankaFormated>
  <DomainObject.Predmet.ProtustrankaFormatedOIB>
    <izvorni_sadrzaj>  BRANA GRADITELJSTVO d.o.o., OIB 93769379192 zastupanog po punomoćniku Velimir Okulić</izvorni_sadrzaj>
    <derivirana_varijabla naziv="DomainObject.Predmet.ProtustrankaFormatedOIB_1">  BRANA GRADITELJSTVO d.o.o., OIB 93769379192 zastupanog po punomoćniku Velimir Okulić</derivirana_varijabla>
  </DomainObject.Predmet.ProtustrankaFormatedOIB>
  <DomainObject.Predmet.ProtustrankaFormatedWithAdress>
    <izvorni_sadrzaj> BRANA GRADITELJSTVO d.o.o., Gračanska cesta 145, 10000 Zagreb zastupanog po punomoćniku Velimir Okulić</izvorni_sadrzaj>
    <derivirana_varijabla naziv="DomainObject.Predmet.ProtustrankaFormatedWithAdress_1"> BRANA GRADITELJSTVO d.o.o., Gračanska cesta 145, 10000 Zagreb zastupanog po punomoćniku Velimir Okulić</derivirana_varijabla>
  </DomainObject.Predmet.ProtustrankaFormatedWithAdress>
  <DomainObject.Predmet.ProtustrankaFormatedWithAdressOIB>
    <izvorni_sadrzaj> BRANA GRADITELJSTVO d.o.o., OIB 93769379192, Gračanska cesta 145, 10000 Zagreb zastupanog po punomoćniku Velimir Okulić</izvorni_sadrzaj>
    <derivirana_varijabla naziv="DomainObject.Predmet.ProtustrankaFormatedWithAdressOIB_1"> BRANA GRADITELJSTVO d.o.o., OIB 93769379192, Gračanska cesta 145, 10000 Zagreb zastupanog po punomoćniku Velimir Okulić</derivirana_varijabla>
  </DomainObject.Predmet.ProtustrankaFormatedWithAdressOIB>
  <DomainObject.Predmet.ProtustrankaWithAdress>
    <izvorni_sadrzaj>BRANA GRADITELJSTVO d.o.o. Gračanska cesta 145, 10000 Zagreb</izvorni_sadrzaj>
    <derivirana_varijabla naziv="DomainObject.Predmet.ProtustrankaWithAdress_1">BRANA GRADITELJSTVO d.o.o. Gračanska cesta 145, 10000 Zagreb</derivirana_varijabla>
  </DomainObject.Predmet.ProtustrankaWithAdress>
  <DomainObject.Predmet.ProtustrankaWithAdressOIB>
    <izvorni_sadrzaj>BRANA GRADITELJSTVO d.o.o., OIB 93769379192, Gračanska cesta 145, 10000 Zagreb</izvorni_sadrzaj>
    <derivirana_varijabla naziv="DomainObject.Predmet.ProtustrankaWithAdressOIB_1">BRANA GRADITELJSTVO d.o.o., OIB 93769379192, Gračanska cesta 145, 10000 Zagreb</derivirana_varijabla>
  </DomainObject.Predmet.ProtustrankaWithAdressOIB>
  <DomainObject.Predmet.ProtustrankaNazivFormated>
    <izvorni_sadrzaj>BRANA GRADITELJSTVO d.o.o.</izvorni_sadrzaj>
    <derivirana_varijabla naziv="DomainObject.Predmet.ProtustrankaNazivFormated_1">BRANA GRADITELJSTVO d.o.o.</derivirana_varijabla>
  </DomainObject.Predmet.ProtustrankaNazivFormated>
  <DomainObject.Predmet.ProtustrankaNazivFormatedOIB>
    <izvorni_sadrzaj>BRANA GRADITELJSTVO d.o.o., OIB 93769379192</izvorni_sadrzaj>
    <derivirana_varijabla naziv="DomainObject.Predmet.ProtustrankaNazivFormatedOIB_1">BRANA GRADITELJSTVO d.o.o., OIB 93769379192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BRANA GRADITELJSTVO d.o.o. zastupanog po punomoćniku Velimir Okulić</item>
    </izvorni_sadrzaj>
    <derivirana_varijabla naziv="DomainObject.Predmet.ProtuStrankaListFormated_1">
      <item>BRANA GRADITELJSTVO d.o.o. zastupanog po punomoćniku Velimir Okulić</item>
    </derivirana_varijabla>
  </DomainObject.Predmet.ProtuStrankaListFormated>
  <DomainObject.Predmet.ProtuStrankaListFormatedOIB>
    <izvorni_sadrzaj>
      <item>BRANA GRADITELJSTVO d.o.o., OIB 93769379192 zastupanog po punomoćniku Velimir Okulić</item>
    </izvorni_sadrzaj>
    <derivirana_varijabla naziv="DomainObject.Predmet.ProtuStrankaListFormatedOIB_1">
      <item>BRANA GRADITELJSTVO d.o.o., OIB 93769379192 zastupanog po punomoćniku Velimir Okulić</item>
    </derivirana_varijabla>
  </DomainObject.Predmet.ProtuStrankaListFormatedOIB>
  <DomainObject.Predmet.ProtuStrankaListFormatedWithAdress>
    <izvorni_sadrzaj>
      <item>BRANA GRADITELJSTVO d.o.o., Gračanska cesta 145, 10000 Zagreb zastupanog po punomoćniku Velimir Okulić</item>
    </izvorni_sadrzaj>
    <derivirana_varijabla naziv="DomainObject.Predmet.ProtuStrankaListFormatedWithAdress_1">
      <item>BRANA GRADITELJSTVO d.o.o., Gračanska cesta 145, 10000 Zagreb zastupanog po punomoćniku Velimir Okulić</item>
    </derivirana_varijabla>
  </DomainObject.Predmet.ProtuStrankaListFormatedWithAdress>
  <DomainObject.Predmet.ProtuStrankaListFormatedWithAdressOIB>
    <izvorni_sadrzaj>
      <item>BRANA GRADITELJSTVO d.o.o., OIB 93769379192, Gračanska cesta 145, 10000 Zagreb zastupanog po punomoćniku Velimir Okulić</item>
    </izvorni_sadrzaj>
    <derivirana_varijabla naziv="DomainObject.Predmet.ProtuStrankaListFormatedWithAdressOIB_1">
      <item>BRANA GRADITELJSTVO d.o.o., OIB 93769379192, Gračanska cesta 145, 10000 Zagreb zastupanog po punomoćniku Velimir Okulić</item>
    </derivirana_varijabla>
  </DomainObject.Predmet.ProtuStrankaListFormatedWithAdressOIB>
  <DomainObject.Predmet.ProtuStrankaListNazivFormated>
    <izvorni_sadrzaj>
      <item>BRANA GRADITELJSTVO d.o.o.</item>
    </izvorni_sadrzaj>
    <derivirana_varijabla naziv="DomainObject.Predmet.ProtuStrankaListNazivFormated_1">
      <item>BRANA GRADITELJSTVO d.o.o.</item>
    </derivirana_varijabla>
  </DomainObject.Predmet.ProtuStrankaListNazivFormated>
  <DomainObject.Predmet.ProtuStrankaListNazivFormatedOIB>
    <izvorni_sadrzaj>
      <item>BRANA GRADITELJSTVO d.o.o., OIB 93769379192</item>
    </izvorni_sadrzaj>
    <derivirana_varijabla naziv="DomainObject.Predmet.ProtuStrankaListNazivFormatedOIB_1">
      <item>BRANA GRADITELJSTVO d.o.o., OIB 93769379192</item>
    </derivirana_varijabla>
  </DomainObject.Predmet.ProtuStrankaListNazivFormatedOIB>
  <DomainObject.Predmet.OstaliListFormated>
    <izvorni_sadrzaj>
      <item>Velimir Okulić punomoćnik sudionika u postupku BRANA GRADITELJSTVO d.o.o.</item>
    </izvorni_sadrzaj>
    <derivirana_varijabla naziv="DomainObject.Predmet.OstaliListFormated_1">
      <item>Velimir Okulić punomoćnik sudionika u postupku BRANA GRADITELJSTVO d.o.o.</item>
    </derivirana_varijabla>
  </DomainObject.Predmet.OstaliListFormated>
  <DomainObject.Predmet.OstaliListFormatedOIB>
    <izvorni_sadrzaj>
      <item>Velimir Okulić, OIB 66416081552 punomoćnik sudionika u postupku BRANA GRADITELJSTVO d.o.o.</item>
    </izvorni_sadrzaj>
    <derivirana_varijabla naziv="DomainObject.Predmet.OstaliListFormatedOIB_1">
      <item>Velimir Okulić, OIB 66416081552 punomoćnik sudionika u postupku BRANA GRADITELJSTVO d.o.o.</item>
    </derivirana_varijabla>
  </DomainObject.Predmet.OstaliListFormatedOIB>
  <DomainObject.Predmet.OstaliListFormatedWithAdress>
    <izvorni_sadrzaj>
      <item>Velimir Okulić, Lipička 10, 34551 Šeovica punomoćnik sudionika u postupku BRANA GRADITELJSTVO d.o.o.</item>
    </izvorni_sadrzaj>
    <derivirana_varijabla naziv="DomainObject.Predmet.OstaliListFormatedWithAdress_1">
      <item>Velimir Okulić, Lipička 10, 34551 Šeovica punomoćnik sudionika u postupku BRANA GRADITELJSTVO d.o.o.</item>
    </derivirana_varijabla>
  </DomainObject.Predmet.OstaliListFormatedWithAdress>
  <DomainObject.Predmet.OstaliListFormatedWithAdressOIB>
    <izvorni_sadrzaj>
      <item>Velimir Okulić, OIB 66416081552, Lipička 10, 34551 Šeovica punomoćnik sudionika u postupku BRANA GRADITELJSTVO d.o.o.</item>
    </izvorni_sadrzaj>
    <derivirana_varijabla naziv="DomainObject.Predmet.OstaliListFormatedWithAdressOIB_1">
      <item>Velimir Okulić, OIB 66416081552, Lipička 10, 34551 Šeovica punomoćnik sudionika u postupku BRANA GRADITELJSTVO d.o.o.</item>
    </derivirana_varijabla>
  </DomainObject.Predmet.OstaliListFormatedWithAdressOIB>
  <DomainObject.Predmet.OstaliListNazivFormated>
    <izvorni_sadrzaj>
      <item>Velimir Okulić</item>
    </izvorni_sadrzaj>
    <derivirana_varijabla naziv="DomainObject.Predmet.OstaliListNazivFormated_1">
      <item>Velimir Okulić</item>
    </derivirana_varijabla>
  </DomainObject.Predmet.OstaliListNazivFormated>
  <DomainObject.Predmet.OstaliListNazivFormatedOIB>
    <izvorni_sadrzaj>
      <item>Velimir Okulić, OIB 66416081552</item>
    </izvorni_sadrzaj>
    <derivirana_varijabla naziv="DomainObject.Predmet.OstaliListNazivFormatedOIB_1">
      <item>Velimir Okulić, OIB 66416081552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BRANA GRADITELJSTVO d.o.o.</izvorni_sadrzaj>
    <derivirana_varijabla naziv="DomainObject.Predmet.ProtustrankaIDrugi_1">BRANA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BRANA GRADITELJSTVO d.o.o., OIB 93769379192, Gračanska cesta 145, 10000 Zagreb</izvorni_sadrzaj>
    <derivirana_varijabla naziv="DomainObject.Predmet.ProtustrankaIDrugiAdressOIB_1">BRANA GRADITELJSTVO d.o.o., OIB 93769379192, Gračanska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BRANA GRADITELJSTVO d.o.o.</item>
      <item>FINA Regionalni centar Zagreb</item>
      <item>Velimir Okulić</item>
    </izvorni_sadrzaj>
    <derivirana_varijabla naziv="DomainObject.Predmet.SudioniciListNaziv_1">
      <item>BRANA GRADITELJSTVO d.o.o.</item>
      <item>FINA Regionalni centar Zagreb</item>
      <item>Velimir Okulić</item>
    </derivirana_varijabla>
  </DomainObject.Predmet.SudioniciListNaziv>
  <DomainObject.Predmet.SudioniciListAdressOIB>
    <izvorni_sadrzaj>
      <item>BRANA GRADITELJSTVO d.o.o., OIB 93769379192, Gračanska cesta 145,10000 Zagreb</item>
      <item>FINA Regionalni centar Zagreb, OIB 85821130368, Trg svibanjskih žrtava 1995. 1,10000 Zagreb</item>
      <item>Velimir Okulić, OIB 66416081552, Lipička 10,34551 Šeovica</item>
    </izvorni_sadrzaj>
    <derivirana_varijabla naziv="DomainObject.Predmet.SudioniciListAdressOIB_1">
      <item>BRANA GRADITELJSTVO d.o.o., OIB 93769379192, Gračanska cesta 145,10000 Zagreb</item>
      <item>FINA Regionalni centar Zagreb, OIB 85821130368, Trg svibanjskih žrtava 1995. 1,10000 Zagreb</item>
      <item>Velimir Okulić, OIB 66416081552, Lipička 10,34551 Šeovica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93769379192</item>
      <item>, OIB 85821130368</item>
      <item>, OIB 66416081552</item>
    </izvorni_sadrzaj>
    <derivirana_varijabla naziv="DomainObject.Predmet.SudioniciListNazivOIB_1">
      <item>, OIB 93769379192</item>
      <item>, OIB 85821130368</item>
      <item>, OIB 66416081552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299</properties:Words>
  <properties:Characters>1704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2016-06-24T06:09:00Z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