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e4872" w14:paraId="30e4872" w:rsidRDefault="004D16FB" w:rsidP="004D16FB" w:rsidR="004D16FB">
      <w:pPr>
        <w15:collapsed w:val="false"/>
      </w:pPr>
      <w:bookmarkStart w:name="_GoBack" w:id="0"/>
      <w:bookmarkEnd w:id="0"/>
    </w:p>
    <w:p w:rsidRDefault="00DC1B65" w:rsidP="004D16FB" w:rsidR="00BC6869" w:rsidRPr="003A5CA0">
      <w:pPr>
        <w:rPr>
          <w:b/>
        </w:rPr>
      </w:pPr>
      <w:r>
        <w:rPr>
          <w:noProof/>
        </w:rPr>
        <w:drawing>
          <wp:inline distR="0" distL="0" distB="0" distT="0">
            <wp:extent cy="715010"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5010" cx="542925"/>
                    </a:xfrm>
                    <a:prstGeom prst="rect">
                      <a:avLst/>
                    </a:prstGeom>
                    <a:noFill/>
                    <a:ln>
                      <a:noFill/>
                    </a:ln>
                  </pic:spPr>
                </pic:pic>
              </a:graphicData>
            </a:graphic>
          </wp:inline>
        </w:drawing>
      </w:r>
      <w:r w:rsidR="00200694" w:rsidRPr="00200694">
        <w:rPr>
          <w:b/>
        </w:rPr>
        <w:t xml:space="preserve"> </w:t>
      </w:r>
      <w:r w:rsidR="00200694">
        <w:rPr>
          <w:b/>
        </w:rPr>
        <w:tab/>
      </w:r>
      <w:r w:rsidR="00200694">
        <w:rPr>
          <w:b/>
        </w:rPr>
        <w:tab/>
      </w:r>
      <w:r w:rsidR="00200694">
        <w:rPr>
          <w:b/>
        </w:rPr>
        <w:tab/>
      </w:r>
      <w:r w:rsidR="00200694">
        <w:rPr>
          <w:b/>
        </w:rPr>
        <w:tab/>
      </w:r>
      <w:r w:rsidR="00200694">
        <w:rPr>
          <w:b/>
        </w:rPr>
        <w:tab/>
      </w:r>
      <w:r w:rsidR="00200694">
        <w:rPr>
          <w:b/>
        </w:rPr>
        <w:tab/>
      </w:r>
      <w:r w:rsidR="00200694">
        <w:rPr>
          <w:b/>
        </w:rPr>
        <w:tab/>
      </w:r>
      <w:r w:rsidR="00200694">
        <w:rPr>
          <w:b/>
        </w:rPr>
        <w:tab/>
        <w:t>Broj: 7</w:t>
      </w:r>
      <w:r w:rsidR="00200694" w:rsidRPr="003A5CA0">
        <w:rPr>
          <w:b/>
        </w:rPr>
        <w:t>/</w:t>
      </w:r>
      <w:r w:rsidR="00200694" w:rsidRPr="000F6882">
        <w:rPr>
          <w:b/>
        </w:rPr>
        <w:t xml:space="preserve"> </w:t>
      </w:r>
      <w:r w:rsidR="008A0C89">
        <w:rPr>
          <w:b/>
        </w:rPr>
        <w:t>St-21</w:t>
      </w:r>
      <w:r w:rsidR="00200694">
        <w:rPr>
          <w:b/>
        </w:rPr>
        <w:t>/2011-</w:t>
      </w:r>
      <w:r>
        <w:rPr>
          <w:b/>
        </w:rPr>
        <w:t>312</w:t>
      </w:r>
    </w:p>
    <w:p w:rsidRDefault="004D16FB" w:rsidP="004D16FB" w:rsidR="004D16FB" w:rsidRPr="003A5CA0">
      <w:pPr>
        <w:rPr>
          <w:b/>
        </w:rPr>
      </w:pPr>
      <w:r w:rsidRPr="003A5CA0">
        <w:rPr>
          <w:b/>
        </w:rPr>
        <w:t>REPUBLIKA HRVATSKA</w:t>
      </w:r>
    </w:p>
    <w:p w:rsidRDefault="004D16FB" w:rsidP="004D16FB" w:rsidR="004D16FB" w:rsidRPr="003A5CA0">
      <w:pPr>
        <w:rPr>
          <w:b/>
        </w:rPr>
      </w:pPr>
      <w:r w:rsidRPr="003A5CA0">
        <w:rPr>
          <w:b/>
        </w:rPr>
        <w:t xml:space="preserve">TRGOVAČKI SUD U </w:t>
      </w:r>
      <w:r>
        <w:rPr>
          <w:b/>
        </w:rPr>
        <w:t>OSIJEKU</w:t>
      </w:r>
    </w:p>
    <w:p w:rsidRDefault="004D16FB" w:rsidP="0030378B" w:rsidR="004D16FB">
      <w:pPr>
        <w:rPr>
          <w:b/>
        </w:rPr>
      </w:pPr>
      <w:r>
        <w:rPr>
          <w:b/>
        </w:rPr>
        <w:t xml:space="preserve">STALNA SLUŽBA </w:t>
      </w:r>
      <w:r w:rsidR="0030378B">
        <w:rPr>
          <w:b/>
        </w:rPr>
        <w:t>U SLAVONSKOM BRODU</w:t>
      </w:r>
    </w:p>
    <w:p w:rsidRDefault="004D16FB" w:rsidP="004D16FB" w:rsidR="004D16FB">
      <w:pPr>
        <w:rPr>
          <w:b/>
        </w:rPr>
      </w:pPr>
      <w:r>
        <w:rPr>
          <w:b/>
        </w:rPr>
        <w:t>Trg pobjede 13</w:t>
      </w:r>
    </w:p>
    <w:p w:rsidRDefault="004D16FB" w:rsidP="004D16FB" w:rsidR="004D16FB">
      <w:pPr>
        <w:rPr>
          <w:b/>
        </w:rPr>
      </w:pPr>
      <w:r>
        <w:rPr>
          <w:b/>
        </w:rPr>
        <w:t>SLAVONSKI BROD</w:t>
      </w:r>
      <w:r w:rsidRPr="003A5CA0">
        <w:rPr>
          <w:b/>
        </w:rPr>
        <w:t xml:space="preserve">                                 </w:t>
      </w:r>
      <w:r>
        <w:rPr>
          <w:b/>
        </w:rPr>
        <w:t xml:space="preserve">           </w:t>
      </w:r>
      <w:r w:rsidR="00B928F8">
        <w:rPr>
          <w:b/>
        </w:rPr>
        <w:t xml:space="preserve">                   </w:t>
      </w:r>
      <w:r w:rsidR="00DC3645">
        <w:rPr>
          <w:b/>
        </w:rPr>
        <w:t xml:space="preserve">     </w:t>
      </w:r>
      <w:r w:rsidR="00B928F8">
        <w:rPr>
          <w:b/>
        </w:rPr>
        <w:t xml:space="preserve">  </w:t>
      </w:r>
    </w:p>
    <w:p w:rsidRDefault="004D16FB" w:rsidP="004D16FB" w:rsidR="004D16FB">
      <w:pPr>
        <w:rPr>
          <w:b/>
        </w:rPr>
      </w:pPr>
    </w:p>
    <w:p w:rsidRDefault="004E45E4" w:rsidP="004D16FB" w:rsidR="004E45E4" w:rsidRPr="003A5CA0">
      <w:pPr>
        <w:rPr>
          <w:b/>
        </w:rPr>
      </w:pPr>
    </w:p>
    <w:p w:rsidRDefault="00700905" w:rsidP="00700905" w:rsidR="004D16FB">
      <w:pPr>
        <w:jc w:val="center"/>
        <w:rPr>
          <w:b/>
        </w:rPr>
      </w:pPr>
      <w:r>
        <w:rPr>
          <w:b/>
        </w:rPr>
        <w:t xml:space="preserve">R E P U B L I K A  H R V A T S K A </w:t>
      </w:r>
    </w:p>
    <w:p w:rsidRDefault="004E45E4" w:rsidP="00700905" w:rsidR="004E45E4">
      <w:pPr>
        <w:jc w:val="center"/>
        <w:rPr>
          <w:b/>
        </w:rPr>
      </w:pPr>
    </w:p>
    <w:p w:rsidRDefault="004D16FB" w:rsidP="004D16FB" w:rsidR="004D16FB">
      <w:pPr>
        <w:jc w:val="center"/>
        <w:rPr>
          <w:b/>
        </w:rPr>
      </w:pPr>
      <w:r>
        <w:rPr>
          <w:b/>
        </w:rPr>
        <w:t>R</w:t>
      </w:r>
      <w:r w:rsidR="00200694">
        <w:rPr>
          <w:b/>
        </w:rPr>
        <w:t xml:space="preserve"> </w:t>
      </w:r>
      <w:r>
        <w:rPr>
          <w:b/>
        </w:rPr>
        <w:t>J</w:t>
      </w:r>
      <w:r w:rsidR="00200694">
        <w:rPr>
          <w:b/>
        </w:rPr>
        <w:t xml:space="preserve"> </w:t>
      </w:r>
      <w:r>
        <w:rPr>
          <w:b/>
        </w:rPr>
        <w:t>E</w:t>
      </w:r>
      <w:r w:rsidR="00200694">
        <w:rPr>
          <w:b/>
        </w:rPr>
        <w:t xml:space="preserve"> </w:t>
      </w:r>
      <w:r>
        <w:rPr>
          <w:b/>
        </w:rPr>
        <w:t>Š</w:t>
      </w:r>
      <w:r w:rsidR="00200694">
        <w:rPr>
          <w:b/>
        </w:rPr>
        <w:t xml:space="preserve"> </w:t>
      </w:r>
      <w:r>
        <w:rPr>
          <w:b/>
        </w:rPr>
        <w:t>E</w:t>
      </w:r>
      <w:r w:rsidR="00200694">
        <w:rPr>
          <w:b/>
        </w:rPr>
        <w:t xml:space="preserve"> </w:t>
      </w:r>
      <w:r>
        <w:rPr>
          <w:b/>
        </w:rPr>
        <w:t>N</w:t>
      </w:r>
      <w:r w:rsidR="00200694">
        <w:rPr>
          <w:b/>
        </w:rPr>
        <w:t xml:space="preserve"> </w:t>
      </w:r>
      <w:r>
        <w:rPr>
          <w:b/>
        </w:rPr>
        <w:t>J</w:t>
      </w:r>
      <w:r w:rsidR="00200694">
        <w:rPr>
          <w:b/>
        </w:rPr>
        <w:t xml:space="preserve"> </w:t>
      </w:r>
      <w:r>
        <w:rPr>
          <w:b/>
        </w:rPr>
        <w:t>E</w:t>
      </w:r>
    </w:p>
    <w:p w:rsidRDefault="004D16FB" w:rsidP="004D16FB" w:rsidR="004D16FB">
      <w:pPr>
        <w:jc w:val="center"/>
        <w:rPr>
          <w:b/>
        </w:rPr>
      </w:pPr>
    </w:p>
    <w:p w:rsidRDefault="004D16FB" w:rsidP="004D16FB" w:rsidR="004D16FB">
      <w:pPr>
        <w:jc w:val="both"/>
        <w:rPr>
          <w:b/>
        </w:rPr>
      </w:pPr>
    </w:p>
    <w:p w:rsidRDefault="004D16FB" w:rsidP="004D16FB" w:rsidR="004D16FB">
      <w:pPr>
        <w:jc w:val="both"/>
      </w:pPr>
      <w:r>
        <w:rPr>
          <w:b/>
        </w:rPr>
        <w:tab/>
      </w:r>
      <w:r>
        <w:rPr>
          <w:b/>
        </w:rPr>
        <w:tab/>
      </w:r>
      <w:r w:rsidRPr="00D955AB">
        <w:rPr>
          <w:b/>
        </w:rPr>
        <w:t xml:space="preserve">TRGOVAČKI SUD U </w:t>
      </w:r>
      <w:r>
        <w:rPr>
          <w:b/>
        </w:rPr>
        <w:t>OSIJEKU, STALNA SLUŽBA</w:t>
      </w:r>
      <w:r w:rsidR="008F40A2">
        <w:rPr>
          <w:b/>
        </w:rPr>
        <w:t xml:space="preserve"> </w:t>
      </w:r>
      <w:r w:rsidR="0030378B">
        <w:rPr>
          <w:b/>
        </w:rPr>
        <w:t>U SLAVONSKOM BRODU</w:t>
      </w:r>
      <w:r>
        <w:t xml:space="preserve">, po sutkinji Mirni Vujčić, u </w:t>
      </w:r>
      <w:r w:rsidR="00B928F8">
        <w:t xml:space="preserve"> </w:t>
      </w:r>
      <w:r w:rsidR="00A567E0">
        <w:t xml:space="preserve">stečajnom postupku nad stečajnim </w:t>
      </w:r>
      <w:r w:rsidR="00DA44DC">
        <w:t>dužnikom</w:t>
      </w:r>
      <w:r w:rsidR="00411E11" w:rsidRPr="00411E11">
        <w:t xml:space="preserve"> </w:t>
      </w:r>
      <w:r w:rsidR="008B34A3" w:rsidRPr="008B34A3">
        <w:t>SUŠIONICA društvo s ograničenom odgovornošću za proizvodnju i sušenje povrća i voća "u stečaju",</w:t>
      </w:r>
      <w:r w:rsidR="008B34A3">
        <w:t xml:space="preserve"> skraćena tvrtka: SUŠIONICA</w:t>
      </w:r>
      <w:r w:rsidR="008B34A3" w:rsidRPr="008B34A3">
        <w:t xml:space="preserve"> d.o.o. "u stečaju"</w:t>
      </w:r>
      <w:r w:rsidR="008B34A3">
        <w:t>,</w:t>
      </w:r>
      <w:r w:rsidR="008B34A3" w:rsidRPr="008B34A3">
        <w:t xml:space="preserve"> Vrpolje, Ivana Meštrovića bb, OIB 91980151189</w:t>
      </w:r>
      <w:r w:rsidR="00A567E0">
        <w:t xml:space="preserve">, </w:t>
      </w:r>
      <w:r w:rsidR="005C1174">
        <w:t>dan</w:t>
      </w:r>
      <w:r w:rsidR="0030378B">
        <w:t>a 2</w:t>
      </w:r>
      <w:r w:rsidR="00200694">
        <w:t>3</w:t>
      </w:r>
      <w:r w:rsidR="0030378B">
        <w:t>. studenog 2016</w:t>
      </w:r>
      <w:r>
        <w:t>. godine</w:t>
      </w:r>
    </w:p>
    <w:p w:rsidRDefault="00332572" w:rsidP="00FF5610" w:rsidR="00332572">
      <w:pPr>
        <w:jc w:val="both"/>
      </w:pPr>
    </w:p>
    <w:p w:rsidRDefault="008B3735" w:rsidP="00FF5610" w:rsidR="008B3735">
      <w:pPr>
        <w:jc w:val="both"/>
      </w:pPr>
    </w:p>
    <w:p w:rsidRDefault="00E34357" w:rsidP="00E34357" w:rsidR="00E34357" w:rsidRPr="00700905">
      <w:pPr>
        <w:jc w:val="center"/>
      </w:pPr>
      <w:r w:rsidRPr="00700905">
        <w:t>r i j e š i o  j e</w:t>
      </w:r>
    </w:p>
    <w:p w:rsidRDefault="00A567E0" w:rsidP="00E34357" w:rsidR="00A567E0">
      <w:pPr>
        <w:rPr>
          <w:b/>
        </w:rPr>
      </w:pPr>
    </w:p>
    <w:p w:rsidRDefault="00A151F1" w:rsidP="0044224F" w:rsidR="00A567E0">
      <w:pPr>
        <w:jc w:val="both"/>
      </w:pPr>
      <w:r>
        <w:rPr>
          <w:b/>
        </w:rPr>
        <w:tab/>
      </w:r>
      <w:r>
        <w:rPr>
          <w:b/>
        </w:rPr>
        <w:tab/>
        <w:t xml:space="preserve">I </w:t>
      </w:r>
      <w:r w:rsidR="0044224F">
        <w:t>D</w:t>
      </w:r>
      <w:r>
        <w:t>aje se suglasnost za završnu diobu ste</w:t>
      </w:r>
      <w:r w:rsidR="0044224F">
        <w:t>čajnom upravitelju</w:t>
      </w:r>
      <w:r>
        <w:t xml:space="preserve"> </w:t>
      </w:r>
      <w:r w:rsidR="00196452">
        <w:t>Nikoli Bojanić iz Osijeka</w:t>
      </w:r>
      <w:r w:rsidR="002F06D3" w:rsidRPr="002F06D3">
        <w:t>, Bračka 179, OIB 32886956915</w:t>
      </w:r>
      <w:r w:rsidR="0030378B" w:rsidRPr="0030378B">
        <w:t xml:space="preserve"> </w:t>
      </w:r>
      <w:r>
        <w:t xml:space="preserve">na način da </w:t>
      </w:r>
      <w:r w:rsidR="0022762F">
        <w:t xml:space="preserve">raspoloživa </w:t>
      </w:r>
      <w:r w:rsidR="0041538F">
        <w:t>novčana sredstva u iznosu od</w:t>
      </w:r>
      <w:r w:rsidR="00604FF0">
        <w:t xml:space="preserve"> </w:t>
      </w:r>
      <w:r w:rsidR="00196452">
        <w:t xml:space="preserve">486.130,56 </w:t>
      </w:r>
      <w:r w:rsidR="0041538F">
        <w:t xml:space="preserve">Kn </w:t>
      </w:r>
      <w:r w:rsidR="002E76F5">
        <w:t>podijeli vjerovnicima P</w:t>
      </w:r>
      <w:r w:rsidR="00B967A9">
        <w:t>r</w:t>
      </w:r>
      <w:r w:rsidR="0022762F">
        <w:t>vog višeg isplatnog reda prema Z</w:t>
      </w:r>
      <w:r w:rsidR="00B967A9">
        <w:t>avršnom</w:t>
      </w:r>
      <w:r w:rsidR="0044224F">
        <w:t xml:space="preserve"> </w:t>
      </w:r>
      <w:r w:rsidR="00B967A9">
        <w:t>diobenom po</w:t>
      </w:r>
      <w:r w:rsidR="002E76F5">
        <w:t>pisu prema kojem se vjerovnici P</w:t>
      </w:r>
      <w:r w:rsidR="00B967A9">
        <w:t xml:space="preserve">rvog višeg isplatnog reda namiruju u </w:t>
      </w:r>
      <w:r w:rsidR="0044224F">
        <w:t>iznosu</w:t>
      </w:r>
      <w:r w:rsidR="000C12F4">
        <w:t xml:space="preserve"> odnosno u postotku </w:t>
      </w:r>
      <w:r w:rsidR="00B967A9">
        <w:t xml:space="preserve"> od </w:t>
      </w:r>
      <w:r w:rsidR="00196452">
        <w:t>9,22</w:t>
      </w:r>
      <w:r w:rsidR="00B967A9">
        <w:t xml:space="preserve"> % ukupno </w:t>
      </w:r>
      <w:r w:rsidR="0044224F">
        <w:t>utvrđenih</w:t>
      </w:r>
      <w:r w:rsidR="00B967A9">
        <w:t xml:space="preserve"> tražbina</w:t>
      </w:r>
      <w:r w:rsidR="002E76F5">
        <w:t>.</w:t>
      </w:r>
    </w:p>
    <w:p w:rsidRDefault="00B967A9" w:rsidP="0044224F" w:rsidR="00B967A9">
      <w:pPr>
        <w:jc w:val="both"/>
      </w:pPr>
    </w:p>
    <w:p w:rsidRDefault="0044224F" w:rsidP="00E34357" w:rsidR="00A567E0">
      <w:r>
        <w:tab/>
      </w:r>
      <w:r>
        <w:tab/>
      </w:r>
      <w:r w:rsidRPr="0022762F">
        <w:rPr>
          <w:b/>
        </w:rPr>
        <w:t xml:space="preserve">II </w:t>
      </w:r>
      <w:r>
        <w:t>Z</w:t>
      </w:r>
      <w:r w:rsidR="00B967A9">
        <w:t>avršno ročište vjerovnika- skupština vjerovnika zakazuje se za dan</w:t>
      </w:r>
    </w:p>
    <w:p w:rsidRDefault="00B967A9" w:rsidP="00E34357" w:rsidR="00B967A9"/>
    <w:p w:rsidRDefault="00B100D5" w:rsidP="00B100D5" w:rsidR="00B100D5">
      <w:pPr>
        <w:rPr>
          <w:b/>
        </w:rPr>
      </w:pPr>
      <w:r>
        <w:rPr>
          <w:b/>
        </w:rPr>
        <w:t xml:space="preserve">                                     </w:t>
      </w:r>
      <w:r w:rsidR="00196452">
        <w:rPr>
          <w:b/>
        </w:rPr>
        <w:t>16. prosinca</w:t>
      </w:r>
      <w:r w:rsidR="00B967A9" w:rsidRPr="0060536C">
        <w:rPr>
          <w:b/>
        </w:rPr>
        <w:t xml:space="preserve"> 201</w:t>
      </w:r>
      <w:r w:rsidR="0030378B">
        <w:rPr>
          <w:b/>
        </w:rPr>
        <w:t>6</w:t>
      </w:r>
      <w:r w:rsidR="004F1182">
        <w:rPr>
          <w:b/>
        </w:rPr>
        <w:t>. godine</w:t>
      </w:r>
      <w:r w:rsidR="00B967A9" w:rsidRPr="0060536C">
        <w:rPr>
          <w:b/>
        </w:rPr>
        <w:t xml:space="preserve"> u </w:t>
      </w:r>
      <w:r w:rsidR="00196452">
        <w:rPr>
          <w:b/>
        </w:rPr>
        <w:t>11</w:t>
      </w:r>
      <w:r w:rsidR="00B967A9" w:rsidRPr="0060536C">
        <w:rPr>
          <w:b/>
        </w:rPr>
        <w:t>,00 sat</w:t>
      </w:r>
      <w:r w:rsidR="0044224F">
        <w:rPr>
          <w:b/>
        </w:rPr>
        <w:t>i</w:t>
      </w:r>
      <w:r w:rsidR="005432B0">
        <w:rPr>
          <w:b/>
        </w:rPr>
        <w:t xml:space="preserve">, </w:t>
      </w:r>
    </w:p>
    <w:p w:rsidRDefault="00B100D5" w:rsidP="00B100D5" w:rsidR="00B100D5">
      <w:pPr>
        <w:rPr>
          <w:b/>
        </w:rPr>
      </w:pPr>
    </w:p>
    <w:p w:rsidRDefault="005432B0" w:rsidP="00144F07" w:rsidR="00B967A9" w:rsidRPr="0060536C">
      <w:pPr>
        <w:ind w:left="1410"/>
        <w:rPr>
          <w:b/>
        </w:rPr>
      </w:pPr>
      <w:r>
        <w:rPr>
          <w:b/>
        </w:rPr>
        <w:t xml:space="preserve">u prostorijama Trgovačkog suda u Osijeku, Stalne službe </w:t>
      </w:r>
      <w:r w:rsidR="00196452">
        <w:rPr>
          <w:b/>
        </w:rPr>
        <w:t xml:space="preserve">u Slavonskom </w:t>
      </w:r>
      <w:r w:rsidR="00144F07">
        <w:rPr>
          <w:b/>
        </w:rPr>
        <w:t xml:space="preserve"> </w:t>
      </w:r>
      <w:r w:rsidR="00196452">
        <w:rPr>
          <w:b/>
        </w:rPr>
        <w:t>Brodu</w:t>
      </w:r>
      <w:r>
        <w:rPr>
          <w:b/>
        </w:rPr>
        <w:t>, Slavonski Brod, Trg pobjede 13, 78/III</w:t>
      </w:r>
      <w:r w:rsidR="0044224F">
        <w:rPr>
          <w:b/>
        </w:rPr>
        <w:t xml:space="preserve"> </w:t>
      </w:r>
    </w:p>
    <w:p w:rsidRDefault="00B967A9" w:rsidP="00E34357" w:rsidR="00B967A9"/>
    <w:p w:rsidRDefault="0065744D" w:rsidP="00016394" w:rsidR="00016394">
      <w:pPr>
        <w:ind w:firstLine="1440"/>
      </w:pPr>
      <w:r>
        <w:t>s</w:t>
      </w:r>
      <w:r w:rsidR="002E76F5">
        <w:t>a slijedećim D</w:t>
      </w:r>
      <w:r w:rsidR="00B967A9">
        <w:t>nevnim redom</w:t>
      </w:r>
      <w:r w:rsidR="0044224F">
        <w:t>:</w:t>
      </w:r>
    </w:p>
    <w:p w:rsidRDefault="0044224F" w:rsidP="00E34357" w:rsidR="0044224F"/>
    <w:p w:rsidRDefault="00016394" w:rsidP="00016394" w:rsidR="00016394">
      <w:pPr>
        <w:ind w:firstLine="708" w:left="708"/>
      </w:pPr>
      <w:r>
        <w:t>1.</w:t>
      </w:r>
      <w:r w:rsidR="00905651">
        <w:t>R</w:t>
      </w:r>
      <w:r w:rsidR="007A411B">
        <w:t>aspravljanje o Z</w:t>
      </w:r>
      <w:r w:rsidR="00B967A9">
        <w:t>avršnom računu stečajnog upravitelja</w:t>
      </w:r>
    </w:p>
    <w:p w:rsidRDefault="00016394" w:rsidP="00016394" w:rsidR="00B967A9">
      <w:pPr>
        <w:ind w:firstLine="708" w:left="708"/>
      </w:pPr>
      <w:r>
        <w:t>2.</w:t>
      </w:r>
      <w:r w:rsidR="00905651">
        <w:t>P</w:t>
      </w:r>
      <w:r w:rsidR="007A411B">
        <w:t>odnošenje prigovora na Z</w:t>
      </w:r>
      <w:r w:rsidR="00B967A9">
        <w:t xml:space="preserve">avršni </w:t>
      </w:r>
      <w:r w:rsidR="00905651">
        <w:t xml:space="preserve">diobeni </w:t>
      </w:r>
      <w:r w:rsidR="00B967A9">
        <w:t>popis</w:t>
      </w:r>
    </w:p>
    <w:p w:rsidRDefault="00016394" w:rsidP="00016394" w:rsidR="00B967A9">
      <w:pPr>
        <w:ind w:firstLine="708" w:left="708"/>
      </w:pPr>
      <w:r>
        <w:t>3.</w:t>
      </w:r>
      <w:r w:rsidR="00905651">
        <w:t>R</w:t>
      </w:r>
      <w:r w:rsidR="00B967A9">
        <w:t>azno</w:t>
      </w:r>
      <w:r w:rsidR="00B100D5">
        <w:t>,</w:t>
      </w:r>
    </w:p>
    <w:p w:rsidRDefault="00B967A9" w:rsidP="00B967A9" w:rsidR="00B967A9"/>
    <w:p w:rsidRDefault="00D846DA" w:rsidP="00B967A9" w:rsidR="00D846DA"/>
    <w:p w:rsidRDefault="0044224F" w:rsidP="00B100D5" w:rsidR="00B967A9" w:rsidRPr="00B967A9">
      <w:r>
        <w:t xml:space="preserve">               </w:t>
      </w:r>
      <w:r w:rsidR="007D60AF">
        <w:t xml:space="preserve">   </w:t>
      </w:r>
      <w:r w:rsidR="00B100D5">
        <w:t>a n</w:t>
      </w:r>
      <w:r w:rsidR="007D52CC">
        <w:t xml:space="preserve">a </w:t>
      </w:r>
      <w:r w:rsidR="00D11882">
        <w:t xml:space="preserve"> Z</w:t>
      </w:r>
      <w:r w:rsidR="00B100D5">
        <w:t xml:space="preserve">avršno </w:t>
      </w:r>
      <w:r w:rsidR="007D52CC">
        <w:t xml:space="preserve">ročište se </w:t>
      </w:r>
      <w:r w:rsidR="00532F06">
        <w:t xml:space="preserve">pozivaju </w:t>
      </w:r>
      <w:r w:rsidR="00B967A9">
        <w:t>stečajni vjerovnici, razlučni vjerovnici</w:t>
      </w:r>
      <w:r w:rsidR="007D52CC">
        <w:t xml:space="preserve">, izlučni vjerovnici </w:t>
      </w:r>
      <w:r w:rsidR="00B967A9">
        <w:t xml:space="preserve"> </w:t>
      </w:r>
      <w:r w:rsidR="007D52CC">
        <w:t>i drugi zainteresira</w:t>
      </w:r>
      <w:r w:rsidR="00B100D5">
        <w:t>ni sudionici stečajnog postupka.</w:t>
      </w:r>
      <w:r w:rsidR="00532F06">
        <w:t>Uvid u Z</w:t>
      </w:r>
      <w:r w:rsidR="00232F93">
        <w:t>avršni diobeni popis može se izvršiti u pisarnici suda.</w:t>
      </w:r>
    </w:p>
    <w:p w:rsidRDefault="00BC6869" w:rsidP="0001108C" w:rsidR="00DC1B65">
      <w:pPr>
        <w:ind w:firstLine="708" w:left="2124"/>
        <w:rPr>
          <w:b/>
        </w:rPr>
      </w:pPr>
      <w:r>
        <w:rPr>
          <w:b/>
        </w:rPr>
        <w:t xml:space="preserve">   </w:t>
      </w:r>
      <w:r w:rsidR="0001108C">
        <w:rPr>
          <w:b/>
        </w:rPr>
        <w:t xml:space="preserve">         </w:t>
      </w:r>
    </w:p>
    <w:p w:rsidRDefault="0001108C" w:rsidP="00DC1B65" w:rsidR="0001108C">
      <w:pPr>
        <w:ind w:firstLine="708" w:left="2124"/>
        <w:jc w:val="right"/>
        <w:rPr>
          <w:b/>
        </w:rPr>
      </w:pPr>
      <w:r>
        <w:rPr>
          <w:b/>
        </w:rPr>
        <w:lastRenderedPageBreak/>
        <w:t xml:space="preserve">        </w:t>
      </w:r>
      <w:r w:rsidR="00DC1B65" w:rsidRPr="00DC1B65">
        <w:rPr>
          <w:b/>
        </w:rPr>
        <w:t>Broj: 7/ St-21/2011-312</w:t>
      </w:r>
      <w:r>
        <w:rPr>
          <w:b/>
        </w:rPr>
        <w:t xml:space="preserve">                                  </w:t>
      </w:r>
    </w:p>
    <w:p w:rsidRDefault="00A567E0" w:rsidP="00E34357" w:rsidR="00A567E0">
      <w:pPr>
        <w:rPr>
          <w:b/>
        </w:rPr>
      </w:pPr>
    </w:p>
    <w:p w:rsidRDefault="0044224F" w:rsidP="00B100D5" w:rsidR="004411DE" w:rsidRPr="00B100D5">
      <w:pPr>
        <w:jc w:val="center"/>
      </w:pPr>
      <w:r>
        <w:t>O</w:t>
      </w:r>
      <w:r w:rsidR="004411DE" w:rsidRPr="0044224F">
        <w:t>brazloženje</w:t>
      </w:r>
    </w:p>
    <w:p w:rsidRDefault="00BC6869" w:rsidP="00E34357" w:rsidR="00BC6869">
      <w:pPr>
        <w:rPr>
          <w:b/>
        </w:rPr>
      </w:pPr>
    </w:p>
    <w:p w:rsidRDefault="0044224F" w:rsidP="00304B2E" w:rsidR="004411DE">
      <w:pPr>
        <w:ind w:firstLine="1440"/>
        <w:jc w:val="both"/>
      </w:pPr>
      <w:r>
        <w:t>R</w:t>
      </w:r>
      <w:r w:rsidR="004411DE">
        <w:t xml:space="preserve">ješenjem </w:t>
      </w:r>
      <w:r w:rsidR="00196452">
        <w:t>Trgovačkog suda u Slavonskom Brodu</w:t>
      </w:r>
      <w:r w:rsidR="00D11717">
        <w:t xml:space="preserve"> posl.br. </w:t>
      </w:r>
      <w:r w:rsidR="007B6418">
        <w:t>7/St-</w:t>
      </w:r>
      <w:r w:rsidR="00196452">
        <w:t>19</w:t>
      </w:r>
      <w:r w:rsidR="008B34A3">
        <w:t>/</w:t>
      </w:r>
      <w:r w:rsidR="004B13FB">
        <w:t>20</w:t>
      </w:r>
      <w:r w:rsidR="008B34A3">
        <w:t>1</w:t>
      </w:r>
      <w:r w:rsidR="00196452">
        <w:t>0-8</w:t>
      </w:r>
      <w:r w:rsidR="004B13FB">
        <w:t xml:space="preserve"> od</w:t>
      </w:r>
      <w:r w:rsidR="008B34A3">
        <w:t xml:space="preserve"> </w:t>
      </w:r>
      <w:r w:rsidR="009F461D">
        <w:t>24. rujna 2010.</w:t>
      </w:r>
      <w:r w:rsidR="004B13FB" w:rsidRPr="004B13FB">
        <w:t xml:space="preserve"> godine</w:t>
      </w:r>
      <w:r w:rsidR="004411DE">
        <w:t xml:space="preserve"> otvoren je stečajni postupak nad stečajnim</w:t>
      </w:r>
      <w:r w:rsidR="00D3317C">
        <w:t xml:space="preserve"> dužnikom</w:t>
      </w:r>
      <w:r w:rsidR="004411DE">
        <w:t xml:space="preserve"> </w:t>
      </w:r>
      <w:r w:rsidR="008B34A3" w:rsidRPr="008B34A3">
        <w:t>SUŠIONICA društvo s ograničenom odgovornošću za proizvodnju i sušenje povrća i voća "u stečaju", skraćena tvrtka: SUŠIONICA d.o.o. "u stečaju", Vrpolje, Ivana Meštrovića bb, OIB 91980151189</w:t>
      </w:r>
      <w:r w:rsidR="008B34A3">
        <w:t xml:space="preserve"> </w:t>
      </w:r>
      <w:r w:rsidR="004411DE">
        <w:t>te je za stečajnog upravitelja imenovan</w:t>
      </w:r>
      <w:r w:rsidR="00196452">
        <w:t xml:space="preserve"> Miroslav Mikić, dipl. ing iz </w:t>
      </w:r>
      <w:r w:rsidR="004B13FB">
        <w:t>Slavonskog Broda</w:t>
      </w:r>
      <w:r w:rsidR="004411DE">
        <w:t>.</w:t>
      </w:r>
    </w:p>
    <w:p w:rsidRDefault="00196452" w:rsidP="00304B2E" w:rsidR="00196452">
      <w:pPr>
        <w:ind w:firstLine="1440"/>
        <w:jc w:val="both"/>
      </w:pPr>
      <w:r>
        <w:t xml:space="preserve">Rješenjem posl.br. 7/St-21/2011-236 od 14. rujna 2015. godine razriješen je dužnosti stečajni upravitelj Miroslav Mikić, dipl. ing. iz Slavonskog Broda na vlastiti zahtjev te je  imenovan stečajni upravitelj Zdravko Grubeša dipl. ecc. iz Piškorevaca, te je nadalje rješenjem </w:t>
      </w:r>
      <w:r w:rsidRPr="00196452">
        <w:t>posl.br. 7/St-21/2011</w:t>
      </w:r>
      <w:r>
        <w:t xml:space="preserve">-246 od 22. listopada 2015. godine </w:t>
      </w:r>
      <w:r w:rsidR="00E57957">
        <w:t>razriješen</w:t>
      </w:r>
      <w:r>
        <w:t xml:space="preserve"> dužnosti stečajni upravitelj Zdravko Grubeša, a za stečajnog upravitelja imenovan Nikola Bojanić, dipl. ing. iz Osijeka. </w:t>
      </w:r>
    </w:p>
    <w:p w:rsidRDefault="007A49DE" w:rsidP="0080155F" w:rsidR="00EC1535">
      <w:pPr>
        <w:jc w:val="both"/>
      </w:pPr>
      <w:r>
        <w:tab/>
      </w:r>
      <w:r w:rsidR="000C4447">
        <w:t xml:space="preserve">        </w:t>
      </w:r>
      <w:r w:rsidR="00596544">
        <w:tab/>
      </w:r>
      <w:r w:rsidR="00196452">
        <w:t>R</w:t>
      </w:r>
      <w:r>
        <w:t>ješenjem posl</w:t>
      </w:r>
      <w:r w:rsidR="000C4447">
        <w:t>.br.</w:t>
      </w:r>
      <w:r>
        <w:t xml:space="preserve"> 7/St-</w:t>
      </w:r>
      <w:r w:rsidR="00905F07">
        <w:t>19/2010-29 od 24. studenog 2010.</w:t>
      </w:r>
      <w:r w:rsidR="0075563C">
        <w:t xml:space="preserve"> godine</w:t>
      </w:r>
      <w:r>
        <w:t xml:space="preserve"> utv</w:t>
      </w:r>
      <w:r w:rsidR="000C4447">
        <w:t>r</w:t>
      </w:r>
      <w:r w:rsidR="00144F07">
        <w:t>đene su tražbine</w:t>
      </w:r>
      <w:r w:rsidR="00D808B4">
        <w:t xml:space="preserve"> </w:t>
      </w:r>
      <w:r>
        <w:t>stečajnih vjerovni</w:t>
      </w:r>
      <w:r w:rsidR="0053298F">
        <w:t>ka</w:t>
      </w:r>
      <w:r w:rsidR="00D808B4">
        <w:t xml:space="preserve"> Prvog višeg isplatnog reda u iznosu od 5.272.204,12 Kn</w:t>
      </w:r>
      <w:r w:rsidR="00B100D5">
        <w:t xml:space="preserve"> </w:t>
      </w:r>
      <w:r w:rsidR="0053298F">
        <w:t>i tražbine stečajnih vjerovnika  D</w:t>
      </w:r>
      <w:r>
        <w:t xml:space="preserve">rugog višeg isplatnog reda </w:t>
      </w:r>
      <w:r w:rsidR="0053298F">
        <w:t>u iznosu od</w:t>
      </w:r>
      <w:r w:rsidR="00AF1613">
        <w:t xml:space="preserve"> </w:t>
      </w:r>
      <w:r w:rsidR="00D808B4">
        <w:t xml:space="preserve"> 108.775.239,50 </w:t>
      </w:r>
      <w:r w:rsidR="00CA3066">
        <w:t xml:space="preserve">Kn </w:t>
      </w:r>
      <w:r w:rsidR="00D808B4">
        <w:t xml:space="preserve">dok su osporene tražbine </w:t>
      </w:r>
      <w:r w:rsidR="00144F07">
        <w:t xml:space="preserve">stečajnih vjerovnika </w:t>
      </w:r>
      <w:r w:rsidR="00D808B4">
        <w:t xml:space="preserve">Prvog višeg isplatnog reda u iznosu od 4.681.018,56 Kn te tražbine Drugog višeg isplatnog </w:t>
      </w:r>
      <w:r w:rsidR="00144F07">
        <w:t>reda 4.174.459,80 Kn. R</w:t>
      </w:r>
      <w:r w:rsidR="00D808B4">
        <w:t>ješenjem pos</w:t>
      </w:r>
      <w:r w:rsidR="003A043D">
        <w:t>l</w:t>
      </w:r>
      <w:r w:rsidR="00D808B4">
        <w:t xml:space="preserve">.  br. 7/St-21/2011-311 </w:t>
      </w:r>
      <w:r w:rsidR="00590423">
        <w:t>utvrđena</w:t>
      </w:r>
      <w:r w:rsidR="00D808B4">
        <w:t xml:space="preserve"> je i tražbina </w:t>
      </w:r>
      <w:r w:rsidR="00144F07">
        <w:t xml:space="preserve">stečajnog vjerovnika – radnika </w:t>
      </w:r>
      <w:r w:rsidR="00D808B4">
        <w:t>Prvog višeg isplatnog re</w:t>
      </w:r>
      <w:r w:rsidR="00144F07">
        <w:t xml:space="preserve">da </w:t>
      </w:r>
      <w:r w:rsidR="00D808B4">
        <w:t>u iznosu od 16.196</w:t>
      </w:r>
      <w:r w:rsidR="005A5461">
        <w:t xml:space="preserve">,16 Kn koja se odnosi na bruto </w:t>
      </w:r>
      <w:r w:rsidR="00590423">
        <w:t xml:space="preserve">iznose za doprinose, poreze i prireze. </w:t>
      </w:r>
    </w:p>
    <w:p w:rsidRDefault="00310618" w:rsidP="00310618" w:rsidR="00310618">
      <w:pPr>
        <w:ind w:firstLine="702"/>
        <w:jc w:val="both"/>
      </w:pPr>
      <w:r>
        <w:t xml:space="preserve"> </w:t>
      </w:r>
      <w:r>
        <w:tab/>
      </w:r>
      <w:r w:rsidR="007A49DE">
        <w:t>Stečajni</w:t>
      </w:r>
      <w:r w:rsidR="000C4447">
        <w:t xml:space="preserve"> upravitelj </w:t>
      </w:r>
      <w:r w:rsidR="003A043D">
        <w:t xml:space="preserve"> se očitovao da je okončano unovčenje stečajne mase te je </w:t>
      </w:r>
      <w:r w:rsidR="000C4447">
        <w:t xml:space="preserve"> </w:t>
      </w:r>
      <w:r w:rsidR="00B100D5">
        <w:t>dostavio u sudski spis Završni račun zajedno sa Z</w:t>
      </w:r>
      <w:r w:rsidR="004800C9">
        <w:t>av</w:t>
      </w:r>
      <w:r w:rsidR="003A043D">
        <w:t>ršnim diobenim popisom.</w:t>
      </w:r>
      <w:r w:rsidR="001C45AC">
        <w:t xml:space="preserve"> Dostavio je i podnesak ovrhovoditelja u predmetu Ovr-394/10 Općinskog suda u Slavonskom Brodu kojim povlači prijedlog za ovrhu.</w:t>
      </w:r>
      <w:r w:rsidR="00905F07">
        <w:t xml:space="preserve"> </w:t>
      </w:r>
      <w:r w:rsidR="00144F07">
        <w:tab/>
        <w:t xml:space="preserve"> </w:t>
      </w:r>
      <w:r w:rsidR="00144F07">
        <w:tab/>
      </w:r>
      <w:r>
        <w:t xml:space="preserve"> </w:t>
      </w:r>
    </w:p>
    <w:p w:rsidRDefault="00310618" w:rsidP="00310618" w:rsidR="003A043D">
      <w:pPr>
        <w:ind w:firstLine="702"/>
        <w:jc w:val="both"/>
      </w:pPr>
      <w:r>
        <w:t xml:space="preserve"> </w:t>
      </w:r>
      <w:r>
        <w:tab/>
      </w:r>
      <w:r w:rsidR="00C6435A">
        <w:t>Završni račun stečajnog upra</w:t>
      </w:r>
      <w:r w:rsidR="00B100D5">
        <w:t>vitelja zajedno s</w:t>
      </w:r>
      <w:r w:rsidR="003A043D">
        <w:t xml:space="preserve"> prilozima </w:t>
      </w:r>
      <w:r w:rsidR="00B100D5">
        <w:t>te Z</w:t>
      </w:r>
      <w:r w:rsidR="00C6435A">
        <w:t>avršnim diobenim popisom</w:t>
      </w:r>
      <w:r w:rsidR="00144F07">
        <w:t xml:space="preserve"> prije ispitivanja </w:t>
      </w:r>
      <w:r w:rsidR="003A043D">
        <w:t xml:space="preserve"> </w:t>
      </w:r>
      <w:r w:rsidR="00C6435A">
        <w:t>dostavljen je članovima Odbo</w:t>
      </w:r>
      <w:r w:rsidR="00B100D5">
        <w:t>ra vjerovnika stečajnog dužnika</w:t>
      </w:r>
      <w:r w:rsidR="00260A37">
        <w:t xml:space="preserve"> i</w:t>
      </w:r>
      <w:r w:rsidR="00144F07">
        <w:t xml:space="preserve"> O</w:t>
      </w:r>
      <w:r w:rsidR="00905F07">
        <w:t>d</w:t>
      </w:r>
      <w:r w:rsidR="00144F07">
        <w:t xml:space="preserve">boru vjerovnika određen </w:t>
      </w:r>
      <w:r w:rsidR="00260A37">
        <w:t xml:space="preserve">je </w:t>
      </w:r>
      <w:r w:rsidR="00144F07">
        <w:t>rok za očito</w:t>
      </w:r>
      <w:r w:rsidR="00905F07">
        <w:t>vanje</w:t>
      </w:r>
      <w:r w:rsidR="00C17A1D">
        <w:t xml:space="preserve"> </w:t>
      </w:r>
      <w:r w:rsidR="00144F07">
        <w:t>te je</w:t>
      </w:r>
      <w:r w:rsidR="003A043D">
        <w:t xml:space="preserve"> članica O</w:t>
      </w:r>
      <w:r w:rsidR="0031152D">
        <w:t>dbora vjerovnika</w:t>
      </w:r>
      <w:r w:rsidR="003A043D">
        <w:t xml:space="preserve"> Ružica Zmaić</w:t>
      </w:r>
      <w:r w:rsidR="0031152D">
        <w:t xml:space="preserve"> </w:t>
      </w:r>
      <w:r w:rsidR="00A97FDA">
        <w:t>dostavi</w:t>
      </w:r>
      <w:r w:rsidR="003A043D">
        <w:t>la</w:t>
      </w:r>
      <w:r w:rsidR="00A97FDA">
        <w:t xml:space="preserve"> sudu dana</w:t>
      </w:r>
      <w:r w:rsidR="003A043D">
        <w:t xml:space="preserve"> 27. listopada</w:t>
      </w:r>
      <w:r w:rsidR="00A97FDA">
        <w:t xml:space="preserve"> 201</w:t>
      </w:r>
      <w:r w:rsidR="003A043D">
        <w:t>6</w:t>
      </w:r>
      <w:r w:rsidR="00A97FDA">
        <w:t xml:space="preserve">. </w:t>
      </w:r>
      <w:r w:rsidR="00AB5CBD">
        <w:t>godine</w:t>
      </w:r>
      <w:r w:rsidR="00B100D5">
        <w:t xml:space="preserve"> Zapisnik sa </w:t>
      </w:r>
      <w:r w:rsidR="003A043D">
        <w:t>8</w:t>
      </w:r>
      <w:r w:rsidR="00B100D5">
        <w:t>.</w:t>
      </w:r>
      <w:r w:rsidR="00A97FDA">
        <w:t xml:space="preserve"> sjednice Odbora vjerovnika stečajnog dužnika</w:t>
      </w:r>
      <w:r w:rsidR="003A043D">
        <w:t xml:space="preserve"> od 27. listopada 2016. godine</w:t>
      </w:r>
      <w:r w:rsidR="00A97FDA">
        <w:t xml:space="preserve"> iz kojeg je vidljivo</w:t>
      </w:r>
      <w:r w:rsidR="00F8410D">
        <w:t xml:space="preserve"> da je</w:t>
      </w:r>
      <w:r w:rsidR="003A043D">
        <w:t xml:space="preserve"> Odbor vjerovnika prihvatio </w:t>
      </w:r>
      <w:r w:rsidR="00F8410D">
        <w:t>Z</w:t>
      </w:r>
      <w:r w:rsidR="00A97FDA">
        <w:t xml:space="preserve">avršni račun </w:t>
      </w:r>
      <w:r w:rsidR="003A043D">
        <w:t xml:space="preserve">stečajnog dužnika </w:t>
      </w:r>
      <w:r w:rsidR="00A97FDA">
        <w:t>sa</w:t>
      </w:r>
      <w:r w:rsidR="00596544">
        <w:t xml:space="preserve"> Završnim</w:t>
      </w:r>
      <w:r w:rsidR="00A97FDA">
        <w:t xml:space="preserve"> diobenim popisom</w:t>
      </w:r>
      <w:r w:rsidR="00AB5CBD">
        <w:t>.</w:t>
      </w:r>
      <w:r w:rsidR="003A043D">
        <w:t xml:space="preserve"> Nastavno tome</w:t>
      </w:r>
      <w:r w:rsidR="00144F07">
        <w:t xml:space="preserve">, </w:t>
      </w:r>
      <w:r w:rsidR="003A043D">
        <w:t xml:space="preserve"> ispitani Završni račun javno je objavljen na mrežnoj stranici e-Oglasna ploča suda sukladno odredbi čl. </w:t>
      </w:r>
      <w:r w:rsidR="00144F07">
        <w:t xml:space="preserve">95. </w:t>
      </w:r>
      <w:r w:rsidR="003A043D">
        <w:t>Stečajnog zakona (NN 71/15</w:t>
      </w:r>
      <w:r w:rsidR="00144F07">
        <w:t>, dalje: SZ</w:t>
      </w:r>
      <w:r w:rsidR="003A043D">
        <w:t xml:space="preserve">) </w:t>
      </w:r>
      <w:r w:rsidR="003A043D" w:rsidRPr="003A043D">
        <w:t>koji se na ovaj odnos primjenjuje na temelju odredbe čl. 44</w:t>
      </w:r>
      <w:r w:rsidR="003A043D">
        <w:t>1 .st.</w:t>
      </w:r>
      <w:r w:rsidR="00DC1B65">
        <w:t>2</w:t>
      </w:r>
      <w:r w:rsidR="003A043D">
        <w:t>. SZ-a</w:t>
      </w:r>
    </w:p>
    <w:p w:rsidRDefault="007A49DE" w:rsidP="0080155F" w:rsidR="00DC1B65">
      <w:pPr>
        <w:jc w:val="both"/>
      </w:pPr>
      <w:r>
        <w:tab/>
      </w:r>
      <w:r>
        <w:tab/>
        <w:t xml:space="preserve">Iz </w:t>
      </w:r>
      <w:r w:rsidR="003A043D">
        <w:t xml:space="preserve">Završnog računa </w:t>
      </w:r>
      <w:r>
        <w:t xml:space="preserve">proizlazi da je </w:t>
      </w:r>
      <w:r w:rsidR="003A043D">
        <w:t>tijekom stečajnog postupka unovčena nepokretna imovina stečajnog dužnika upisana u zk.ul. 997. k</w:t>
      </w:r>
      <w:r w:rsidR="00C17A1D">
        <w:t>.o. Vrpolje za iznos od 5.195.1</w:t>
      </w:r>
      <w:r w:rsidR="003A043D">
        <w:t>00,00 Kn te da je u korist stečajne</w:t>
      </w:r>
      <w:r w:rsidR="00906256">
        <w:t xml:space="preserve"> mase</w:t>
      </w:r>
      <w:r w:rsidR="003A043D">
        <w:t xml:space="preserve"> </w:t>
      </w:r>
      <w:r w:rsidR="00906256">
        <w:t xml:space="preserve">polučen iznos od 812.908,50 Kn </w:t>
      </w:r>
      <w:r w:rsidR="00FC190B" w:rsidRPr="00FC190B">
        <w:t>sukladno odredbi čl. 170. Stečajnog zakona (dalje: SZ, NN 44/96, 29/99, 129/00, 123/2003, 82/20</w:t>
      </w:r>
      <w:r w:rsidR="00FB17C3">
        <w:t xml:space="preserve">06, 116/2010, 25/2012 i 133/12 </w:t>
      </w:r>
      <w:r w:rsidR="00FC190B" w:rsidRPr="00FC190B">
        <w:t>) koji se na ovaj odnos primjenjuje na temelju odredbe čl. 44</w:t>
      </w:r>
      <w:r w:rsidR="00500B3A">
        <w:t>1</w:t>
      </w:r>
      <w:r w:rsidR="00FA0C8A">
        <w:t>.</w:t>
      </w:r>
      <w:r w:rsidR="00DC1B65">
        <w:t xml:space="preserve"> </w:t>
      </w:r>
      <w:r w:rsidR="00FA0C8A">
        <w:t>st.</w:t>
      </w:r>
      <w:r w:rsidR="00DC1B65">
        <w:t xml:space="preserve"> </w:t>
      </w:r>
      <w:r w:rsidR="00FA0C8A">
        <w:t>1. SZ-a</w:t>
      </w:r>
      <w:r w:rsidR="00FC190B" w:rsidRPr="00FC190B">
        <w:t xml:space="preserve"> ( NN  71/15 )</w:t>
      </w:r>
      <w:r w:rsidR="00FC190B">
        <w:t>,</w:t>
      </w:r>
      <w:r w:rsidR="00DC1B65">
        <w:t xml:space="preserve"> </w:t>
      </w:r>
      <w:r w:rsidR="00521634">
        <w:t>a</w:t>
      </w:r>
      <w:r w:rsidR="00FA0C8A">
        <w:t xml:space="preserve"> </w:t>
      </w:r>
      <w:r w:rsidR="002C30E7">
        <w:t xml:space="preserve">s ostatkom iznosa kupovnine </w:t>
      </w:r>
      <w:r w:rsidR="00FC190B">
        <w:t>djelomično</w:t>
      </w:r>
      <w:r w:rsidR="00FA0C8A">
        <w:t xml:space="preserve"> je</w:t>
      </w:r>
      <w:r w:rsidR="003A043D">
        <w:t xml:space="preserve"> namiren</w:t>
      </w:r>
      <w:r w:rsidR="00FC190B">
        <w:t xml:space="preserve"> razlučni</w:t>
      </w:r>
      <w:r w:rsidR="003A043D">
        <w:t xml:space="preserve"> vjerovnik Centar za restrukturiranje i prodaju Zagreb, kao pravni slijednik Hrvatskog</w:t>
      </w:r>
      <w:r w:rsidR="00FA0C8A">
        <w:t xml:space="preserve"> fonda za privatizaciju, Zagreb</w:t>
      </w:r>
      <w:r w:rsidR="003A043D">
        <w:t xml:space="preserve"> te da je tijekom stečajnog postupka unovčena tzv. slobodna pokretna imovina stečajnog dužni</w:t>
      </w:r>
      <w:r w:rsidR="00F01855">
        <w:t>ka u iznosu od 105.165</w:t>
      </w:r>
      <w:r w:rsidR="00FA0C8A">
        <w:t>,00</w:t>
      </w:r>
      <w:r w:rsidR="00F01855">
        <w:t xml:space="preserve"> K</w:t>
      </w:r>
      <w:r w:rsidR="00FA0C8A">
        <w:t>n, kao i</w:t>
      </w:r>
      <w:r w:rsidR="003A043D">
        <w:t xml:space="preserve"> pokretna imovina </w:t>
      </w:r>
      <w:r w:rsidR="00FC190B">
        <w:t>stečajnog dužnika opterećena razlučnim pravom u iznos</w:t>
      </w:r>
      <w:r w:rsidR="00FA0C8A">
        <w:t>u od 2.325.528,96 Kn te da je</w:t>
      </w:r>
      <w:r w:rsidR="00FC190B">
        <w:t xml:space="preserve"> u korist stečajne mase polučen iznos</w:t>
      </w:r>
      <w:r w:rsidR="00F01855">
        <w:t xml:space="preserve"> od 670.333,08 Kn i da je</w:t>
      </w:r>
      <w:r w:rsidR="00FC190B">
        <w:t xml:space="preserve"> djelomično namiren razlučni vjerovnik Republika Hrvatska</w:t>
      </w:r>
      <w:r w:rsidR="00CD6164">
        <w:t>,</w:t>
      </w:r>
      <w:r w:rsidR="00FC190B">
        <w:t xml:space="preserve"> Ministarst</w:t>
      </w:r>
      <w:r w:rsidR="00FA0C8A">
        <w:t xml:space="preserve">vo financija, Porezna uprava, kao i </w:t>
      </w:r>
      <w:r w:rsidR="00FC190B">
        <w:t xml:space="preserve"> da je</w:t>
      </w:r>
      <w:r w:rsidR="00FA0C8A">
        <w:t xml:space="preserve"> tijekom postupka</w:t>
      </w:r>
      <w:r w:rsidR="00FC190B">
        <w:t xml:space="preserve"> </w:t>
      </w:r>
      <w:r w:rsidR="00FA0C8A">
        <w:t xml:space="preserve">u korist stečajne mase </w:t>
      </w:r>
      <w:r w:rsidR="00FC190B">
        <w:t>ostvaren pri</w:t>
      </w:r>
      <w:r w:rsidR="00FA0C8A">
        <w:t xml:space="preserve">hod </w:t>
      </w:r>
      <w:r w:rsidR="00FC190B">
        <w:t xml:space="preserve"> </w:t>
      </w:r>
      <w:r w:rsidR="00E57957">
        <w:t xml:space="preserve">po osnovi najamnine u iznosu od 98.886,28 Kn i </w:t>
      </w:r>
    </w:p>
    <w:p w:rsidRDefault="00DC1B65" w:rsidP="00DC1B65" w:rsidR="00DC1B65">
      <w:pPr>
        <w:jc w:val="right"/>
        <w:rPr>
          <w:b/>
        </w:rPr>
      </w:pPr>
      <w:r w:rsidRPr="00DC1B65">
        <w:rPr>
          <w:b/>
        </w:rPr>
        <w:lastRenderedPageBreak/>
        <w:t>Broj: 7/ St-21/2011-312</w:t>
      </w:r>
    </w:p>
    <w:p w:rsidRDefault="00DC1B65" w:rsidP="00DC1B65" w:rsidR="00DC1B65">
      <w:pPr>
        <w:jc w:val="right"/>
      </w:pPr>
    </w:p>
    <w:p w:rsidRDefault="00DC1B65" w:rsidP="0080155F" w:rsidR="00DC1B65">
      <w:pPr>
        <w:jc w:val="both"/>
      </w:pPr>
    </w:p>
    <w:p w:rsidRDefault="00E57957" w:rsidP="0080155F" w:rsidR="00E57957">
      <w:pPr>
        <w:jc w:val="both"/>
      </w:pPr>
      <w:r>
        <w:t xml:space="preserve">pasivnih kamata u iznosu od 619.87 Kn. </w:t>
      </w:r>
      <w:r w:rsidR="00647123">
        <w:t>I</w:t>
      </w:r>
      <w:r w:rsidR="009B629A">
        <w:t xml:space="preserve">z Završnog računa </w:t>
      </w:r>
      <w:r w:rsidR="00647123">
        <w:t>proizlazi da je stečajni</w:t>
      </w:r>
      <w:r w:rsidR="00610A94">
        <w:t xml:space="preserve"> upravitelj </w:t>
      </w:r>
      <w:r>
        <w:t xml:space="preserve">djelomično </w:t>
      </w:r>
      <w:r w:rsidR="00CD6164">
        <w:t xml:space="preserve">namiro </w:t>
      </w:r>
      <w:r w:rsidR="00F01855">
        <w:t xml:space="preserve">dospjele </w:t>
      </w:r>
      <w:r w:rsidR="00CD6164">
        <w:t xml:space="preserve">obveze stečajne </w:t>
      </w:r>
      <w:r w:rsidR="005A2B42">
        <w:t xml:space="preserve"> </w:t>
      </w:r>
      <w:r w:rsidR="00F01855">
        <w:t xml:space="preserve">mase </w:t>
      </w:r>
      <w:r w:rsidR="005A2B42">
        <w:t xml:space="preserve">( tražbine radnika </w:t>
      </w:r>
      <w:r w:rsidR="00CD6164">
        <w:t xml:space="preserve">koje terete </w:t>
      </w:r>
      <w:r w:rsidR="00F01855">
        <w:t xml:space="preserve">stečajnu </w:t>
      </w:r>
      <w:r w:rsidR="00CD6164">
        <w:t>masu i ostale obveze stečajne mase</w:t>
      </w:r>
      <w:r w:rsidR="005A2B42">
        <w:t>)</w:t>
      </w:r>
      <w:r w:rsidR="0018487D">
        <w:t xml:space="preserve"> te</w:t>
      </w:r>
      <w:r w:rsidR="005A2B42">
        <w:t xml:space="preserve"> </w:t>
      </w:r>
      <w:r w:rsidR="00610A94">
        <w:t>da ra</w:t>
      </w:r>
      <w:r w:rsidR="0018487D">
        <w:t>spoloživa novčana sredstva na ra</w:t>
      </w:r>
      <w:r w:rsidR="00610A94">
        <w:t>č</w:t>
      </w:r>
      <w:r w:rsidR="0018487D">
        <w:t>u</w:t>
      </w:r>
      <w:r w:rsidR="00610A94">
        <w:t>nu</w:t>
      </w:r>
      <w:r w:rsidR="00C10D58">
        <w:t xml:space="preserve"> dužnika</w:t>
      </w:r>
      <w:r w:rsidR="00610A94">
        <w:t xml:space="preserve"> iznose </w:t>
      </w:r>
      <w:r>
        <w:t xml:space="preserve">1.233.249,49 </w:t>
      </w:r>
      <w:r w:rsidR="00610A94">
        <w:t>Kn</w:t>
      </w:r>
      <w:r w:rsidR="005A2B42">
        <w:t>,</w:t>
      </w:r>
      <w:r w:rsidR="00610A94">
        <w:t xml:space="preserve"> od kojih je</w:t>
      </w:r>
      <w:r w:rsidR="00647123">
        <w:t xml:space="preserve"> </w:t>
      </w:r>
      <w:r w:rsidR="00E03822">
        <w:t>potrebno izvršiti</w:t>
      </w:r>
      <w:r w:rsidR="00C10D58">
        <w:t xml:space="preserve"> rezerva</w:t>
      </w:r>
      <w:r w:rsidR="00647123">
        <w:t>c</w:t>
      </w:r>
      <w:r w:rsidR="00C10D58">
        <w:t>i</w:t>
      </w:r>
      <w:r w:rsidR="00647123">
        <w:t xml:space="preserve">ju sredstava </w:t>
      </w:r>
      <w:r w:rsidR="00610A94">
        <w:t>za</w:t>
      </w:r>
      <w:r w:rsidR="00965912">
        <w:t xml:space="preserve"> troškove ste</w:t>
      </w:r>
      <w:r w:rsidR="00FB17C3">
        <w:t>č</w:t>
      </w:r>
      <w:r w:rsidR="00965912">
        <w:t>a</w:t>
      </w:r>
      <w:r w:rsidR="00FB17C3">
        <w:t xml:space="preserve">jnog </w:t>
      </w:r>
      <w:r w:rsidR="00965912">
        <w:t>pos</w:t>
      </w:r>
      <w:r w:rsidR="00FB17C3">
        <w:t>t</w:t>
      </w:r>
      <w:r w:rsidR="00965912">
        <w:t>u</w:t>
      </w:r>
      <w:r w:rsidR="00FB17C3">
        <w:t>pka (</w:t>
      </w:r>
      <w:r w:rsidR="00610A94">
        <w:t xml:space="preserve"> nag</w:t>
      </w:r>
      <w:r w:rsidR="00647123">
        <w:t>r</w:t>
      </w:r>
      <w:r w:rsidR="00610A94">
        <w:t>ad</w:t>
      </w:r>
      <w:r>
        <w:t>e i naknade</w:t>
      </w:r>
      <w:r w:rsidR="00610A94">
        <w:t xml:space="preserve"> za rad</w:t>
      </w:r>
      <w:r w:rsidR="001B2760">
        <w:t xml:space="preserve"> </w:t>
      </w:r>
      <w:r w:rsidR="00E03822">
        <w:t xml:space="preserve">stečajnog upravitelja </w:t>
      </w:r>
      <w:r>
        <w:t>i članova Odbora vjerovnika</w:t>
      </w:r>
      <w:r w:rsidR="00F01855">
        <w:t xml:space="preserve"> )</w:t>
      </w:r>
      <w:r>
        <w:t xml:space="preserve"> </w:t>
      </w:r>
      <w:r w:rsidR="001B2760">
        <w:t>u</w:t>
      </w:r>
      <w:r w:rsidR="00F01855">
        <w:t xml:space="preserve"> </w:t>
      </w:r>
      <w:r w:rsidR="001B2760">
        <w:t xml:space="preserve">iznosu od </w:t>
      </w:r>
      <w:r>
        <w:t>556.896,43</w:t>
      </w:r>
      <w:r w:rsidR="001B2760">
        <w:t xml:space="preserve"> Kn </w:t>
      </w:r>
      <w:r w:rsidR="00FB17C3">
        <w:t xml:space="preserve"> </w:t>
      </w:r>
      <w:r w:rsidR="00C10D58">
        <w:t xml:space="preserve">te  </w:t>
      </w:r>
      <w:r w:rsidR="00610A94">
        <w:t>i</w:t>
      </w:r>
      <w:r w:rsidR="0074172F">
        <w:t xml:space="preserve"> rezervaciju sredstava</w:t>
      </w:r>
      <w:r w:rsidR="00C10D58">
        <w:t xml:space="preserve"> </w:t>
      </w:r>
      <w:r w:rsidR="001B2760">
        <w:t xml:space="preserve">za </w:t>
      </w:r>
      <w:r w:rsidR="00C10D58">
        <w:t>daljnje trošk</w:t>
      </w:r>
      <w:r w:rsidR="00647123">
        <w:t>o</w:t>
      </w:r>
      <w:r w:rsidR="00C10D58">
        <w:t>ve ste</w:t>
      </w:r>
      <w:r w:rsidR="00647123">
        <w:t>č</w:t>
      </w:r>
      <w:r w:rsidR="00C10D58">
        <w:t>ajnog pos</w:t>
      </w:r>
      <w:r w:rsidR="00647123">
        <w:t>t</w:t>
      </w:r>
      <w:r w:rsidR="00C10D58">
        <w:t>u</w:t>
      </w:r>
      <w:r w:rsidR="00647123">
        <w:t>pka</w:t>
      </w:r>
      <w:r>
        <w:t xml:space="preserve"> odnosno ostale obveze stečajne</w:t>
      </w:r>
      <w:r w:rsidR="00647123">
        <w:t xml:space="preserve"> </w:t>
      </w:r>
      <w:r>
        <w:t xml:space="preserve">mase </w:t>
      </w:r>
      <w:r w:rsidR="00647123">
        <w:t>u izno</w:t>
      </w:r>
      <w:r w:rsidR="001B2760">
        <w:t>s</w:t>
      </w:r>
      <w:r w:rsidR="00647123">
        <w:t xml:space="preserve">u od </w:t>
      </w:r>
      <w:r w:rsidR="006138C8">
        <w:t>190</w:t>
      </w:r>
      <w:r>
        <w:t>.222,50</w:t>
      </w:r>
      <w:r w:rsidR="00647123">
        <w:t xml:space="preserve"> Kn</w:t>
      </w:r>
      <w:r w:rsidR="00C10D58">
        <w:t xml:space="preserve">, pa </w:t>
      </w:r>
      <w:r w:rsidR="000E6534">
        <w:t xml:space="preserve">diobenu masu čini iznos od. </w:t>
      </w:r>
      <w:r>
        <w:t xml:space="preserve">486.130,56 Kn s kojim iznosom je potrebno namiriti vjerovnike Prvog višeg isplatnog reda. </w:t>
      </w:r>
    </w:p>
    <w:p w:rsidRDefault="00C02839" w:rsidP="0080155F" w:rsidR="009607F9">
      <w:pPr>
        <w:jc w:val="both"/>
      </w:pPr>
      <w:r>
        <w:tab/>
      </w:r>
      <w:r>
        <w:tab/>
        <w:t>Kako</w:t>
      </w:r>
      <w:r w:rsidR="00907A7A">
        <w:t xml:space="preserve"> iz </w:t>
      </w:r>
      <w:r w:rsidR="003612D6">
        <w:t xml:space="preserve">prijedloga </w:t>
      </w:r>
      <w:r w:rsidR="00907A7A">
        <w:t>stečajnog upravite</w:t>
      </w:r>
      <w:r>
        <w:t xml:space="preserve">lja proizlazi da je unovčio imovinu </w:t>
      </w:r>
      <w:r w:rsidR="00907A7A">
        <w:t>stečajnog</w:t>
      </w:r>
      <w:r w:rsidR="003612D6">
        <w:t xml:space="preserve"> dužnika, te da nakon  rezervacije</w:t>
      </w:r>
      <w:r w:rsidR="00907A7A">
        <w:t xml:space="preserve"> p</w:t>
      </w:r>
      <w:r>
        <w:t>o</w:t>
      </w:r>
      <w:r w:rsidR="00907A7A">
        <w:t>trebni</w:t>
      </w:r>
      <w:r>
        <w:t xml:space="preserve">h sredstava za obveze stečajne mase i troškove </w:t>
      </w:r>
      <w:r w:rsidR="003612D6">
        <w:t xml:space="preserve">stečajnog postupka </w:t>
      </w:r>
      <w:r w:rsidR="00907A7A">
        <w:t>ost</w:t>
      </w:r>
      <w:r w:rsidR="003612D6">
        <w:t xml:space="preserve">aju </w:t>
      </w:r>
      <w:r>
        <w:t xml:space="preserve">raspoloživa novčana </w:t>
      </w:r>
      <w:r w:rsidR="00907A7A">
        <w:t>sredstva</w:t>
      </w:r>
      <w:r>
        <w:t xml:space="preserve"> u </w:t>
      </w:r>
      <w:r w:rsidR="0080155F">
        <w:t>iznosu</w:t>
      </w:r>
      <w:r w:rsidR="00B00B8C">
        <w:t xml:space="preserve"> od </w:t>
      </w:r>
      <w:r w:rsidR="00965912">
        <w:t>48</w:t>
      </w:r>
      <w:r w:rsidR="00E57957">
        <w:t>6.130,56</w:t>
      </w:r>
      <w:r>
        <w:t xml:space="preserve"> Kn</w:t>
      </w:r>
      <w:r w:rsidR="003612D6">
        <w:t xml:space="preserve">, to je </w:t>
      </w:r>
      <w:r>
        <w:t xml:space="preserve"> s istima</w:t>
      </w:r>
      <w:r w:rsidR="003612D6">
        <w:t xml:space="preserve"> </w:t>
      </w:r>
      <w:r w:rsidR="001317A2">
        <w:t xml:space="preserve"> potrebno namirit</w:t>
      </w:r>
      <w:r w:rsidR="00DF6EBC">
        <w:t>i</w:t>
      </w:r>
      <w:r w:rsidR="001317A2">
        <w:t xml:space="preserve"> vjerovnike </w:t>
      </w:r>
      <w:r w:rsidR="003612D6">
        <w:t>P</w:t>
      </w:r>
      <w:r>
        <w:t xml:space="preserve">rvog višeg isplatnog reda </w:t>
      </w:r>
      <w:r w:rsidR="001317A2">
        <w:t xml:space="preserve"> u pos</w:t>
      </w:r>
      <w:r w:rsidR="00907A7A">
        <w:t>totku</w:t>
      </w:r>
      <w:r w:rsidR="00B00B8C">
        <w:t xml:space="preserve"> od </w:t>
      </w:r>
      <w:r w:rsidR="00E57957">
        <w:t xml:space="preserve">9,22 </w:t>
      </w:r>
      <w:r w:rsidR="00AA082D">
        <w:t>% ukupno utv</w:t>
      </w:r>
      <w:r w:rsidR="00907A7A">
        <w:t>r</w:t>
      </w:r>
      <w:r w:rsidR="00AA082D">
        <w:t>đeni</w:t>
      </w:r>
      <w:r w:rsidR="001317A2">
        <w:t>h tražbina</w:t>
      </w:r>
      <w:r w:rsidR="003612D6">
        <w:t>,</w:t>
      </w:r>
      <w:r w:rsidR="001317A2">
        <w:t xml:space="preserve"> kako je to i predložio stečajni upr</w:t>
      </w:r>
      <w:r w:rsidR="00AA082D">
        <w:t>avitelj</w:t>
      </w:r>
      <w:r w:rsidR="005C6DD9">
        <w:t xml:space="preserve">, pa </w:t>
      </w:r>
      <w:r w:rsidR="003612D6">
        <w:t>je</w:t>
      </w:r>
      <w:r w:rsidR="00AA082D">
        <w:t xml:space="preserve"> na temelju odredbe</w:t>
      </w:r>
      <w:r w:rsidR="001317A2">
        <w:t xml:space="preserve">  čl.</w:t>
      </w:r>
      <w:r w:rsidR="00AA082D">
        <w:t xml:space="preserve"> 192. </w:t>
      </w:r>
      <w:r w:rsidR="009607F9">
        <w:t>SZ</w:t>
      </w:r>
      <w:r w:rsidR="005C6DD9">
        <w:t>-a</w:t>
      </w:r>
      <w:r w:rsidR="008D70CE">
        <w:t xml:space="preserve"> </w:t>
      </w:r>
      <w:r w:rsidR="00E03822">
        <w:t xml:space="preserve"> (</w:t>
      </w:r>
      <w:r w:rsidR="008D70CE">
        <w:t>NN</w:t>
      </w:r>
      <w:r w:rsidR="008D70CE" w:rsidRPr="00413E5E">
        <w:t xml:space="preserve"> 44/96, 29/99, 129/00, 123/2003, 82/2006, 116/2010, 25/2012 i 133/12</w:t>
      </w:r>
      <w:r w:rsidR="008D70CE">
        <w:t xml:space="preserve">  )  koji se na ovaj odnos primjenjuje na temelju odredbe čl. 44</w:t>
      </w:r>
      <w:r w:rsidR="00DC1B65">
        <w:t>1</w:t>
      </w:r>
      <w:r w:rsidR="00E03822">
        <w:t>.</w:t>
      </w:r>
      <w:r w:rsidR="00DC1B65">
        <w:t xml:space="preserve"> </w:t>
      </w:r>
      <w:r w:rsidR="00E03822">
        <w:t>st.</w:t>
      </w:r>
      <w:r w:rsidR="00DC1B65">
        <w:t xml:space="preserve"> </w:t>
      </w:r>
      <w:r w:rsidR="00E03822">
        <w:t xml:space="preserve">1. Stečajnog zakona ( NN </w:t>
      </w:r>
      <w:r w:rsidR="008D70CE">
        <w:t xml:space="preserve">71/15 ) </w:t>
      </w:r>
      <w:r w:rsidR="009607F9">
        <w:t xml:space="preserve"> odlučeno kao u točci I izreke rješenja.</w:t>
      </w:r>
    </w:p>
    <w:p w:rsidRDefault="009607F9" w:rsidP="0080155F" w:rsidR="00BC6869">
      <w:pPr>
        <w:jc w:val="both"/>
      </w:pPr>
      <w:r>
        <w:tab/>
      </w:r>
      <w:r>
        <w:tab/>
        <w:t xml:space="preserve">Kako je prigodom davanja </w:t>
      </w:r>
      <w:r w:rsidR="00907A7A">
        <w:t>suglasnosti</w:t>
      </w:r>
      <w:r w:rsidR="003612D6">
        <w:t xml:space="preserve"> za završnu diobu Stečajni zakon</w:t>
      </w:r>
      <w:r>
        <w:t xml:space="preserve"> </w:t>
      </w:r>
      <w:r w:rsidR="00907A7A">
        <w:t>propisao i obvezu stečajnog suca</w:t>
      </w:r>
      <w:r>
        <w:t xml:space="preserve"> odrediti završno ročište vjerovnika na kojem je potrebno raspravljati o završnom računu stečajnog upravitelja</w:t>
      </w:r>
      <w:r w:rsidR="00261841">
        <w:t xml:space="preserve"> i </w:t>
      </w:r>
      <w:r w:rsidR="00624776">
        <w:t xml:space="preserve"> na kojem se podnose prigovori na </w:t>
      </w:r>
    </w:p>
    <w:p w:rsidRDefault="00624776" w:rsidP="0080155F" w:rsidR="00C02839" w:rsidRPr="004411DE">
      <w:pPr>
        <w:jc w:val="both"/>
      </w:pPr>
      <w:r>
        <w:t>završni po</w:t>
      </w:r>
      <w:r w:rsidR="00261841">
        <w:t xml:space="preserve">pis, </w:t>
      </w:r>
      <w:r w:rsidR="003612D6">
        <w:t>to</w:t>
      </w:r>
      <w:r w:rsidR="00907A7A">
        <w:t xml:space="preserve"> je</w:t>
      </w:r>
      <w:r>
        <w:t xml:space="preserve"> na </w:t>
      </w:r>
      <w:r w:rsidR="00907A7A">
        <w:t>t</w:t>
      </w:r>
      <w:r w:rsidR="005C6DD9">
        <w:t xml:space="preserve">emelju odredbe čl. 193. SZ-a </w:t>
      </w:r>
      <w:r>
        <w:t>odlučeno kao u točci II</w:t>
      </w:r>
      <w:r w:rsidR="00E57957">
        <w:t>.</w:t>
      </w:r>
      <w:r>
        <w:t xml:space="preserve"> izreke rješenja.</w:t>
      </w:r>
      <w:r w:rsidR="001317A2">
        <w:t xml:space="preserve"> </w:t>
      </w:r>
    </w:p>
    <w:p w:rsidRDefault="00A567E0" w:rsidP="00E34357" w:rsidR="00A567E0">
      <w:pPr>
        <w:rPr>
          <w:b/>
        </w:rPr>
      </w:pPr>
    </w:p>
    <w:p w:rsidRDefault="00BC6869" w:rsidP="00E34357" w:rsidR="00BC6869">
      <w:pPr>
        <w:rPr>
          <w:b/>
        </w:rPr>
      </w:pPr>
    </w:p>
    <w:p w:rsidRDefault="00F3488C" w:rsidP="00907A7A" w:rsidR="00A567E0">
      <w:pPr>
        <w:ind w:firstLine="708" w:left="708"/>
        <w:rPr>
          <w:b/>
        </w:rPr>
      </w:pPr>
      <w:r>
        <w:t xml:space="preserve">U Slavonskom Brodu, </w:t>
      </w:r>
      <w:r w:rsidR="0030378B">
        <w:t>2</w:t>
      </w:r>
      <w:r w:rsidR="00200694">
        <w:t>3</w:t>
      </w:r>
      <w:r w:rsidR="0030378B">
        <w:t>. studenog</w:t>
      </w:r>
      <w:r>
        <w:t xml:space="preserve"> </w:t>
      </w:r>
      <w:r w:rsidR="0030378B">
        <w:t>2016.</w:t>
      </w:r>
      <w:r w:rsidR="00A845EC">
        <w:t xml:space="preserve"> godine</w:t>
      </w:r>
    </w:p>
    <w:p w:rsidRDefault="00A567E0" w:rsidP="00E34357" w:rsidR="00A567E0">
      <w:pPr>
        <w:rPr>
          <w:b/>
        </w:rPr>
      </w:pPr>
    </w:p>
    <w:p w:rsidRDefault="00BC6869" w:rsidP="00E34357" w:rsidR="00BC6869">
      <w:pPr>
        <w:rPr>
          <w:b/>
        </w:rPr>
      </w:pPr>
    </w:p>
    <w:p w:rsidRDefault="0001108C" w:rsidP="00F97DDC" w:rsidR="00A845EC">
      <w:pPr>
        <w:ind w:firstLine="708" w:left="5664"/>
      </w:pPr>
      <w:r>
        <w:t xml:space="preserve">   </w:t>
      </w:r>
      <w:r w:rsidR="00A845EC">
        <w:t>Sutkinja:</w:t>
      </w:r>
    </w:p>
    <w:p w:rsidRDefault="00A845EC" w:rsidP="004B13FB" w:rsidR="005F7B79">
      <w:r>
        <w:tab/>
      </w:r>
      <w:r>
        <w:tab/>
      </w:r>
      <w:r>
        <w:tab/>
      </w:r>
      <w:r>
        <w:tab/>
      </w:r>
      <w:r>
        <w:tab/>
      </w:r>
      <w:r>
        <w:tab/>
        <w:t xml:space="preserve">                                  </w:t>
      </w:r>
      <w:smartTag w:element="PersonName" w:uri="urn:schemas-microsoft-com:office:smarttags">
        <w:r>
          <w:t>Mirna Vujčić</w:t>
        </w:r>
      </w:smartTag>
      <w:r>
        <w:t xml:space="preserve"> </w:t>
      </w:r>
    </w:p>
    <w:p w:rsidRDefault="00BC6869" w:rsidP="00A845EC" w:rsidR="00BC6869">
      <w:pPr>
        <w:rPr>
          <w:b/>
          <w:sz w:val="20"/>
        </w:rPr>
      </w:pPr>
    </w:p>
    <w:p w:rsidRDefault="004B13FB" w:rsidP="004B13FB" w:rsidR="004B13FB">
      <w:pPr>
        <w:rPr>
          <w:b/>
          <w:sz w:val="20"/>
          <w:szCs w:val="20"/>
        </w:rPr>
      </w:pPr>
    </w:p>
    <w:p w:rsidRDefault="004B13FB" w:rsidP="004B13FB" w:rsidR="004B13FB">
      <w:pPr>
        <w:rPr>
          <w:b/>
          <w:sz w:val="20"/>
          <w:szCs w:val="20"/>
        </w:rPr>
      </w:pPr>
    </w:p>
    <w:p w:rsidRDefault="004B13FB" w:rsidP="004B13FB" w:rsidR="004B13FB" w:rsidRPr="0031681F">
      <w:pPr>
        <w:rPr>
          <w:b/>
          <w:sz w:val="20"/>
          <w:szCs w:val="20"/>
        </w:rPr>
      </w:pPr>
      <w:r w:rsidRPr="0031681F">
        <w:rPr>
          <w:b/>
          <w:sz w:val="20"/>
          <w:szCs w:val="20"/>
        </w:rPr>
        <w:t>NAPUTAK O PRAVNOM LIJEKU</w:t>
      </w:r>
    </w:p>
    <w:p w:rsidRDefault="004B13FB" w:rsidP="004B13FB" w:rsidR="004B13FB" w:rsidRPr="00BC2EE1">
      <w:pPr>
        <w:rPr>
          <w:sz w:val="20"/>
          <w:szCs w:val="20"/>
        </w:rPr>
      </w:pPr>
      <w:r w:rsidRPr="00BC2EE1">
        <w:rPr>
          <w:sz w:val="20"/>
          <w:szCs w:val="20"/>
        </w:rPr>
        <w:t>Protiv ovog rješenja dopuštena je žalba u roku od osam dana</w:t>
      </w:r>
    </w:p>
    <w:p w:rsidRDefault="004B13FB" w:rsidP="004B13FB" w:rsidR="004B13FB" w:rsidRPr="00BC2EE1">
      <w:pPr>
        <w:rPr>
          <w:sz w:val="20"/>
          <w:szCs w:val="20"/>
        </w:rPr>
      </w:pPr>
      <w:r w:rsidRPr="00BC2EE1">
        <w:rPr>
          <w:sz w:val="20"/>
          <w:szCs w:val="20"/>
        </w:rPr>
        <w:t xml:space="preserve"> po isteku osmog dana od dana objave rješenja na mrežnoj stranici</w:t>
      </w:r>
    </w:p>
    <w:p w:rsidRDefault="004B13FB" w:rsidP="004B13FB" w:rsidR="004B13FB" w:rsidRPr="00BC2EE1">
      <w:pPr>
        <w:rPr>
          <w:sz w:val="20"/>
          <w:szCs w:val="20"/>
        </w:rPr>
      </w:pPr>
      <w:r w:rsidRPr="00BC2EE1">
        <w:rPr>
          <w:sz w:val="20"/>
          <w:szCs w:val="20"/>
        </w:rPr>
        <w:t xml:space="preserve"> e-Oglasna ploča sudova. Žalba se podnosi  Visokom trgovačkom </w:t>
      </w:r>
    </w:p>
    <w:p w:rsidRDefault="004B13FB" w:rsidP="004B13FB" w:rsidR="004B13FB" w:rsidRPr="00BC2EE1">
      <w:pPr>
        <w:rPr>
          <w:sz w:val="20"/>
          <w:szCs w:val="20"/>
        </w:rPr>
      </w:pPr>
      <w:r w:rsidRPr="00BC2EE1">
        <w:rPr>
          <w:sz w:val="20"/>
          <w:szCs w:val="20"/>
        </w:rPr>
        <w:t>sudu u Zagrebu  putem ovoga suda  u tri  primjerka.</w:t>
      </w:r>
    </w:p>
    <w:p w:rsidRDefault="00FD25D1" w:rsidP="00E34357" w:rsidR="00FD25D1"/>
    <w:p w:rsidRDefault="00BC6869" w:rsidP="00E34357" w:rsidR="00BC6869"/>
    <w:p w:rsidRDefault="00261841" w:rsidP="00E34357" w:rsidR="00261841"/>
    <w:p w:rsidRDefault="00981804" w:rsidP="00E34357" w:rsidR="00A567E0">
      <w:r w:rsidRPr="00981804">
        <w:t>DNA</w:t>
      </w:r>
    </w:p>
    <w:p w:rsidRDefault="004B13FB" w:rsidP="00E34357" w:rsidR="00B44BC1">
      <w:r>
        <w:t>1. R</w:t>
      </w:r>
      <w:r w:rsidR="00B44BC1">
        <w:t>ješenje nepravomoćno</w:t>
      </w:r>
    </w:p>
    <w:p w:rsidRDefault="004B13FB" w:rsidP="004B13FB" w:rsidR="004B13FB" w:rsidRPr="004B13FB">
      <w:r>
        <w:t>2. O</w:t>
      </w:r>
      <w:r w:rsidRPr="004B13FB">
        <w:t>bjaviti na</w:t>
      </w:r>
      <w:r>
        <w:t xml:space="preserve"> mrežnoj stranici</w:t>
      </w:r>
      <w:r w:rsidRPr="004B13FB">
        <w:t xml:space="preserve"> e-Oglasna ploča sudova </w:t>
      </w:r>
    </w:p>
    <w:p w:rsidRDefault="004B13FB" w:rsidP="00E34357" w:rsidR="004B13FB">
      <w:r>
        <w:t>3. D</w:t>
      </w:r>
      <w:r w:rsidR="00981804">
        <w:t>ostaviti</w:t>
      </w:r>
      <w:r>
        <w:t xml:space="preserve"> neposredno</w:t>
      </w:r>
      <w:r w:rsidR="00981804">
        <w:t xml:space="preserve"> ste</w:t>
      </w:r>
      <w:r w:rsidR="00BF6F9D">
        <w:t xml:space="preserve">čajnom upravitelju </w:t>
      </w:r>
    </w:p>
    <w:p w:rsidRDefault="004B13FB" w:rsidP="00E34357" w:rsidR="004B13FB">
      <w:pPr>
        <w:rPr>
          <w:b/>
        </w:rPr>
      </w:pPr>
      <w:r>
        <w:t>4. Kalendar 15 dana</w:t>
      </w:r>
    </w:p>
    <w:p w:rsidRDefault="00A567E0" w:rsidP="00E34357" w:rsidR="00A567E0">
      <w:pPr>
        <w:rPr>
          <w:b/>
        </w:rPr>
      </w:pPr>
    </w:p>
    <w:p w:rsidRDefault="00A567E0" w:rsidP="00E34357" w:rsidR="00A567E0">
      <w:pPr>
        <w:rPr>
          <w:b/>
        </w:rPr>
      </w:pPr>
    </w:p>
    <w:p w:rsidRDefault="00A567E0" w:rsidP="00E34357" w:rsidR="00A567E0">
      <w:pPr>
        <w:rPr>
          <w:b/>
        </w:rPr>
      </w:pPr>
    </w:p>
    <w:p w:rsidRDefault="00E34357" w:rsidP="00E34357" w:rsidR="00E34357"/>
    <w:sectPr w:rsidSect="00F133A5" w:rsidR="00E34357">
      <w:headerReference w:type="even" r:id="rId10"/>
      <w:headerReference w:type="default" r:id="rId11"/>
      <w:pgSz w:h="16838" w:w="11906"/>
      <w:pgMar w:gutter="0" w:footer="708" w:header="708" w:left="1417" w:bottom="1417" w:right="1417" w:top="1417"/>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9B2" w:rsidR="003A49B2">
      <w:r>
        <w:separator/>
      </w:r>
    </w:p>
  </w:endnote>
  <w:endnote w:id="0" w:type="continuationSeparator">
    <w:p w:rsidRDefault="003A49B2" w:rsidR="003A49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9B2" w:rsidR="003A49B2">
      <w:r>
        <w:separator/>
      </w:r>
    </w:p>
  </w:footnote>
  <w:footnote w:id="0" w:type="continuationSeparator">
    <w:p w:rsidRDefault="003A49B2" w:rsidR="003A49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2EA5" w:rsidP="000A41E2" w:rsidR="001A2E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2EA5" w:rsidR="001A2E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2EA5" w:rsidP="000A41E2" w:rsidR="001A2E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54C8">
      <w:rPr>
        <w:rStyle w:val="Brojstranice"/>
        <w:noProof/>
      </w:rPr>
      <w:t>- 3 -</w:t>
    </w:r>
    <w:r>
      <w:rPr>
        <w:rStyle w:val="Brojstranice"/>
      </w:rPr>
      <w:fldChar w:fldCharType="end"/>
    </w:r>
  </w:p>
  <w:p w:rsidRDefault="001A2EA5" w:rsidR="001A2E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9E05AD"/>
    <w:multiLevelType w:val="hybridMultilevel"/>
    <w:tmpl w:val="F4060ECC"/>
    <w:lvl w:tplc="BEE6F776"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735A51"/>
    <w:multiLevelType w:val="hybridMultilevel"/>
    <w:tmpl w:val="29F02D14"/>
    <w:lvl w:tplc="C7E4290A"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4F6BF3"/>
    <w:multiLevelType w:val="hybridMultilevel"/>
    <w:tmpl w:val="E3A60104"/>
    <w:lvl w:tplc="0409000F" w:ilvl="0">
      <w:start w:val="1"/>
      <w:numFmt w:val="decimal"/>
      <w:lvlText w:val="%1."/>
      <w:lvlJc w:val="left"/>
      <w:pPr>
        <w:tabs>
          <w:tab w:pos="720" w:val="num"/>
        </w:tabs>
        <w:ind w:hanging="360" w:left="720"/>
      </w:pPr>
      <w:rPr>
        <w:rFonts w:hint="default"/>
      </w:rPr>
    </w:lvl>
    <w:lvl w:tplc="7714A2D8"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D03"/>
    <w:rsid w:val="00004A85"/>
    <w:rsid w:val="00010D35"/>
    <w:rsid w:val="0001108C"/>
    <w:rsid w:val="00016394"/>
    <w:rsid w:val="0001765B"/>
    <w:rsid w:val="00034D75"/>
    <w:rsid w:val="000434D1"/>
    <w:rsid w:val="00062C70"/>
    <w:rsid w:val="00064B1A"/>
    <w:rsid w:val="0006556D"/>
    <w:rsid w:val="000772DD"/>
    <w:rsid w:val="0008064E"/>
    <w:rsid w:val="000A41E2"/>
    <w:rsid w:val="000C12F4"/>
    <w:rsid w:val="000C4447"/>
    <w:rsid w:val="000D26A6"/>
    <w:rsid w:val="000E6534"/>
    <w:rsid w:val="000F3A3B"/>
    <w:rsid w:val="000F41A7"/>
    <w:rsid w:val="000F52C8"/>
    <w:rsid w:val="000F5DB2"/>
    <w:rsid w:val="000F67CC"/>
    <w:rsid w:val="00104EBC"/>
    <w:rsid w:val="001317A2"/>
    <w:rsid w:val="00134AE2"/>
    <w:rsid w:val="00143005"/>
    <w:rsid w:val="00144F07"/>
    <w:rsid w:val="00154B77"/>
    <w:rsid w:val="0015791A"/>
    <w:rsid w:val="0016022D"/>
    <w:rsid w:val="00160966"/>
    <w:rsid w:val="00162F18"/>
    <w:rsid w:val="00172F4C"/>
    <w:rsid w:val="0018487D"/>
    <w:rsid w:val="00196452"/>
    <w:rsid w:val="001A2EA5"/>
    <w:rsid w:val="001B2760"/>
    <w:rsid w:val="001C45AC"/>
    <w:rsid w:val="001C692C"/>
    <w:rsid w:val="00200694"/>
    <w:rsid w:val="00220D5F"/>
    <w:rsid w:val="0022762F"/>
    <w:rsid w:val="00232F93"/>
    <w:rsid w:val="00236799"/>
    <w:rsid w:val="00236994"/>
    <w:rsid w:val="00243F5B"/>
    <w:rsid w:val="00251D0F"/>
    <w:rsid w:val="00256824"/>
    <w:rsid w:val="00257CBF"/>
    <w:rsid w:val="00260A37"/>
    <w:rsid w:val="00261841"/>
    <w:rsid w:val="0026227C"/>
    <w:rsid w:val="00270EED"/>
    <w:rsid w:val="002771C0"/>
    <w:rsid w:val="00286259"/>
    <w:rsid w:val="002908DD"/>
    <w:rsid w:val="00290C5C"/>
    <w:rsid w:val="002A3A64"/>
    <w:rsid w:val="002A63FE"/>
    <w:rsid w:val="002A7E71"/>
    <w:rsid w:val="002B06DD"/>
    <w:rsid w:val="002C30E7"/>
    <w:rsid w:val="002C546B"/>
    <w:rsid w:val="002D0988"/>
    <w:rsid w:val="002D5761"/>
    <w:rsid w:val="002D5D40"/>
    <w:rsid w:val="002E593F"/>
    <w:rsid w:val="002E75FE"/>
    <w:rsid w:val="002E76F5"/>
    <w:rsid w:val="002F06D3"/>
    <w:rsid w:val="003026D2"/>
    <w:rsid w:val="0030378B"/>
    <w:rsid w:val="00304B2E"/>
    <w:rsid w:val="00310618"/>
    <w:rsid w:val="0031152D"/>
    <w:rsid w:val="00315E93"/>
    <w:rsid w:val="003167BC"/>
    <w:rsid w:val="003255B3"/>
    <w:rsid w:val="00332572"/>
    <w:rsid w:val="00332793"/>
    <w:rsid w:val="00333113"/>
    <w:rsid w:val="0033571A"/>
    <w:rsid w:val="00336E09"/>
    <w:rsid w:val="00340949"/>
    <w:rsid w:val="00342EFE"/>
    <w:rsid w:val="0034350A"/>
    <w:rsid w:val="00351F3C"/>
    <w:rsid w:val="003612D6"/>
    <w:rsid w:val="00364E90"/>
    <w:rsid w:val="0038099D"/>
    <w:rsid w:val="00381FC6"/>
    <w:rsid w:val="00393FEB"/>
    <w:rsid w:val="003A043D"/>
    <w:rsid w:val="003A04CA"/>
    <w:rsid w:val="003A49B2"/>
    <w:rsid w:val="003A5185"/>
    <w:rsid w:val="003B767D"/>
    <w:rsid w:val="003B7C8B"/>
    <w:rsid w:val="003C11ED"/>
    <w:rsid w:val="003C4FEF"/>
    <w:rsid w:val="003C69C4"/>
    <w:rsid w:val="003C73A7"/>
    <w:rsid w:val="003D07E7"/>
    <w:rsid w:val="003D2D0E"/>
    <w:rsid w:val="003F354D"/>
    <w:rsid w:val="0040737E"/>
    <w:rsid w:val="00411E11"/>
    <w:rsid w:val="00413D5D"/>
    <w:rsid w:val="0041538F"/>
    <w:rsid w:val="00420F2A"/>
    <w:rsid w:val="00436C4A"/>
    <w:rsid w:val="004411DE"/>
    <w:rsid w:val="0044224F"/>
    <w:rsid w:val="00443972"/>
    <w:rsid w:val="00443D03"/>
    <w:rsid w:val="004475C9"/>
    <w:rsid w:val="00451375"/>
    <w:rsid w:val="004557D8"/>
    <w:rsid w:val="00474D52"/>
    <w:rsid w:val="00476C12"/>
    <w:rsid w:val="004800C9"/>
    <w:rsid w:val="00483422"/>
    <w:rsid w:val="00486E1D"/>
    <w:rsid w:val="004974E8"/>
    <w:rsid w:val="004A6634"/>
    <w:rsid w:val="004B11A9"/>
    <w:rsid w:val="004B13FB"/>
    <w:rsid w:val="004B3D43"/>
    <w:rsid w:val="004B5F46"/>
    <w:rsid w:val="004C01C5"/>
    <w:rsid w:val="004C0C9D"/>
    <w:rsid w:val="004C3F01"/>
    <w:rsid w:val="004D16FB"/>
    <w:rsid w:val="004E45E4"/>
    <w:rsid w:val="004F1182"/>
    <w:rsid w:val="004F32E9"/>
    <w:rsid w:val="004F5B39"/>
    <w:rsid w:val="00500B3A"/>
    <w:rsid w:val="00521634"/>
    <w:rsid w:val="00526B1F"/>
    <w:rsid w:val="0053298F"/>
    <w:rsid w:val="00532F06"/>
    <w:rsid w:val="00535412"/>
    <w:rsid w:val="005419FF"/>
    <w:rsid w:val="005432B0"/>
    <w:rsid w:val="00550C58"/>
    <w:rsid w:val="005578AC"/>
    <w:rsid w:val="0056562A"/>
    <w:rsid w:val="00567077"/>
    <w:rsid w:val="00577366"/>
    <w:rsid w:val="005829FA"/>
    <w:rsid w:val="00590423"/>
    <w:rsid w:val="005944BD"/>
    <w:rsid w:val="00596544"/>
    <w:rsid w:val="005A2B42"/>
    <w:rsid w:val="005A5461"/>
    <w:rsid w:val="005B1824"/>
    <w:rsid w:val="005C1174"/>
    <w:rsid w:val="005C6DD9"/>
    <w:rsid w:val="005E5E2D"/>
    <w:rsid w:val="005F7B79"/>
    <w:rsid w:val="006029D8"/>
    <w:rsid w:val="00604FF0"/>
    <w:rsid w:val="0060536C"/>
    <w:rsid w:val="00610A94"/>
    <w:rsid w:val="006138C8"/>
    <w:rsid w:val="006211B4"/>
    <w:rsid w:val="00624776"/>
    <w:rsid w:val="00631E98"/>
    <w:rsid w:val="00632E2C"/>
    <w:rsid w:val="0063445C"/>
    <w:rsid w:val="0063537E"/>
    <w:rsid w:val="00643E18"/>
    <w:rsid w:val="00647123"/>
    <w:rsid w:val="0065744D"/>
    <w:rsid w:val="006753BE"/>
    <w:rsid w:val="006770C1"/>
    <w:rsid w:val="006844C1"/>
    <w:rsid w:val="006866C7"/>
    <w:rsid w:val="006934BB"/>
    <w:rsid w:val="00695BE0"/>
    <w:rsid w:val="006D333E"/>
    <w:rsid w:val="006F312B"/>
    <w:rsid w:val="006F395E"/>
    <w:rsid w:val="006F4B6C"/>
    <w:rsid w:val="006F4D11"/>
    <w:rsid w:val="00700905"/>
    <w:rsid w:val="00702749"/>
    <w:rsid w:val="00711807"/>
    <w:rsid w:val="007128F8"/>
    <w:rsid w:val="00733B0C"/>
    <w:rsid w:val="00736E01"/>
    <w:rsid w:val="0074172F"/>
    <w:rsid w:val="00743918"/>
    <w:rsid w:val="00753DA6"/>
    <w:rsid w:val="0075563C"/>
    <w:rsid w:val="00755CFE"/>
    <w:rsid w:val="00763686"/>
    <w:rsid w:val="00771B01"/>
    <w:rsid w:val="00773352"/>
    <w:rsid w:val="00774AE2"/>
    <w:rsid w:val="00793B39"/>
    <w:rsid w:val="00794309"/>
    <w:rsid w:val="007947B0"/>
    <w:rsid w:val="00796921"/>
    <w:rsid w:val="0079760C"/>
    <w:rsid w:val="007A411B"/>
    <w:rsid w:val="007A49DE"/>
    <w:rsid w:val="007B5C91"/>
    <w:rsid w:val="007B6418"/>
    <w:rsid w:val="007C1139"/>
    <w:rsid w:val="007C2F14"/>
    <w:rsid w:val="007D4946"/>
    <w:rsid w:val="007D52CC"/>
    <w:rsid w:val="007D5D65"/>
    <w:rsid w:val="007D60AF"/>
    <w:rsid w:val="007D6BA0"/>
    <w:rsid w:val="007F12D0"/>
    <w:rsid w:val="007F5ADD"/>
    <w:rsid w:val="0080155F"/>
    <w:rsid w:val="00820EA3"/>
    <w:rsid w:val="008346E7"/>
    <w:rsid w:val="00860BD5"/>
    <w:rsid w:val="00862AB5"/>
    <w:rsid w:val="00883743"/>
    <w:rsid w:val="00890132"/>
    <w:rsid w:val="008925DC"/>
    <w:rsid w:val="008962AF"/>
    <w:rsid w:val="008A0C89"/>
    <w:rsid w:val="008A36C1"/>
    <w:rsid w:val="008B34A3"/>
    <w:rsid w:val="008B3735"/>
    <w:rsid w:val="008B6D40"/>
    <w:rsid w:val="008C54C8"/>
    <w:rsid w:val="008C7381"/>
    <w:rsid w:val="008D1ADE"/>
    <w:rsid w:val="008D70CE"/>
    <w:rsid w:val="008F11A7"/>
    <w:rsid w:val="008F40A2"/>
    <w:rsid w:val="008F7CEB"/>
    <w:rsid w:val="00904297"/>
    <w:rsid w:val="00905651"/>
    <w:rsid w:val="00905F07"/>
    <w:rsid w:val="00906256"/>
    <w:rsid w:val="00907A7A"/>
    <w:rsid w:val="00916DBF"/>
    <w:rsid w:val="00957704"/>
    <w:rsid w:val="009607F9"/>
    <w:rsid w:val="00965912"/>
    <w:rsid w:val="00971C6A"/>
    <w:rsid w:val="00974913"/>
    <w:rsid w:val="00981804"/>
    <w:rsid w:val="00984075"/>
    <w:rsid w:val="009A6F9A"/>
    <w:rsid w:val="009B1383"/>
    <w:rsid w:val="009B2358"/>
    <w:rsid w:val="009B629A"/>
    <w:rsid w:val="009D42F5"/>
    <w:rsid w:val="009F2BF8"/>
    <w:rsid w:val="009F461D"/>
    <w:rsid w:val="00A13C8C"/>
    <w:rsid w:val="00A151F1"/>
    <w:rsid w:val="00A21151"/>
    <w:rsid w:val="00A256F8"/>
    <w:rsid w:val="00A317E1"/>
    <w:rsid w:val="00A4166D"/>
    <w:rsid w:val="00A461A3"/>
    <w:rsid w:val="00A54EF5"/>
    <w:rsid w:val="00A567E0"/>
    <w:rsid w:val="00A63CF0"/>
    <w:rsid w:val="00A845EC"/>
    <w:rsid w:val="00A96E5A"/>
    <w:rsid w:val="00A97FDA"/>
    <w:rsid w:val="00AA082D"/>
    <w:rsid w:val="00AA15E9"/>
    <w:rsid w:val="00AA2209"/>
    <w:rsid w:val="00AA50DA"/>
    <w:rsid w:val="00AA670A"/>
    <w:rsid w:val="00AB4CA9"/>
    <w:rsid w:val="00AB5CBD"/>
    <w:rsid w:val="00AB7DE3"/>
    <w:rsid w:val="00AC03F2"/>
    <w:rsid w:val="00AE7DB9"/>
    <w:rsid w:val="00AF1613"/>
    <w:rsid w:val="00AF77DC"/>
    <w:rsid w:val="00B00B8C"/>
    <w:rsid w:val="00B100D5"/>
    <w:rsid w:val="00B15B88"/>
    <w:rsid w:val="00B1672D"/>
    <w:rsid w:val="00B24CFB"/>
    <w:rsid w:val="00B33B41"/>
    <w:rsid w:val="00B366FD"/>
    <w:rsid w:val="00B36E91"/>
    <w:rsid w:val="00B44BC1"/>
    <w:rsid w:val="00B53B76"/>
    <w:rsid w:val="00B547F4"/>
    <w:rsid w:val="00B54BDA"/>
    <w:rsid w:val="00B66401"/>
    <w:rsid w:val="00B87055"/>
    <w:rsid w:val="00B928F8"/>
    <w:rsid w:val="00B93A08"/>
    <w:rsid w:val="00B9490A"/>
    <w:rsid w:val="00B967A9"/>
    <w:rsid w:val="00BA252B"/>
    <w:rsid w:val="00BA33B7"/>
    <w:rsid w:val="00BA342A"/>
    <w:rsid w:val="00BA4FD0"/>
    <w:rsid w:val="00BB1149"/>
    <w:rsid w:val="00BB2D8D"/>
    <w:rsid w:val="00BB367F"/>
    <w:rsid w:val="00BC6869"/>
    <w:rsid w:val="00BE1819"/>
    <w:rsid w:val="00BE3346"/>
    <w:rsid w:val="00BE4CD0"/>
    <w:rsid w:val="00BF4CE8"/>
    <w:rsid w:val="00BF6F9D"/>
    <w:rsid w:val="00C006F1"/>
    <w:rsid w:val="00C0246A"/>
    <w:rsid w:val="00C02839"/>
    <w:rsid w:val="00C10D58"/>
    <w:rsid w:val="00C17A1D"/>
    <w:rsid w:val="00C42AD6"/>
    <w:rsid w:val="00C50914"/>
    <w:rsid w:val="00C51585"/>
    <w:rsid w:val="00C6435A"/>
    <w:rsid w:val="00C76F9B"/>
    <w:rsid w:val="00C83A95"/>
    <w:rsid w:val="00C91741"/>
    <w:rsid w:val="00CA3066"/>
    <w:rsid w:val="00CA57B1"/>
    <w:rsid w:val="00CB0909"/>
    <w:rsid w:val="00CB5EE2"/>
    <w:rsid w:val="00CD1741"/>
    <w:rsid w:val="00CD4DB3"/>
    <w:rsid w:val="00CD5040"/>
    <w:rsid w:val="00CD6164"/>
    <w:rsid w:val="00CD6D3B"/>
    <w:rsid w:val="00CE126B"/>
    <w:rsid w:val="00CE21D5"/>
    <w:rsid w:val="00CF0855"/>
    <w:rsid w:val="00D05CB6"/>
    <w:rsid w:val="00D11717"/>
    <w:rsid w:val="00D11882"/>
    <w:rsid w:val="00D3317C"/>
    <w:rsid w:val="00D4788B"/>
    <w:rsid w:val="00D65F8C"/>
    <w:rsid w:val="00D66DF7"/>
    <w:rsid w:val="00D7436A"/>
    <w:rsid w:val="00D77A4A"/>
    <w:rsid w:val="00D808B4"/>
    <w:rsid w:val="00D846DA"/>
    <w:rsid w:val="00D97959"/>
    <w:rsid w:val="00D97E8C"/>
    <w:rsid w:val="00DA33A1"/>
    <w:rsid w:val="00DA44DC"/>
    <w:rsid w:val="00DC1B65"/>
    <w:rsid w:val="00DC3645"/>
    <w:rsid w:val="00DE1EE4"/>
    <w:rsid w:val="00DE6F01"/>
    <w:rsid w:val="00DE7F0C"/>
    <w:rsid w:val="00DF60D6"/>
    <w:rsid w:val="00DF6EBC"/>
    <w:rsid w:val="00E03822"/>
    <w:rsid w:val="00E13FF4"/>
    <w:rsid w:val="00E22076"/>
    <w:rsid w:val="00E34357"/>
    <w:rsid w:val="00E51B5E"/>
    <w:rsid w:val="00E57957"/>
    <w:rsid w:val="00E6326E"/>
    <w:rsid w:val="00E63C15"/>
    <w:rsid w:val="00E66552"/>
    <w:rsid w:val="00E715B7"/>
    <w:rsid w:val="00E731F9"/>
    <w:rsid w:val="00E73DCF"/>
    <w:rsid w:val="00E75299"/>
    <w:rsid w:val="00E80C54"/>
    <w:rsid w:val="00E82DB0"/>
    <w:rsid w:val="00E94BF5"/>
    <w:rsid w:val="00EB1480"/>
    <w:rsid w:val="00EB3368"/>
    <w:rsid w:val="00EB48DB"/>
    <w:rsid w:val="00EB641D"/>
    <w:rsid w:val="00EC1535"/>
    <w:rsid w:val="00EC3BB5"/>
    <w:rsid w:val="00EE27A9"/>
    <w:rsid w:val="00EE2CF3"/>
    <w:rsid w:val="00EF04E8"/>
    <w:rsid w:val="00EF55FF"/>
    <w:rsid w:val="00F01855"/>
    <w:rsid w:val="00F06664"/>
    <w:rsid w:val="00F107B2"/>
    <w:rsid w:val="00F11BF7"/>
    <w:rsid w:val="00F133A5"/>
    <w:rsid w:val="00F3488C"/>
    <w:rsid w:val="00F530BB"/>
    <w:rsid w:val="00F53CF3"/>
    <w:rsid w:val="00F76110"/>
    <w:rsid w:val="00F80447"/>
    <w:rsid w:val="00F8410D"/>
    <w:rsid w:val="00F87247"/>
    <w:rsid w:val="00F97DDC"/>
    <w:rsid w:val="00FA0C8A"/>
    <w:rsid w:val="00FB17C3"/>
    <w:rsid w:val="00FB2BD5"/>
    <w:rsid w:val="00FC190B"/>
    <w:rsid w:val="00FC193F"/>
    <w:rsid w:val="00FC5D22"/>
    <w:rsid w:val="00FD216A"/>
    <w:rsid w:val="00FD25D1"/>
    <w:rsid w:val="00FE14C3"/>
    <w:rsid w:val="00FE189D"/>
    <w:rsid w:val="00FE28DF"/>
    <w:rsid w:val="00FE3E7C"/>
    <w:rsid w:val="00FE7168"/>
    <w:rsid w:val="00FF1205"/>
    <w:rsid w:val="00FF1362"/>
    <w:rsid w:val="00FF5610"/>
    <w:rsid w:val="00FF5B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5B8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133A5"/>
    <w:pPr>
      <w:tabs>
        <w:tab w:pos="4320" w:val="center"/>
        <w:tab w:pos="8640" w:val="right"/>
      </w:tabs>
    </w:pPr>
  </w:style>
  <w:style w:styleId="Brojstranice" w:type="character">
    <w:name w:val="page number"/>
    <w:basedOn w:val="Zadanifontodlomka"/>
    <w:rsid w:val="00F133A5"/>
  </w:style>
  <w:style w:styleId="Tekstbalonia" w:type="paragraph">
    <w:name w:val="Balloon Text"/>
    <w:basedOn w:val="Normal"/>
    <w:link w:val="TekstbaloniaChar"/>
    <w:rsid w:val="00F06664"/>
    <w:rPr>
      <w:rFonts w:cs="Tahoma" w:hAnsi="Tahoma" w:ascii="Tahoma"/>
      <w:sz w:val="16"/>
      <w:szCs w:val="16"/>
    </w:rPr>
  </w:style>
  <w:style w:customStyle="true" w:styleId="TekstbaloniaChar" w:type="character">
    <w:name w:val="Tekst balončića Char"/>
    <w:link w:val="Tekstbalonia"/>
    <w:rsid w:val="00F06664"/>
    <w:rPr>
      <w:rFonts w:cs="Tahoma" w:hAnsi="Tahoma" w:ascii="Tahoma"/>
      <w:sz w:val="16"/>
      <w:szCs w:val="16"/>
    </w:rPr>
  </w:style>
  <w:style w:styleId="Tekstrezerviranogmjesta" w:type="character">
    <w:name w:val="Placeholder Text"/>
    <w:basedOn w:val="Zadanifontodlomka"/>
    <w:uiPriority w:val="99"/>
    <w:semiHidden/>
    <w:rsid w:val="008C54C8"/>
    <w:rPr>
      <w:color w:val="808080"/>
      <w:bdr w:space="0" w:sz="0" w:color="auto" w:val="none"/>
      <w:shd w:fill="auto" w:color="auto" w:val="clear"/>
    </w:rPr>
  </w:style>
  <w:style w:customStyle="true" w:styleId="eSPISCCParagraphDefaultFont" w:type="character">
    <w:name w:val="eSPIS_CC_Paragraph Default Font"/>
    <w:basedOn w:val="Zadanifontodlomka"/>
    <w:rsid w:val="008C54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54C8"/>
    <w:rPr>
      <w:bdr w:space="0" w:sz="0" w:color="auto" w:val="none"/>
      <w:shd w:fill="FFFFCC" w:color="auto" w:val="clear"/>
      <w:lang w:val="hr-HR"/>
    </w:rPr>
  </w:style>
  <w:style w:customStyle="true" w:styleId="PozadinaSvijetloCrvena" w:type="character">
    <w:name w:val="Pozadina_SvijetloCrvena"/>
    <w:basedOn w:val="eSPISCCParagraphDefaultFont"/>
    <w:rsid w:val="008C54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54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5B8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133A5"/>
    <w:pPr>
      <w:tabs>
        <w:tab w:pos="4320" w:val="center"/>
        <w:tab w:pos="8640" w:val="right"/>
      </w:tabs>
    </w:pPr>
  </w:style>
  <w:style w:styleId="Brojstranice" w:type="character">
    <w:name w:val="page number"/>
    <w:basedOn w:val="Zadanifontodlomka"/>
    <w:rsid w:val="00F133A5"/>
  </w:style>
  <w:style w:styleId="Tekstbalonia" w:type="paragraph">
    <w:name w:val="Balloon Text"/>
    <w:basedOn w:val="Normal"/>
    <w:link w:val="TekstbaloniaChar"/>
    <w:rsid w:val="00F06664"/>
    <w:rPr>
      <w:rFonts w:ascii="Tahoma" w:cs="Tahoma" w:hAnsi="Tahoma"/>
      <w:sz w:val="16"/>
      <w:szCs w:val="16"/>
    </w:rPr>
  </w:style>
  <w:style w:customStyle="1" w:styleId="TekstbaloniaChar" w:type="character">
    <w:name w:val="Tekst balončića Char"/>
    <w:link w:val="Tekstbalonia"/>
    <w:rsid w:val="00F06664"/>
    <w:rPr>
      <w:rFonts w:ascii="Tahoma" w:cs="Tahoma" w:hAnsi="Tahoma"/>
      <w:sz w:val="16"/>
      <w:szCs w:val="16"/>
    </w:rPr>
  </w:style>
  <w:style w:styleId="Tekstrezerviranogmjesta" w:type="character">
    <w:name w:val="Placeholder Text"/>
    <w:basedOn w:val="Zadanifontodlomka"/>
    <w:uiPriority w:val="99"/>
    <w:semiHidden/>
    <w:rsid w:val="008C54C8"/>
    <w:rPr>
      <w:color w:val="808080"/>
      <w:bdr w:color="auto" w:space="0" w:sz="0" w:val="none"/>
      <w:shd w:color="auto" w:fill="auto" w:val="clear"/>
    </w:rPr>
  </w:style>
  <w:style w:customStyle="1" w:styleId="eSPISCCParagraphDefaultFont" w:type="character">
    <w:name w:val="eSPIS_CC_Paragraph Default Font"/>
    <w:basedOn w:val="Zadanifontodlomka"/>
    <w:rsid w:val="008C54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54C8"/>
    <w:rPr>
      <w:bdr w:color="auto" w:space="0" w:sz="0" w:val="none"/>
      <w:shd w:color="auto" w:fill="FFFFCC" w:val="clear"/>
      <w:lang w:val="hr-HR"/>
    </w:rPr>
  </w:style>
  <w:style w:customStyle="1" w:styleId="PozadinaSvijetloCrvena" w:type="character">
    <w:name w:val="Pozadina_SvijetloCrvena"/>
    <w:basedOn w:val="eSPISCCParagraphDefaultFont"/>
    <w:rsid w:val="008C54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54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297170">
      <w:bodyDiv w:val="true"/>
      <w:marLeft w:val="0"/>
      <w:marRight w:val="0"/>
      <w:marTop w:val="0"/>
      <w:marBottom w:val="0"/>
      <w:divBdr>
        <w:top w:space="0" w:sz="0" w:color="auto" w:val="none"/>
        <w:left w:space="0" w:sz="0" w:color="auto" w:val="none"/>
        <w:bottom w:space="0" w:sz="0" w:color="auto" w:val="none"/>
        <w:right w:space="0" w:sz="0" w:color="auto" w:val="none"/>
      </w:divBdr>
      <w:divsChild>
        <w:div w:id="873732219">
          <w:marLeft w:val="0"/>
          <w:marRight w:val="0"/>
          <w:marTop w:val="0"/>
          <w:marBottom w:val="0"/>
          <w:divBdr>
            <w:top w:space="0" w:sz="0" w:color="auto" w:val="none"/>
            <w:left w:space="0" w:sz="0" w:color="auto" w:val="none"/>
            <w:bottom w:space="0" w:sz="0" w:color="auto" w:val="none"/>
            <w:right w:space="0" w:sz="0" w:color="auto" w:val="none"/>
          </w:divBdr>
          <w:divsChild>
            <w:div w:id="897785673">
              <w:marLeft w:val="0"/>
              <w:marRight w:val="0"/>
              <w:marTop w:val="0"/>
              <w:marBottom w:val="0"/>
              <w:divBdr>
                <w:top w:space="0" w:sz="0" w:color="auto" w:val="none"/>
                <w:left w:space="0" w:sz="0" w:color="auto" w:val="none"/>
                <w:bottom w:space="0" w:sz="0" w:color="auto" w:val="none"/>
                <w:right w:space="0" w:sz="0" w:color="auto" w:val="none"/>
              </w:divBdr>
              <w:divsChild>
                <w:div w:id="1879781164">
                  <w:marLeft w:val="0"/>
                  <w:marRight w:val="0"/>
                  <w:marTop w:val="0"/>
                  <w:marBottom w:val="0"/>
                  <w:divBdr>
                    <w:top w:space="0" w:sz="0" w:color="auto" w:val="none"/>
                    <w:left w:space="0" w:sz="0" w:color="auto" w:val="none"/>
                    <w:bottom w:space="0" w:sz="0" w:color="auto" w:val="none"/>
                    <w:right w:space="0" w:sz="0" w:color="auto" w:val="none"/>
                  </w:divBdr>
                  <w:divsChild>
                    <w:div w:id="208227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St-21/2011</izvorni_sadrzaj>
    <derivirana_varijabla naziv="DomainObject.Predmet.OznakaBroj_1">St-21/2011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  -dio kod Tome u ormaru   V iVI dio u 24.5.</izvorni_sadrzaj>
    <derivirana_varijabla naziv="DomainObject.Predmet.PrimjedbaSuca_1">I,II,III,IV  -dio kod Tome u ormaru   V iVI dio u 24.5.</derivirana_varijabla>
  </DomainObject.Predmet.PrimjedbaSuca>
  <DomainObject.Predmet.PrimjedbaUpisnicara>
    <izvorni_sadrzaj/>
    <derivirana_varijabla naziv="DomainObject.Predmet.PrimjedbaUpisnicara_1"/>
  </DomainObject.Predmet.PrimjedbaUpisnicara>
  <DomainObject.Predmet.ProtustrankaFormated>
    <izvorni_sadrzaj>  SUŠIONICA društvo s ograničenom odgovornošću za proizvodnju i sušenje povrća i voća "u stečaju"</izvorni_sadrzaj>
    <derivirana_varijabla naziv="DomainObject.Predmet.ProtustrankaFormated_1">  SUŠIONICA društvo s ograničenom odgovornošću za proizvodnju i sušenje povrća i voća "u stečaju"</derivirana_varijabla>
  </DomainObject.Predmet.ProtustrankaFormated>
  <DomainObject.Predmet.ProtustrankaFormatedOIB>
    <izvorni_sadrzaj>  SUŠIONICA društvo s ograničenom odgovornošću za proizvodnju i sušenje povrća i voća "u stečaju", OIB 91980151189</izvorni_sadrzaj>
    <derivirana_varijabla naziv="DomainObject.Predmet.ProtustrankaFormatedOIB_1">  SUŠIONICA društvo s ograničenom odgovornošću za proizvodnju i sušenje povrća i voća "u stečaju", OIB 91980151189</derivirana_varijabla>
  </DomainObject.Predmet.ProtustrankaFormatedOIB>
  <DomainObject.Predmet.ProtustrankaFormatedWithAdress>
    <izvorni_sadrzaj> SUŠIONICA društvo s ograničenom odgovornošću za proizvodnju i sušenje povrća i voća "u stečaju", Ivana Meštrovića/bb, Vrpolje</izvorni_sadrzaj>
    <derivirana_varijabla naziv="DomainObject.Predmet.ProtustrankaFormatedWithAdress_1"> SUŠIONICA društvo s ograničenom odgovornošću za proizvodnju i sušenje povrća i voća "u stečaju", Ivana Meštrovića/bb, Vrpolje</derivirana_varijabla>
  </DomainObject.Predmet.ProtustrankaFormatedWithAdress>
  <DomainObject.Predmet.ProtustrankaFormatedWithAdressOIB>
    <izvorni_sadrzaj> SUŠIONICA društvo s ograničenom odgovornošću za proizvodnju i sušenje povrća i voća "u stečaju", OIB 91980151189, Ivana Meštrovića/bb, Vrpolje</izvorni_sadrzaj>
    <derivirana_varijabla naziv="DomainObject.Predmet.ProtustrankaFormatedWithAdressOIB_1"> SUŠIONICA društvo s ograničenom odgovornošću za proizvodnju i sušenje povrća i voća "u stečaju", OIB 91980151189, Ivana Meštrovića/bb, Vrpolje</derivirana_varijabla>
  </DomainObject.Predmet.ProtustrankaFormatedWithAdressOIB>
  <DomainObject.Predmet.ProtustrankaWithAdress>
    <izvorni_sadrzaj>SUŠIONICA društvo s ograničenom odgovornošću za proizvodnju i sušenje povrća i voća "u stečaju" Ivana Meštrovića/bb, Vrpolje</izvorni_sadrzaj>
    <derivirana_varijabla naziv="DomainObject.Predmet.ProtustrankaWithAdress_1">SUŠIONICA društvo s ograničenom odgovornošću za proizvodnju i sušenje povrća i voća "u stečaju" Ivana Meštrovića/bb, Vrpolje</derivirana_varijabla>
  </DomainObject.Predmet.ProtustrankaWithAdress>
  <DomainObject.Predmet.ProtustrankaWithAdressOIB>
    <izvorni_sadrzaj>SUŠIONICA društvo s ograničenom odgovornošću za proizvodnju i sušenje povrća i voća "u stečaju", OIB 91980151189, Ivana Meštrovića/bb, Vrpolje</izvorni_sadrzaj>
    <derivirana_varijabla naziv="DomainObject.Predmet.ProtustrankaWithAdressOIB_1">SUŠIONICA društvo s ograničenom odgovornošću za proizvodnju i sušenje povrća i voća "u stečaju", OIB 91980151189, Ivana Meštrovića/bb, Vrpolje</derivirana_varijabla>
  </DomainObject.Predmet.ProtustrankaWithAdressOIB>
  <DomainObject.Predmet.ProtustrankaNazivFormated>
    <izvorni_sadrzaj>SUŠIONICA društvo s ograničenom odgovornošću za proizvodnju i sušenje povrća i voća "u stečaju"</izvorni_sadrzaj>
    <derivirana_varijabla naziv="DomainObject.Predmet.ProtustrankaNazivFormated_1">SUŠIONICA društvo s ograničenom odgovornošću za proizvodnju i sušenje povrća i voća "u stečaju"</derivirana_varijabla>
  </DomainObject.Predmet.ProtustrankaNazivFormated>
  <DomainObject.Predmet.ProtustrankaNazivFormatedOIB>
    <izvorni_sadrzaj>SUŠIONICA društvo s ograničenom odgovornošću za proizvodnju i sušenje povrća i voća "u stečaju", OIB 91980151189</izvorni_sadrzaj>
    <derivirana_varijabla naziv="DomainObject.Predmet.ProtustrankaNazivFormatedOIB_1">SUŠIONICA društvo s ograničenom odgovornošću za proizvodnju i sušenje povrća i voća "u stečaju", OIB 91980151189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SUŠIONICA društvo s ograničenom odgovornošću za proizvodnju i sušenje povrća i voća "u stečaju"</izvorni_sadrzaj>
    <derivirana_varijabla naziv="DomainObject.Predmet.StrankaFormated_1">  SUŠIONICA društvo s ograničenom odgovornošću za proizvodnju i sušenje povrća i voća "u stečaju"</derivirana_varijabla>
  </DomainObject.Predmet.StrankaFormated>
  <DomainObject.Predmet.StrankaFormatedOIB>
    <izvorni_sadrzaj>  SUŠIONICA društvo s ograničenom odgovornošću za proizvodnju i sušenje povrća i voća "u stečaju", OIB 91980151189</izvorni_sadrzaj>
    <derivirana_varijabla naziv="DomainObject.Predmet.StrankaFormatedOIB_1">  SUŠIONICA društvo s ograničenom odgovornošću za proizvodnju i sušenje povrća i voća "u stečaju", OIB 91980151189</derivirana_varijabla>
  </DomainObject.Predmet.StrankaFormatedOIB>
  <DomainObject.Predmet.StrankaFormatedWithAdress>
    <izvorni_sadrzaj> SUŠIONICA društvo s ograničenom odgovornošću za proizvodnju i sušenje povrća i voća "u stečaju", Ivana Meštrovića/bb, Vrpolje</izvorni_sadrzaj>
    <derivirana_varijabla naziv="DomainObject.Predmet.StrankaFormatedWithAdress_1"> SUŠIONICA društvo s ograničenom odgovornošću za proizvodnju i sušenje povrća i voća "u stečaju", Ivana Meštrovića/bb, Vrpolje</derivirana_varijabla>
  </DomainObject.Predmet.StrankaFormatedWithAdress>
  <DomainObject.Predmet.StrankaFormatedWithAdressOIB>
    <izvorni_sadrzaj> SUŠIONICA društvo s ograničenom odgovornošću za proizvodnju i sušenje povrća i voća "u stečaju", OIB 91980151189, Ivana Meštrovića/bb, Vrpolje</izvorni_sadrzaj>
    <derivirana_varijabla naziv="DomainObject.Predmet.StrankaFormatedWithAdressOIB_1"> SUŠIONICA društvo s ograničenom odgovornošću za proizvodnju i sušenje povrća i voća "u stečaju", OIB 91980151189, Ivana Meštrovića/bb, Vrpolje</derivirana_varijabla>
  </DomainObject.Predmet.StrankaFormatedWithAdressOIB>
  <DomainObject.Predmet.StrankaWithAdress>
    <izvorni_sadrzaj>SUŠIONICA društvo s ograničenom odgovornošću za proizvodnju i sušenje povrća i voća "u stečaju" Ivana Meštrovića/bb,Vrpolje</izvorni_sadrzaj>
    <derivirana_varijabla naziv="DomainObject.Predmet.StrankaWithAdress_1">SUŠIONICA društvo s ograničenom odgovornošću za proizvodnju i sušenje povrća i voća "u stečaju" Ivana Meštrovića/bb,Vrpolje</derivirana_varijabla>
  </DomainObject.Predmet.StrankaWithAdress>
  <DomainObject.Predmet.StrankaWithAdressOIB>
    <izvorni_sadrzaj>SUŠIONICA društvo s ograničenom odgovornošću za proizvodnju i sušenje povrća i voća "u stečaju", OIB 91980151189, Ivana Meštrovića/bb,Vrpolje</izvorni_sadrzaj>
    <derivirana_varijabla naziv="DomainObject.Predmet.StrankaWithAdressOIB_1">SUŠIONICA društvo s ograničenom odgovornošću za proizvodnju i sušenje povrća i voća "u stečaju", OIB 91980151189, Ivana Meštrovića/bb,Vrpolje</derivirana_varijabla>
  </DomainObject.Predmet.StrankaWithAdressOIB>
  <DomainObject.Predmet.StrankaNazivFormated>
    <izvorni_sadrzaj>SUŠIONICA društvo s ograničenom odgovornošću za proizvodnju i sušenje povrća i voća "u stečaju"</izvorni_sadrzaj>
    <derivirana_varijabla naziv="DomainObject.Predmet.StrankaNazivFormated_1">SUŠIONICA društvo s ograničenom odgovornošću za proizvodnju i sušenje povrća i voća "u stečaju"</derivirana_varijabla>
  </DomainObject.Predmet.StrankaNazivFormated>
  <DomainObject.Predmet.StrankaNazivFormatedOIB>
    <izvorni_sadrzaj>SUŠIONICA društvo s ograničenom odgovornošću za proizvodnju i sušenje povrća i voća "u stečaju", OIB 91980151189</izvorni_sadrzaj>
    <derivirana_varijabla naziv="DomainObject.Predmet.StrankaNazivFormatedOIB_1">SUŠIONICA društvo s ograničenom odgovornošću za proizvodnju i sušenje povrća i voća "u stečaju", OIB 91980151189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SUŠIONICA društvo s ograničenom odgovornošću za proizvodnju i sušenje povrća i voća "u stečaju"</item>
    </izvorni_sadrzaj>
    <derivirana_varijabla naziv="DomainObject.Predmet.StrankaListFormated_1">
      <item>SUŠIONICA društvo s ograničenom odgovornošću za proizvodnju i sušenje povrća i voća "u stečaju"</item>
    </derivirana_varijabla>
  </DomainObject.Predmet.StrankaListFormated>
  <DomainObject.Predmet.StrankaListFormatedOIB>
    <izvorni_sadrzaj>
      <item>SUŠIONICA društvo s ograničenom odgovornošću za proizvodnju i sušenje povrća i voća "u stečaju", OIB 91980151189</item>
    </izvorni_sadrzaj>
    <derivirana_varijabla naziv="DomainObject.Predmet.StrankaListFormatedOIB_1">
      <item>SUŠIONICA društvo s ograničenom odgovornošću za proizvodnju i sušenje povrća i voća "u stečaju", OIB 91980151189</item>
    </derivirana_varijabla>
  </DomainObject.Predmet.StrankaListFormatedOIB>
  <DomainObject.Predmet.StrankaListFormatedWithAdress>
    <izvorni_sadrzaj>
      <item>SUŠIONICA društvo s ograničenom odgovornošću za proizvodnju i sušenje povrća i voća "u stečaju", Ivana Meštrovića/bb, Vrpolje</item>
    </izvorni_sadrzaj>
    <derivirana_varijabla naziv="DomainObject.Predmet.StrankaListFormatedWithAdress_1">
      <item>SUŠIONICA društvo s ograničenom odgovornošću za proizvodnju i sušenje povrća i voća "u stečaju", Ivana Meštrovića/bb, Vrpolje</item>
    </derivirana_varijabla>
  </DomainObject.Predmet.StrankaListFormatedWithAdress>
  <DomainObject.Predmet.StrankaListFormatedWithAdressOIB>
    <izvorni_sadrzaj>
      <item>SUŠIONICA društvo s ograničenom odgovornošću za proizvodnju i sušenje povrća i voća "u stečaju", OIB 91980151189, Ivana Meštrovića/bb, Vrpolje</item>
    </izvorni_sadrzaj>
    <derivirana_varijabla naziv="DomainObject.Predmet.StrankaListFormatedWithAdressOIB_1">
      <item>SUŠIONICA društvo s ograničenom odgovornošću za proizvodnju i sušenje povrća i voća "u stečaju", OIB 91980151189, Ivana Meštrovića/bb, Vrpolje</item>
    </derivirana_varijabla>
  </DomainObject.Predmet.StrankaListFormatedWithAdressOIB>
  <DomainObject.Predmet.StrankaListNazivFormated>
    <izvorni_sadrzaj>
      <item>SUŠIONICA društvo s ograničenom odgovornošću za proizvodnju i sušenje povrća i voća "u stečaju"</item>
    </izvorni_sadrzaj>
    <derivirana_varijabla naziv="DomainObject.Predmet.StrankaListNazivFormated_1">
      <item>SUŠIONICA društvo s ograničenom odgovornošću za proizvodnju i sušenje povrća i voća "u stečaju"</item>
    </derivirana_varijabla>
  </DomainObject.Predmet.StrankaListNazivFormated>
  <DomainObject.Predmet.StrankaListNazivFormatedOIB>
    <izvorni_sadrzaj>
      <item>SUŠIONICA društvo s ograničenom odgovornošću za proizvodnju i sušenje povrća i voća "u stečaju", OIB 91980151189</item>
    </izvorni_sadrzaj>
    <derivirana_varijabla naziv="DomainObject.Predmet.StrankaListNazivFormatedOIB_1">
      <item>SUŠIONICA društvo s ograničenom odgovornošću za proizvodnju i sušenje povrća i voća "u stečaju", OIB 91980151189</item>
    </derivirana_varijabla>
  </DomainObject.Predmet.StrankaListNazivFormatedOIB>
  <DomainObject.Predmet.ProtuStrankaListFormated>
    <izvorni_sadrzaj>
      <item>SUŠIONICA društvo s ograničenom odgovornošću za proizvodnju i sušenje povrća i voća "u stečaju"</item>
    </izvorni_sadrzaj>
    <derivirana_varijabla naziv="DomainObject.Predmet.ProtuStrankaListFormated_1">
      <item>SUŠIONICA društvo s ograničenom odgovornošću za proizvodnju i sušenje povrća i voća "u stečaju"</item>
    </derivirana_varijabla>
  </DomainObject.Predmet.ProtuStrankaListFormated>
  <DomainObject.Predmet.ProtuStrankaListFormatedOIB>
    <izvorni_sadrzaj>
      <item>SUŠIONICA društvo s ograničenom odgovornošću za proizvodnju i sušenje povrća i voća "u stečaju", OIB 91980151189</item>
    </izvorni_sadrzaj>
    <derivirana_varijabla naziv="DomainObject.Predmet.ProtuStrankaListFormatedOIB_1">
      <item>SUŠIONICA društvo s ograničenom odgovornošću za proizvodnju i sušenje povrća i voća "u stečaju", OIB 91980151189</item>
    </derivirana_varijabla>
  </DomainObject.Predmet.ProtuStrankaListFormatedOIB>
  <DomainObject.Predmet.ProtuStrankaListFormatedWithAdress>
    <izvorni_sadrzaj>
      <item>SUŠIONICA društvo s ograničenom odgovornošću za proizvodnju i sušenje povrća i voća "u stečaju", Ivana Meštrovića/bb, Vrpolje</item>
    </izvorni_sadrzaj>
    <derivirana_varijabla naziv="DomainObject.Predmet.ProtuStrankaListFormatedWithAdress_1">
      <item>SUŠIONICA društvo s ograničenom odgovornošću za proizvodnju i sušenje povrća i voća "u stečaju", Ivana Meštrovića/bb, Vrpolje</item>
    </derivirana_varijabla>
  </DomainObject.Predmet.ProtuStrankaListFormatedWithAdress>
  <DomainObject.Predmet.ProtuStrankaListFormatedWithAdressOIB>
    <izvorni_sadrzaj>
      <item>SUŠIONICA društvo s ograničenom odgovornošću za proizvodnju i sušenje povrća i voća "u stečaju", OIB 91980151189, Ivana Meštrovića/bb, Vrpolje</item>
    </izvorni_sadrzaj>
    <derivirana_varijabla naziv="DomainObject.Predmet.ProtuStrankaListFormatedWithAdressOIB_1">
      <item>SUŠIONICA društvo s ograničenom odgovornošću za proizvodnju i sušenje povrća i voća "u stečaju", OIB 91980151189, Ivana Meštrovića/bb, Vrpolje</item>
    </derivirana_varijabla>
  </DomainObject.Predmet.ProtuStrankaListFormatedWithAdressOIB>
  <DomainObject.Predmet.ProtuStrankaListNazivFormated>
    <izvorni_sadrzaj>
      <item>SUŠIONICA društvo s ograničenom odgovornošću za proizvodnju i sušenje povrća i voća "u stečaju"</item>
    </izvorni_sadrzaj>
    <derivirana_varijabla naziv="DomainObject.Predmet.ProtuStrankaListNazivFormated_1">
      <item>SUŠIONICA društvo s ograničenom odgovornošću za proizvodnju i sušenje povrća i voća "u stečaju"</item>
    </derivirana_varijabla>
  </DomainObject.Predmet.ProtuStrankaListNazivFormated>
  <DomainObject.Predmet.ProtuStrankaListNazivFormatedOIB>
    <izvorni_sadrzaj>
      <item>SUŠIONICA društvo s ograničenom odgovornošću za proizvodnju i sušenje povrća i voća "u stečaju", OIB 91980151189</item>
    </izvorni_sadrzaj>
    <derivirana_varijabla naziv="DomainObject.Predmet.ProtuStrankaListNazivFormatedOIB_1">
      <item>SUŠIONICA društvo s ograničenom odgovornošću za proizvodnju i sušenje povrća i voća "u stečaju", OIB 91980151189</item>
    </derivirana_varijabla>
  </DomainObject.Predmet.ProtuStrankaListNazivFormatedOIB>
  <DomainObject.Predmet.OstaliListFormated>
    <izvorni_sadrzaj>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izvorni_sadrzaj>
    <derivirana_varijabla naziv="DomainObject.Predmet.OstaliListFormated_1">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derivirana_varijabla>
  </DomainObject.Predmet.OstaliListFormated>
  <DomainObject.Predmet.OstaliListFormatedOIB>
    <izvorni_sadrzaj>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 OIB 32886956915</item>
      <item>VESNA LAZARIĆ, zakonska zastupnica</item>
      <item>BRAVAR-MONT d.o.o. za bravarske, limarske i krovopokrivačke radove, OIB 39793820086</item>
      <item>SLAVKO DEVČIĆ, radnik stečajnog dužnika</item>
      <item>Mario Gavranović</item>
      <item>ANTO JELUUŠIĆ</item>
      <item>Zvonimir Jurić</item>
      <item>Krešimir Pencinger</item>
    </izvorni_sadrzaj>
    <derivirana_varijabla naziv="DomainObject.Predmet.OstaliListFormatedOIB_1">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 OIB 32886956915</item>
      <item>VESNA LAZARIĆ, zakonska zastupnica</item>
      <item>BRAVAR-MONT d.o.o. za bravarske, limarske i krovopokrivačke radove, OIB 39793820086</item>
      <item>SLAVKO DEVČIĆ, radnik stečajnog dužnika</item>
      <item>Mario Gavranović</item>
      <item>ANTO JELUUŠIĆ</item>
      <item>Zvonimir Jurić</item>
      <item>Krešimir Pencinger</item>
    </derivirana_varijabla>
  </DomainObject.Predmet.OstaliListFormatedOIB>
  <DomainObject.Predmet.OstaliListFormatedWithAdress>
    <izvorni_sadrzaj>
      <item>ŠIMO OREŠKOVIĆ, tehničar, 35210 VRPOLJE</item>
      <item>INES GAUS, odvjetnicca, 35000 Slavonski Brod</item>
      <item>DRAŽEN MARKOVIĆ dipl.ing., Gundulićeva 24, 35000 Slavonski Brod</item>
      <item>FRANJO MRVA, 35210 VRPOLJE</item>
      <item>ĐURO ŠARIĆ dipl.ing., Slavonija I 1/2, 35000 SLAOVNSKI BROD</item>
      <item>RUŽICA ZMAIĆ, punomoćnica, 35000 Slavonski Brod</item>
      <item>novinarka / IVANA MISMER LULIĆ, 35000 Slavonski Brod</item>
      <item>PRIVREDNA BANKA d.d. ZAGREB, Ul. grada Vukovara 271, 10000 Zagreb</item>
      <item>novinarka / VIŠNJA RUŽIČIĆ, 35000 Slavonski Brod</item>
      <item>JASNA ŠPIRANOVIĆ, odvjetnica, Trg pobjede, 35000 Slavonski Brod</item>
      <item>novinarka / MARIJA RADOŠEVIĆ, 35000 Slavonski Brod</item>
      <item>ŽUPANIJSKO DRŽAVNO ODVJETNIŠTVO - GRAĐANSKO UPRAVNI ODJEL, Trg pobjede, 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 35000 SLAVONSK IBROD</item>
      <item>DOMIN ČALE d.o.o., 35000 Slavonski Brod</item>
      <item>LJILJANA NIKŠIĆ, bivša zakonska zastupnica stečajnog dužnika, Ivana Meštrovića bb, 35210 VRPOLJE</item>
      <item>STIPO MATIJEVIĆ, Gornja Vrba</item>
      <item>ŽELJKA BRAND, odvjetnica, 35000 Slavonski Brod</item>
      <item>MIRA BULJAN, odvjetnica, VUkovarska 3, 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Bračka 179, 31000 Osijek</item>
      <item>VESNA LAZARIĆ, zakonska zastupnica, 35000 SLAOVNSKI BROD</item>
      <item>BRAVAR-MONT d.o.o. za bravarske, limarske i krovopokrivačke radove, Kralja Tomislava 60, 31410 Strizivojna</item>
      <item>SLAVKO DEVČIĆ, radnik stečajnog dužnika, 35210 VRPOLJE</item>
      <item>Mario Gavranović</item>
      <item>ANTO JELUUŠIĆ, Meštrovićeva 31, 35210 VRPOLJE</item>
      <item>Zvonimir Jurić</item>
      <item>Krešimir Pencinger</item>
    </izvorni_sadrzaj>
    <derivirana_varijabla naziv="DomainObject.Predmet.OstaliListFormatedWithAdress_1">
      <item>ŠIMO OREŠKOVIĆ, tehničar, 35210 VRPOLJE</item>
      <item>INES GAUS, odvjetnicca, 35000 Slavonski Brod</item>
      <item>DRAŽEN MARKOVIĆ dipl.ing., Gundulićeva 24, 35000 Slavonski Brod</item>
      <item>FRANJO MRVA, 35210 VRPOLJE</item>
      <item>ĐURO ŠARIĆ dipl.ing., Slavonija I 1/2, 35000 SLAOVNSKI BROD</item>
      <item>RUŽICA ZMAIĆ, punomoćnica, 35000 Slavonski Brod</item>
      <item>novinarka / IVANA MISMER LULIĆ, 35000 Slavonski Brod</item>
      <item>PRIVREDNA BANKA d.d. ZAGREB, Ul. grada Vukovara 271, 10000 Zagreb</item>
      <item>novinarka / VIŠNJA RUŽIČIĆ, 35000 Slavonski Brod</item>
      <item>JASNA ŠPIRANOVIĆ, odvjetnica, Trg pobjede, 35000 Slavonski Brod</item>
      <item>novinarka / MARIJA RADOŠEVIĆ, 35000 Slavonski Brod</item>
      <item>ŽUPANIJSKO DRŽAVNO ODVJETNIŠTVO - GRAĐANSKO UPRAVNI ODJEL, Trg pobjede, 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 35000 SLAVONSK IBROD</item>
      <item>DOMIN ČALE d.o.o., 35000 Slavonski Brod</item>
      <item>LJILJANA NIKŠIĆ, bivša zakonska zastupnica stečajnog dužnika, Ivana Meštrovića bb, 35210 VRPOLJE</item>
      <item>STIPO MATIJEVIĆ, Gornja Vrba</item>
      <item>ŽELJKA BRAND, odvjetnica, 35000 Slavonski Brod</item>
      <item>MIRA BULJAN, odvjetnica, VUkovarska 3, 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Bračka 179, 31000 Osijek</item>
      <item>VESNA LAZARIĆ, zakonska zastupnica, 35000 SLAOVNSKI BROD</item>
      <item>BRAVAR-MONT d.o.o. za bravarske, limarske i krovopokrivačke radove, Kralja Tomislava 60, 31410 Strizivojna</item>
      <item>SLAVKO DEVČIĆ, radnik stečajnog dužnika, 35210 VRPOLJE</item>
      <item>Mario Gavranović</item>
      <item>ANTO JELUUŠIĆ, Meštrovićeva 31, 35210 VRPOLJE</item>
      <item>Zvonimir Jurić</item>
      <item>Krešimir Pencinger</item>
    </derivirana_varijabla>
  </DomainObject.Predmet.OstaliListFormatedWithAdress>
  <DomainObject.Predmet.OstaliListFormatedWithAdressOIB>
    <izvorni_sadrzaj>
      <item>ŠIMO OREŠKOVIĆ, tehničar, 35210 VRPOLJE</item>
      <item>INES GAUS, odvjetnicca, 35000 Slavonski Brod</item>
      <item>DRAŽEN MARKOVIĆ dipl.ing., Gundulićeva 24, 35000 Slavonski Brod</item>
      <item>FRANJO MRVA, 35210 VRPOLJE</item>
      <item>ĐURO ŠARIĆ dipl.ing., Slavonija I 1/2, 35000 SLAOVNSKI BROD</item>
      <item>RUŽICA ZMAIĆ, punomoćnica, 35000 Slavonski Brod</item>
      <item>novinarka / IVANA MISMER LULIĆ, 35000 Slavonski Brod</item>
      <item>PRIVREDNA BANKA d.d. ZAGREB, Ul. grada Vukovara 271, 10000 Zagreb</item>
      <item>novinarka / VIŠNJA RUŽIČIĆ, 35000 Slavonski Brod</item>
      <item>JASNA ŠPIRANOVIĆ, odvjetnica, Trg pobjede, 35000 Slavonski Brod</item>
      <item>novinarka / MARIJA RADOŠEVIĆ, 35000 Slavonski Brod</item>
      <item>ŽUPANIJSKO DRŽAVNO ODVJETNIŠTVO - GRAĐANSKO UPRAVNI ODJEL, Trg pobjede, 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 35000 SLAVONSK IBROD</item>
      <item>DOMIN ČALE d.o.o., 35000 Slavonski Brod</item>
      <item>LJILJANA NIKŠIĆ, bivša zakonska zastupnica stečajnog dužnika, Ivana Meštrovića bb, 35210 VRPOLJE</item>
      <item>STIPO MATIJEVIĆ, Gornja Vrba</item>
      <item>ŽELJKA BRAND, odvjetnica, 35000 Slavonski Brod</item>
      <item>MIRA BULJAN, odvjetnica, VUkovarska 3, 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OIB 32886956915, Bračka 179, 31000 Osijek</item>
      <item>VESNA LAZARIĆ, zakonska zastupnica, 35000 SLAOVNSKI BROD</item>
      <item>BRAVAR-MONT d.o.o. za bravarske, limarske i krovopokrivačke radove, OIB 39793820086, Kralja Tomislava 60, 31410 Strizivojna</item>
      <item>SLAVKO DEVČIĆ, radnik stečajnog dužnika, 35210 VRPOLJE</item>
      <item>Mario Gavranović</item>
      <item>ANTO JELUUŠIĆ, Meštrovićeva 31, 35210 VRPOLJE</item>
      <item>Zvonimir Jurić</item>
      <item>Krešimir Pencinger</item>
    </izvorni_sadrzaj>
    <derivirana_varijabla naziv="DomainObject.Predmet.OstaliListFormatedWithAdressOIB_1">
      <item>ŠIMO OREŠKOVIĆ, tehničar, 35210 VRPOLJE</item>
      <item>INES GAUS, odvjetnicca, 35000 Slavonski Brod</item>
      <item>DRAŽEN MARKOVIĆ dipl.ing., Gundulićeva 24, 35000 Slavonski Brod</item>
      <item>FRANJO MRVA, 35210 VRPOLJE</item>
      <item>ĐURO ŠARIĆ dipl.ing., Slavonija I 1/2, 35000 SLAOVNSKI BROD</item>
      <item>RUŽICA ZMAIĆ, punomoćnica, 35000 Slavonski Brod</item>
      <item>novinarka / IVANA MISMER LULIĆ, 35000 Slavonski Brod</item>
      <item>PRIVREDNA BANKA d.d. ZAGREB, Ul. grada Vukovara 271, 10000 Zagreb</item>
      <item>novinarka / VIŠNJA RUŽIČIĆ, 35000 Slavonski Brod</item>
      <item>JASNA ŠPIRANOVIĆ, odvjetnica, Trg pobjede, 35000 Slavonski Brod</item>
      <item>novinarka / MARIJA RADOŠEVIĆ, 35000 Slavonski Brod</item>
      <item>ŽUPANIJSKO DRŽAVNO ODVJETNIŠTVO - GRAĐANSKO UPRAVNI ODJEL, Trg pobjede, 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 35000 SLAVONSK IBROD</item>
      <item>DOMIN ČALE d.o.o., 35000 Slavonski Brod</item>
      <item>LJILJANA NIKŠIĆ, bivša zakonska zastupnica stečajnog dužnika, Ivana Meštrovića bb, 35210 VRPOLJE</item>
      <item>STIPO MATIJEVIĆ, Gornja Vrba</item>
      <item>ŽELJKA BRAND, odvjetnica, 35000 Slavonski Brod</item>
      <item>MIRA BULJAN, odvjetnica, VUkovarska 3, 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OIB 32886956915, Bračka 179, 31000 Osijek</item>
      <item>VESNA LAZARIĆ, zakonska zastupnica, 35000 SLAOVNSKI BROD</item>
      <item>BRAVAR-MONT d.o.o. za bravarske, limarske i krovopokrivačke radove, OIB 39793820086, Kralja Tomislava 60, 31410 Strizivojna</item>
      <item>SLAVKO DEVČIĆ, radnik stečajnog dužnika, 35210 VRPOLJE</item>
      <item>Mario Gavranović</item>
      <item>ANTO JELUUŠIĆ, Meštrovićeva 31, 35210 VRPOLJE</item>
      <item>Zvonimir Jurić</item>
      <item>Krešimir Pencinger</item>
    </derivirana_varijabla>
  </DomainObject.Predmet.OstaliListFormatedWithAdressOIB>
  <DomainObject.Predmet.OstaliListNazivFormated>
    <izvorni_sadrzaj>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izvorni_sadrzaj>
    <derivirana_varijabla naziv="DomainObject.Predmet.OstaliListNazivFormated_1">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derivirana_varijabla>
  </DomainObject.Predmet.OstaliListNazivFormated>
  <DomainObject.Predmet.OstaliListNazivFormatedOIB>
    <izvorni_sadrzaj>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 OIB 32886956915</item>
      <item>VESNA LAZARIĆ, zakonska zastupnica</item>
      <item>BRAVAR-MONT d.o.o. za bravarske, limarske i krovopokrivačke radove, OIB 39793820086</item>
      <item>SLAVKO DEVČIĆ, radnik stečajnog dužnika</item>
      <item>Mario Gavranović</item>
      <item>ANTO JELUUŠIĆ</item>
      <item>Zvonimir Jurić</item>
      <item>Krešimir Pencinger</item>
    </izvorni_sadrzaj>
    <derivirana_varijabla naziv="DomainObject.Predmet.OstaliListNazivFormatedOIB_1">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 OIB 32886956915</item>
      <item>VESNA LAZARIĆ, zakonska zastupnica</item>
      <item>BRAVAR-MONT d.o.o. za bravarske, limarske i krovopokrivačke radove, OIB 39793820086</item>
      <item>SLAVKO DEVČIĆ, radnik stečajnog dužnika</item>
      <item>Mario Gavranović</item>
      <item>ANTO JELUUŠIĆ</item>
      <item>Zvonimir Jurić</item>
      <item>Krešimir Pencinger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SUŠIONICA društvo s ograničenom odgovornošću za proizvodnju i sušenje povrća i voća "u stečaju"</izvorni_sadrzaj>
    <derivirana_varijabla naziv="DomainObject.Predmet.StrankaIDrugi_1">SUŠIONICA društvo s ograničenom odgovornošću za proizvodnju i sušenje povrća i voća "u stečaju"</derivirana_varijabla>
  </DomainObject.Predmet.StrankaIDrugi>
  <DomainObject.Predmet.ProtustrankaIDrugi>
    <izvorni_sadrzaj>SUŠIONICA društvo s ograničenom odgovornošću za proizvodnju i sušenje povrća i voća "u stečaju"</izvorni_sadrzaj>
    <derivirana_varijabla naziv="DomainObject.Predmet.ProtustrankaIDrugi_1">SUŠIONICA društvo s ograničenom odgovornošću za proizvodnju i sušenje povrća i voća "u stečaju"</derivirana_varijabla>
  </DomainObject.Predmet.ProtustrankaIDrugi>
  <DomainObject.Predmet.StrankaIDrugiAdressOIB>
    <izvorni_sadrzaj>SUŠIONICA društvo s ograničenom odgovornošću za proizvodnju i sušenje povrća i voća "u stečaju", OIB 91980151189, Ivana Meštrovića/bb, Vrpolje</izvorni_sadrzaj>
    <derivirana_varijabla naziv="DomainObject.Predmet.StrankaIDrugiAdressOIB_1">SUŠIONICA društvo s ograničenom odgovornošću za proizvodnju i sušenje povrća i voća "u stečaju", OIB 91980151189, Ivana Meštrovića/bb, Vrpolje</derivirana_varijabla>
  </DomainObject.Predmet.StrankaIDrugiAdressOIB>
  <DomainObject.Predmet.ProtustrankaIDrugiAdressOIB>
    <izvorni_sadrzaj>SUŠIONICA društvo s ograničenom odgovornošću za proizvodnju i sušenje povrća i voća "u stečaju", OIB 91980151189, Ivana Meštrovića/bb, Vrpolje</izvorni_sadrzaj>
    <derivirana_varijabla naziv="DomainObject.Predmet.ProtustrankaIDrugiAdressOIB_1">SUŠIONICA društvo s ograničenom odgovornošću za proizvodnju i sušenje povrća i voća "u stečaju", OIB 91980151189, Ivana Meštrovića/bb, Vrpolje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SUŠIONICA društvo s ograničenom odgovornošću za proizvodnju i sušenje povrća i voća "u stečaju"</item>
      <item>SUŠIONICA društvo s ograničenom odgovornošću za proizvodnju i sušenje povrća i voća "u stečaju"</item>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izvorni_sadrzaj>
    <derivirana_varijabla naziv="DomainObject.Predmet.SudioniciListNaziv_1">
      <item>SUŠIONICA društvo s ograničenom odgovornošću za proizvodnju i sušenje povrća i voća "u stečaju"</item>
      <item>SUŠIONICA društvo s ograničenom odgovornošću za proizvodnju i sušenje povrća i voća "u stečaju"</item>
      <item>ŠIMO OREŠKOVIĆ, tehničar</item>
      <item>INES GAUS, odvjetnicca</item>
      <item>DRAŽEN MARKOVIĆ dipl.ing.</item>
      <item>FRANJO MRVA</item>
      <item>ĐURO ŠARIĆ dipl.ing.</item>
      <item>RUŽICA ZMAIĆ, punomoćnica</item>
      <item>novinarka / IVANA MISMER LULIĆ</item>
      <item>PRIVREDNA BANKA d.d. ZAGREB</item>
      <item>novinarka / VIŠNJA RUŽIČIĆ</item>
      <item>JASNA ŠPIRANOVIĆ, odvjetnica</item>
      <item>novinarka / MARIJA RADOŠEVIĆ</item>
      <item>ŽUPANIJSKO DRŽAVNO ODVJETNIŠTVO - GRAĐANSKO UPRAVNI ODJEL</item>
      <item>predstavnik sindikata PPDIV / ŠIMO OREŠKOVIĆ</item>
      <item>SLAVKO KOTROMANIĆ, PREDSTAVNIK SINDIKATA</item>
      <item>ĐURO ĐAKOVIĆ KOTLOVI</item>
      <item>ZVONKO RAC, punomoćnik</item>
      <item>ĐURO ĐAKOIVĆ - MONTAŽA d.d.</item>
      <item>IVAN OPAČAK, odvjetnik</item>
      <item>DOMIN ČALE d.o.o.</item>
      <item>LJILJANA NIKŠIĆ, bivša zakonska zastupnica stečajnog dužnika</item>
      <item>STIPO MATIJEVIĆ</item>
      <item>ŽELJKA BRAND, odvjetnica</item>
      <item>MIRA BULJAN, odvjetnica</item>
      <item>JOSIP JELIĆ, odvjetnik</item>
      <item>MINISTARSTVO FINANCIJA, POREZNA UPRAVA, PODRUČNI URED</item>
      <item>ALMA OPAČAK, odvjetnica</item>
      <item>AGENCIJA ZA UPRAVLJANJE DRŽAVNOM IMOVINOM ZAGREB</item>
      <item>Gabriel Zovak</item>
      <item>LJERKA LOVRIĆ, odvjetnica</item>
      <item>POZRENA UPRAVA, ISPOSTAVA SLAVONSKI BROD</item>
      <item>Nikola Bojanić</item>
      <item>VESNA LAZARIĆ, zakonska zastupnica</item>
      <item>BRAVAR-MONT d.o.o. za bravarske, limarske i krovopokrivačke radove</item>
      <item>SLAVKO DEVČIĆ, radnik stečajnog dužnika</item>
      <item>Mario Gavranović</item>
      <item>ANTO JELUUŠIĆ</item>
      <item>Zvonimir Jurić</item>
      <item>Krešimir Pencinger</item>
    </derivirana_varijabla>
  </DomainObject.Predmet.SudioniciListNaziv>
  <DomainObject.Predmet.SudioniciListAdressOIB>
    <izvorni_sadrzaj>
      <item>SUŠIONICA društvo s ograničenom odgovornošću za proizvodnju i sušenje povrća i voća "u stečaju", OIB 91980151189, Ivana Meštrovića/bb,Vrpolje</item>
      <item>SUŠIONICA društvo s ograničenom odgovornošću za proizvodnju i sušenje povrća i voća "u stečaju", OIB 91980151189, Ivana Meštrovića/bb,Vrpolje</item>
      <item>ŠIMO OREŠKOVIĆ, tehničar, 35210 VRPOLJE</item>
      <item>INES GAUS, odvjetnicca, 35000 Slavonski Brod</item>
      <item>DRAŽEN MARKOVIĆ dipl.ing., Gundulićeva 24,35000 Slavonski Brod</item>
      <item>FRANJO MRVA, 35210 VRPOLJE</item>
      <item>ĐURO ŠARIĆ dipl.ing., Slavonija I 1/2,35000 SLAOVNSKI BROD</item>
      <item>RUŽICA ZMAIĆ, punomoćnica, 35000 Slavonski Brod</item>
      <item>novinarka / IVANA MISMER LULIĆ, 35000 Slavonski Brod</item>
      <item>PRIVREDNA BANKA d.d. ZAGREB, Ul. grada Vukovara 271,10000 Zagreb</item>
      <item>novinarka / VIŠNJA RUŽIČIĆ, 35000 Slavonski Brod</item>
      <item>JASNA ŠPIRANOVIĆ, odvjetnica, Trg pobjede,35000 Slavonski Brod</item>
      <item>novinarka / MARIJA RADOŠEVIĆ, 35000 Slavonski Brod</item>
      <item>ŽUPANIJSKO DRŽAVNO ODVJETNIŠTVO - GRAĐANSKO UPRAVNI ODJEL, Trg pobjede,35000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Cesarca,35000 SLAVONSK IBROD</item>
      <item>DOMIN ČALE d.o.o., 35000 Slavonski Brod</item>
      <item>LJILJANA NIKŠIĆ, bivša zakonska zastupnica stečajnog dužnika, Ivana Meštrovića bb,35210 VRPOLJE</item>
      <item>STIPO MATIJEVIĆ, Gornja Vrba</item>
      <item>ŽELJKA BRAND, odvjetnica, 35000 Slavonski Brod</item>
      <item>MIRA BULJAN, odvjetnica, VUkovarska 3,35000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OIB 32886956915, Bračka 179,31000 Osijek</item>
      <item>VESNA LAZARIĆ, zakonska zastupnica, 35000 SLAOVNSKI BROD</item>
      <item>BRAVAR-MONT d.o.o. za bravarske, limarske i krovopokrivačke radove, OIB 39793820086, Kralja Tomislava 60,31410 Strizivojna</item>
      <item>SLAVKO DEVČIĆ, radnik stečajnog dužnika, 35210 VRPOLJE</item>
      <item>Mario Gavranović</item>
      <item>ANTO JELUUŠIĆ, Meštrovićeva 31,35210 VRPOLJE</item>
      <item>Zvonimir Jurić</item>
      <item>Krešimir Pencinger</item>
    </izvorni_sadrzaj>
    <derivirana_varijabla naziv="DomainObject.Predmet.SudioniciListAdressOIB_1">
      <item>SUŠIONICA društvo s ograničenom odgovornošću za proizvodnju i sušenje povrća i voća "u stečaju", OIB 91980151189, Ivana Meštrovića/bb,Vrpolje</item>
      <item>SUŠIONICA društvo s ograničenom odgovornošću za proizvodnju i sušenje povrća i voća "u stečaju", OIB 91980151189, Ivana Meštrovića/bb,Vrpolje</item>
      <item>ŠIMO OREŠKOVIĆ, tehničar, 35210 VRPOLJE</item>
      <item>INES GAUS, odvjetnicca, 35000 Slavonski Brod</item>
      <item>DRAŽEN MARKOVIĆ dipl.ing., Gundulićeva 24,35000 Slavonski Brod</item>
      <item>FRANJO MRVA, 35210 VRPOLJE</item>
      <item>ĐURO ŠARIĆ dipl.ing., Slavonija I 1/2,35000 SLAOVNSKI BROD</item>
      <item>RUŽICA ZMAIĆ, punomoćnica, 35000 Slavonski Brod</item>
      <item>novinarka / IVANA MISMER LULIĆ, 35000 Slavonski Brod</item>
      <item>PRIVREDNA BANKA d.d. ZAGREB, Ul. grada Vukovara 271,10000 Zagreb</item>
      <item>novinarka / VIŠNJA RUŽIČIĆ, 35000 Slavonski Brod</item>
      <item>JASNA ŠPIRANOVIĆ, odvjetnica, Trg pobjede,35000 Slavonski Brod</item>
      <item>novinarka / MARIJA RADOŠEVIĆ, 35000 Slavonski Brod</item>
      <item>ŽUPANIJSKO DRŽAVNO ODVJETNIŠTVO - GRAĐANSKO UPRAVNI ODJEL, Trg pobjede,35000 SLAOVNSKI BROD</item>
      <item>predstavnik sindikata PPDIV / ŠIMO OREŠKOVIĆ, 35000 Slavonski Brod</item>
      <item>SLAVKO KOTROMANIĆ, PREDSTAVNIK SINDIKATA, 35000 Slavonski Brod</item>
      <item>ĐURO ĐAKOVIĆ KOTLOVI, 35000 Slavonski Brod</item>
      <item>ZVONKO RAC, punomoćnik, 35000 SLAVONSK IBROD</item>
      <item>ĐURO ĐAKOIVĆ - MONTAŽA d.d., 35000 Slavonski Brod</item>
      <item>IVAN OPAČAK, odvjetnik, A. Cesarca,35000 SLAVONSK IBROD</item>
      <item>DOMIN ČALE d.o.o., 35000 Slavonski Brod</item>
      <item>LJILJANA NIKŠIĆ, bivša zakonska zastupnica stečajnog dužnika, Ivana Meštrovića bb,35210 VRPOLJE</item>
      <item>STIPO MATIJEVIĆ, Gornja Vrba</item>
      <item>ŽELJKA BRAND, odvjetnica, 35000 Slavonski Brod</item>
      <item>MIRA BULJAN, odvjetnica, VUkovarska 3,35000 Slavonski Brod</item>
      <item>JOSIP JELIĆ, odvjetnik, 35000 Slavonski Brod</item>
      <item>MINISTARSTVO FINANCIJA, POREZNA UPRAVA, PODRUČNI URED, 35000 Slavonski Brod</item>
      <item>ALMA OPAČAK, odvjetnica, 35000 Slavonski Brod</item>
      <item>AGENCIJA ZA UPRAVLJANJE DRŽAVNOM IMOVINOM ZAGREB, 10000 Zagreb</item>
      <item>Gabriel Zovak</item>
      <item>LJERKA LOVRIĆ, odvjetnica, 35000 Slavonski Brod</item>
      <item>POZRENA UPRAVA, ISPOSTAVA SLAVONSKI BROD, 35000 Slavonski Brod</item>
      <item>Nikola Bojanić, OIB 32886956915, Bračka 179,31000 Osijek</item>
      <item>VESNA LAZARIĆ, zakonska zastupnica, 35000 SLAOVNSKI BROD</item>
      <item>BRAVAR-MONT d.o.o. za bravarske, limarske i krovopokrivačke radove, OIB 39793820086, Kralja Tomislava 60,31410 Strizivojna</item>
      <item>SLAVKO DEVČIĆ, radnik stečajnog dužnika, 35210 VRPOLJE</item>
      <item>Mario Gavranović</item>
      <item>ANTO JELUUŠIĆ, Meštrovićeva 31,35210 VRPOLJE</item>
      <item>Zvonimir Jurić</item>
      <item>Krešimir Pencinger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91980151189</item>
      <item>, OIB 91980151189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32886956915</item>
      <item>, OIB null</item>
      <item>, OIB 39793820086</item>
      <item>, OIB null</item>
      <item>, OIB null</item>
      <item>, OIB null</item>
      <item>, OIB null</item>
      <item>, OIB null</item>
    </izvorni_sadrzaj>
    <derivirana_varijabla naziv="DomainObject.Predmet.SudioniciListNazivOIB_1">
      <item>, OIB 91980151189</item>
      <item>, OIB 91980151189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32886956915</item>
      <item>, OIB null</item>
      <item>, OIB 39793820086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1127</properties:Words>
  <properties:Characters>6327</properties:Characters>
  <properties:Lines>147</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2016-11-23T11:37:00Z</dcterms:created>
  <dc:creator>Marija Jagodar</dc:creator>
  <cp:lastModifiedBy>wsadmin</cp:lastModifiedBy>
  <cp:lastPrinted>2016-11-23T11:32:00Z</cp:lastPrinted>
  <dcterms:modified xmlns:xsi="http://www.w3.org/2001/XMLSchema-instance" xsi:type="dcterms:W3CDTF">2016-11-23T11:37:00Z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